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85287" w14:textId="77777777" w:rsidR="00E7324D" w:rsidRPr="004C7E6F" w:rsidRDefault="00301388" w:rsidP="004C7E6F">
      <w:pPr>
        <w:pStyle w:val="Ttulo1"/>
        <w:spacing w:before="93" w:line="360" w:lineRule="auto"/>
        <w:ind w:left="0" w:firstLine="0"/>
        <w:jc w:val="center"/>
        <w:rPr>
          <w:rFonts w:ascii="Times New Roman" w:hAnsi="Times New Roman" w:cs="Times New Roman"/>
          <w:sz w:val="24"/>
          <w:szCs w:val="24"/>
        </w:rPr>
      </w:pPr>
      <w:r w:rsidRPr="004C7E6F">
        <w:rPr>
          <w:rFonts w:ascii="Times New Roman" w:hAnsi="Times New Roman" w:cs="Times New Roman"/>
          <w:sz w:val="24"/>
          <w:szCs w:val="24"/>
        </w:rPr>
        <w:t>TERMO</w:t>
      </w:r>
      <w:r w:rsidRPr="004C7E6F">
        <w:rPr>
          <w:rFonts w:ascii="Times New Roman" w:hAnsi="Times New Roman" w:cs="Times New Roman"/>
          <w:spacing w:val="-4"/>
          <w:sz w:val="24"/>
          <w:szCs w:val="24"/>
        </w:rPr>
        <w:t xml:space="preserve"> </w:t>
      </w:r>
      <w:r w:rsidRPr="004C7E6F">
        <w:rPr>
          <w:rFonts w:ascii="Times New Roman" w:hAnsi="Times New Roman" w:cs="Times New Roman"/>
          <w:sz w:val="24"/>
          <w:szCs w:val="24"/>
        </w:rPr>
        <w:t>DE</w:t>
      </w:r>
      <w:r w:rsidRPr="004C7E6F">
        <w:rPr>
          <w:rFonts w:ascii="Times New Roman" w:hAnsi="Times New Roman" w:cs="Times New Roman"/>
          <w:spacing w:val="-4"/>
          <w:sz w:val="24"/>
          <w:szCs w:val="24"/>
        </w:rPr>
        <w:t xml:space="preserve"> </w:t>
      </w:r>
      <w:r w:rsidRPr="004C7E6F">
        <w:rPr>
          <w:rFonts w:ascii="Times New Roman" w:hAnsi="Times New Roman" w:cs="Times New Roman"/>
          <w:sz w:val="24"/>
          <w:szCs w:val="24"/>
        </w:rPr>
        <w:t>REFERÊNCIA</w:t>
      </w:r>
      <w:r w:rsidR="0092546D" w:rsidRPr="004C7E6F">
        <w:rPr>
          <w:rFonts w:ascii="Times New Roman" w:hAnsi="Times New Roman" w:cs="Times New Roman"/>
          <w:sz w:val="24"/>
          <w:szCs w:val="24"/>
        </w:rPr>
        <w:t xml:space="preserve"> PARA </w:t>
      </w:r>
      <w:r w:rsidR="00DB0539" w:rsidRPr="004C7E6F">
        <w:rPr>
          <w:rFonts w:ascii="Times New Roman" w:hAnsi="Times New Roman" w:cs="Times New Roman"/>
          <w:sz w:val="24"/>
          <w:szCs w:val="24"/>
        </w:rPr>
        <w:t>SERVIÇOS COMUNS</w:t>
      </w:r>
      <w:r w:rsidR="0043213E" w:rsidRPr="004C7E6F">
        <w:rPr>
          <w:rFonts w:ascii="Times New Roman" w:hAnsi="Times New Roman" w:cs="Times New Roman"/>
          <w:sz w:val="24"/>
          <w:szCs w:val="24"/>
        </w:rPr>
        <w:t xml:space="preserve"> E ESPECIAIS</w:t>
      </w:r>
      <w:r w:rsidR="008B1D1D" w:rsidRPr="004C7E6F">
        <w:rPr>
          <w:rFonts w:ascii="Times New Roman" w:hAnsi="Times New Roman" w:cs="Times New Roman"/>
          <w:sz w:val="24"/>
          <w:szCs w:val="24"/>
        </w:rPr>
        <w:t xml:space="preserve"> </w:t>
      </w:r>
      <w:r w:rsidR="0043213E" w:rsidRPr="004C7E6F">
        <w:rPr>
          <w:rFonts w:ascii="Times New Roman" w:hAnsi="Times New Roman" w:cs="Times New Roman"/>
          <w:sz w:val="24"/>
          <w:szCs w:val="24"/>
        </w:rPr>
        <w:t>–</w:t>
      </w:r>
      <w:r w:rsidR="008B1D1D" w:rsidRPr="004C7E6F">
        <w:rPr>
          <w:rFonts w:ascii="Times New Roman" w:hAnsi="Times New Roman" w:cs="Times New Roman"/>
          <w:sz w:val="24"/>
          <w:szCs w:val="24"/>
        </w:rPr>
        <w:t xml:space="preserve"> LICITAÇÃO</w:t>
      </w:r>
    </w:p>
    <w:p w14:paraId="2F52EF55" w14:textId="77777777" w:rsidR="00DF1A84" w:rsidRDefault="00301388" w:rsidP="00DF1A84">
      <w:pPr>
        <w:pStyle w:val="Corpodetexto"/>
        <w:spacing w:before="120" w:line="360" w:lineRule="auto"/>
        <w:jc w:val="center"/>
        <w:rPr>
          <w:rFonts w:ascii="Times New Roman" w:hAnsi="Times New Roman" w:cs="Times New Roman"/>
          <w:sz w:val="24"/>
          <w:szCs w:val="24"/>
        </w:rPr>
      </w:pPr>
      <w:r w:rsidRPr="004C7E6F">
        <w:rPr>
          <w:rFonts w:ascii="Times New Roman" w:hAnsi="Times New Roman" w:cs="Times New Roman"/>
          <w:sz w:val="24"/>
          <w:szCs w:val="24"/>
        </w:rPr>
        <w:t>Processo</w:t>
      </w:r>
      <w:r w:rsidR="00E709AF" w:rsidRPr="004C7E6F">
        <w:rPr>
          <w:rFonts w:ascii="Times New Roman" w:hAnsi="Times New Roman" w:cs="Times New Roman"/>
          <w:sz w:val="24"/>
          <w:szCs w:val="24"/>
        </w:rPr>
        <w:t xml:space="preserve"> Administrativo</w:t>
      </w:r>
      <w:r w:rsidRPr="004C7E6F">
        <w:rPr>
          <w:rFonts w:ascii="Times New Roman" w:hAnsi="Times New Roman" w:cs="Times New Roman"/>
          <w:sz w:val="24"/>
          <w:szCs w:val="24"/>
        </w:rPr>
        <w:t xml:space="preserve"> nº </w:t>
      </w:r>
      <w:r w:rsidR="001F7FD4">
        <w:rPr>
          <w:rFonts w:ascii="Times New Roman" w:hAnsi="Times New Roman" w:cs="Times New Roman"/>
          <w:sz w:val="24"/>
          <w:szCs w:val="24"/>
        </w:rPr>
        <w:t>12262</w:t>
      </w:r>
      <w:r w:rsidRPr="004C7E6F">
        <w:rPr>
          <w:rFonts w:ascii="Times New Roman" w:hAnsi="Times New Roman" w:cs="Times New Roman"/>
          <w:sz w:val="24"/>
          <w:szCs w:val="24"/>
        </w:rPr>
        <w:t>/2024</w:t>
      </w:r>
    </w:p>
    <w:p w14:paraId="1BB4496D" w14:textId="77777777" w:rsidR="00301388" w:rsidRPr="004C7E6F" w:rsidRDefault="00301388" w:rsidP="00FD6668">
      <w:pPr>
        <w:pStyle w:val="Corpodetexto"/>
        <w:spacing w:before="120" w:line="360" w:lineRule="auto"/>
        <w:jc w:val="center"/>
        <w:rPr>
          <w:rFonts w:ascii="Times New Roman" w:hAnsi="Times New Roman" w:cs="Times New Roman"/>
          <w:sz w:val="24"/>
          <w:szCs w:val="24"/>
        </w:rPr>
      </w:pPr>
      <w:r w:rsidRPr="004C7E6F">
        <w:rPr>
          <w:rFonts w:ascii="Times New Roman" w:hAnsi="Times New Roman" w:cs="Times New Roman"/>
          <w:sz w:val="24"/>
          <w:szCs w:val="24"/>
        </w:rPr>
        <w:t>Pedido</w:t>
      </w:r>
      <w:r w:rsidRPr="004C7E6F">
        <w:rPr>
          <w:rFonts w:ascii="Times New Roman" w:hAnsi="Times New Roman" w:cs="Times New Roman"/>
          <w:spacing w:val="-3"/>
          <w:sz w:val="24"/>
          <w:szCs w:val="24"/>
        </w:rPr>
        <w:t xml:space="preserve"> </w:t>
      </w:r>
      <w:r w:rsidRPr="004C7E6F">
        <w:rPr>
          <w:rFonts w:ascii="Times New Roman" w:hAnsi="Times New Roman" w:cs="Times New Roman"/>
          <w:sz w:val="24"/>
          <w:szCs w:val="24"/>
        </w:rPr>
        <w:t>de</w:t>
      </w:r>
      <w:r w:rsidRPr="004C7E6F">
        <w:rPr>
          <w:rFonts w:ascii="Times New Roman" w:hAnsi="Times New Roman" w:cs="Times New Roman"/>
          <w:spacing w:val="-3"/>
          <w:sz w:val="24"/>
          <w:szCs w:val="24"/>
        </w:rPr>
        <w:t xml:space="preserve"> </w:t>
      </w:r>
      <w:r w:rsidRPr="004C7E6F">
        <w:rPr>
          <w:rFonts w:ascii="Times New Roman" w:hAnsi="Times New Roman" w:cs="Times New Roman"/>
          <w:sz w:val="24"/>
          <w:szCs w:val="24"/>
        </w:rPr>
        <w:t>Aquisição</w:t>
      </w:r>
      <w:r w:rsidRPr="004C7E6F">
        <w:rPr>
          <w:rFonts w:ascii="Times New Roman" w:hAnsi="Times New Roman" w:cs="Times New Roman"/>
          <w:spacing w:val="-2"/>
          <w:sz w:val="24"/>
          <w:szCs w:val="24"/>
        </w:rPr>
        <w:t xml:space="preserve"> </w:t>
      </w:r>
      <w:r w:rsidRPr="004C7E6F">
        <w:rPr>
          <w:rFonts w:ascii="Times New Roman" w:hAnsi="Times New Roman" w:cs="Times New Roman"/>
          <w:sz w:val="24"/>
          <w:szCs w:val="24"/>
        </w:rPr>
        <w:t>nº</w:t>
      </w:r>
      <w:r w:rsidRPr="004C7E6F">
        <w:rPr>
          <w:rFonts w:ascii="Times New Roman" w:hAnsi="Times New Roman" w:cs="Times New Roman"/>
          <w:spacing w:val="-2"/>
          <w:sz w:val="24"/>
          <w:szCs w:val="24"/>
        </w:rPr>
        <w:t xml:space="preserve"> </w:t>
      </w:r>
      <w:r w:rsidR="0006421C">
        <w:rPr>
          <w:rFonts w:ascii="Times New Roman" w:hAnsi="Times New Roman" w:cs="Times New Roman"/>
          <w:spacing w:val="-2"/>
          <w:sz w:val="24"/>
          <w:szCs w:val="24"/>
        </w:rPr>
        <w:t>25830, 25831 e 25832</w:t>
      </w:r>
      <w:r w:rsidR="00FD6668">
        <w:rPr>
          <w:rFonts w:ascii="Times New Roman" w:hAnsi="Times New Roman" w:cs="Times New Roman"/>
          <w:sz w:val="24"/>
          <w:szCs w:val="24"/>
        </w:rPr>
        <w:t>/2024</w:t>
      </w:r>
    </w:p>
    <w:p w14:paraId="6E71A141" w14:textId="77777777" w:rsidR="00301388" w:rsidRPr="004C7E6F" w:rsidRDefault="00301388" w:rsidP="004C7E6F">
      <w:pPr>
        <w:spacing w:line="360" w:lineRule="auto"/>
        <w:rPr>
          <w:b/>
        </w:rPr>
      </w:pPr>
      <w:r w:rsidRPr="004C7E6F">
        <w:rPr>
          <w:b/>
        </w:rPr>
        <w:t>ÓRGÃO SOLICITANTE</w:t>
      </w:r>
    </w:p>
    <w:p w14:paraId="18441F78" w14:textId="77777777" w:rsidR="00301388" w:rsidRPr="004C7E6F" w:rsidRDefault="008D3FDA" w:rsidP="004C7E6F">
      <w:pPr>
        <w:spacing w:line="360" w:lineRule="auto"/>
      </w:pPr>
      <w:r w:rsidRPr="004C7E6F">
        <w:t>Secretaria de Saúde</w:t>
      </w:r>
    </w:p>
    <w:p w14:paraId="087804F5" w14:textId="77777777" w:rsidR="00301388" w:rsidRPr="004C7E6F" w:rsidRDefault="001C5712" w:rsidP="001C5712">
      <w:pPr>
        <w:tabs>
          <w:tab w:val="left" w:pos="3795"/>
        </w:tabs>
        <w:spacing w:line="360" w:lineRule="auto"/>
        <w:rPr>
          <w:b/>
          <w:color w:val="FFFFFF" w:themeColor="background1"/>
        </w:rPr>
      </w:pPr>
      <w:r>
        <w:rPr>
          <w:b/>
          <w:color w:val="FFFFFF" w:themeColor="background1"/>
        </w:rPr>
        <w:tab/>
      </w:r>
    </w:p>
    <w:p w14:paraId="7F62CD9E" w14:textId="77777777" w:rsidR="00A62838" w:rsidRPr="004C7E6F" w:rsidRDefault="00301388" w:rsidP="004C7E6F">
      <w:pPr>
        <w:pStyle w:val="PargrafodaLista"/>
        <w:numPr>
          <w:ilvl w:val="0"/>
          <w:numId w:val="2"/>
        </w:numPr>
        <w:spacing w:line="360" w:lineRule="auto"/>
      </w:pPr>
      <w:r w:rsidRPr="004C7E6F">
        <w:rPr>
          <w:b/>
        </w:rPr>
        <w:t xml:space="preserve">OBJETO – </w:t>
      </w:r>
      <w:r w:rsidRPr="004C7E6F">
        <w:t>art. 6º, XXIII, “a” da Lei nº 14.133/2021</w:t>
      </w:r>
    </w:p>
    <w:p w14:paraId="7EF29665" w14:textId="77777777" w:rsidR="00F52967" w:rsidRPr="006A2420" w:rsidRDefault="00F52967" w:rsidP="00F52967">
      <w:pPr>
        <w:spacing w:after="120" w:line="360" w:lineRule="auto"/>
        <w:jc w:val="both"/>
        <w:rPr>
          <w:b/>
        </w:rPr>
      </w:pPr>
      <w:r w:rsidRPr="006A2420">
        <w:t>Objeto desta licitação é a contratação de empresa especializada para fornecimento de software em gestão integrada de saúde pública, para atender as necessidades da secretária municipal de saúde de Três Rios - RJ que auxilie na efetivação dos serviços oferecidos, incluindo implantação, treinamento conforme especificações técnicas neste termo de referência</w:t>
      </w:r>
    </w:p>
    <w:p w14:paraId="5197F91F" w14:textId="30FD42A6" w:rsidR="00301388" w:rsidRPr="006A2420" w:rsidRDefault="00301388" w:rsidP="004C7E6F">
      <w:pPr>
        <w:pStyle w:val="PargrafodaLista"/>
        <w:numPr>
          <w:ilvl w:val="1"/>
          <w:numId w:val="2"/>
        </w:numPr>
        <w:spacing w:after="120" w:line="360" w:lineRule="auto"/>
        <w:ind w:left="499" w:hanging="357"/>
        <w:contextualSpacing w:val="0"/>
        <w:jc w:val="both"/>
        <w:rPr>
          <w:b/>
        </w:rPr>
      </w:pPr>
      <w:r w:rsidRPr="006A2420">
        <w:rPr>
          <w:b/>
        </w:rPr>
        <w:t>Especificações e quantidades</w:t>
      </w:r>
    </w:p>
    <w:tbl>
      <w:tblPr>
        <w:tblW w:w="85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050"/>
        <w:gridCol w:w="3478"/>
        <w:gridCol w:w="1624"/>
        <w:gridCol w:w="1683"/>
      </w:tblGrid>
      <w:tr w:rsidR="006A2420" w:rsidRPr="006A2420" w14:paraId="17588DFC" w14:textId="77777777" w:rsidTr="00522A81">
        <w:trPr>
          <w:trHeight w:val="524"/>
        </w:trPr>
        <w:tc>
          <w:tcPr>
            <w:tcW w:w="8585" w:type="dxa"/>
            <w:gridSpan w:val="5"/>
            <w:shd w:val="clear" w:color="auto" w:fill="auto"/>
            <w:vAlign w:val="center"/>
          </w:tcPr>
          <w:p w14:paraId="4E3D0E40" w14:textId="77777777" w:rsidR="00DC3E50" w:rsidRPr="006A2420" w:rsidRDefault="00DC3E50" w:rsidP="004C7E6F">
            <w:pPr>
              <w:pStyle w:val="PargrafodaLista"/>
              <w:tabs>
                <w:tab w:val="left" w:pos="1517"/>
                <w:tab w:val="left" w:pos="1518"/>
              </w:tabs>
              <w:spacing w:line="360" w:lineRule="auto"/>
              <w:ind w:left="0"/>
              <w:jc w:val="center"/>
              <w:rPr>
                <w:b/>
                <w:bCs/>
                <w:sz w:val="20"/>
                <w:szCs w:val="20"/>
              </w:rPr>
            </w:pPr>
            <w:r w:rsidRPr="006A2420">
              <w:rPr>
                <w:b/>
                <w:bCs/>
                <w:sz w:val="20"/>
                <w:szCs w:val="20"/>
              </w:rPr>
              <w:t>LOTE ÚNICO</w:t>
            </w:r>
          </w:p>
        </w:tc>
      </w:tr>
      <w:tr w:rsidR="006A2420" w:rsidRPr="006A2420" w14:paraId="5014B74A" w14:textId="77777777" w:rsidTr="008C0E4E">
        <w:trPr>
          <w:trHeight w:val="524"/>
        </w:trPr>
        <w:tc>
          <w:tcPr>
            <w:tcW w:w="750" w:type="dxa"/>
            <w:shd w:val="clear" w:color="auto" w:fill="auto"/>
            <w:vAlign w:val="center"/>
          </w:tcPr>
          <w:p w14:paraId="3B4BC321" w14:textId="77777777" w:rsidR="00984842" w:rsidRPr="006A2420" w:rsidRDefault="00984842" w:rsidP="004C7E6F">
            <w:pPr>
              <w:pStyle w:val="PargrafodaLista"/>
              <w:tabs>
                <w:tab w:val="left" w:pos="1517"/>
                <w:tab w:val="left" w:pos="1518"/>
              </w:tabs>
              <w:spacing w:line="360" w:lineRule="auto"/>
              <w:ind w:left="0"/>
              <w:jc w:val="center"/>
              <w:rPr>
                <w:b/>
                <w:bCs/>
                <w:sz w:val="20"/>
                <w:szCs w:val="20"/>
              </w:rPr>
            </w:pPr>
            <w:r w:rsidRPr="006A2420">
              <w:rPr>
                <w:b/>
                <w:bCs/>
                <w:sz w:val="20"/>
                <w:szCs w:val="20"/>
              </w:rPr>
              <w:t>ITEM</w:t>
            </w:r>
          </w:p>
        </w:tc>
        <w:tc>
          <w:tcPr>
            <w:tcW w:w="1050" w:type="dxa"/>
            <w:shd w:val="clear" w:color="auto" w:fill="auto"/>
            <w:vAlign w:val="center"/>
          </w:tcPr>
          <w:p w14:paraId="6489A6DF" w14:textId="77777777" w:rsidR="00984842" w:rsidRPr="006A2420" w:rsidRDefault="00984842" w:rsidP="004C7E6F">
            <w:pPr>
              <w:pStyle w:val="PargrafodaLista"/>
              <w:tabs>
                <w:tab w:val="left" w:pos="1517"/>
                <w:tab w:val="left" w:pos="1518"/>
              </w:tabs>
              <w:spacing w:line="360" w:lineRule="auto"/>
              <w:ind w:left="0"/>
              <w:jc w:val="center"/>
              <w:rPr>
                <w:b/>
                <w:bCs/>
                <w:sz w:val="20"/>
                <w:szCs w:val="20"/>
              </w:rPr>
            </w:pPr>
            <w:r w:rsidRPr="006A2420">
              <w:rPr>
                <w:b/>
                <w:bCs/>
                <w:sz w:val="20"/>
                <w:szCs w:val="20"/>
              </w:rPr>
              <w:t xml:space="preserve">CÓDIGO </w:t>
            </w:r>
            <w:r w:rsidR="00666BB7" w:rsidRPr="006A2420">
              <w:rPr>
                <w:b/>
                <w:bCs/>
                <w:sz w:val="20"/>
                <w:szCs w:val="20"/>
              </w:rPr>
              <w:t>CATSER</w:t>
            </w:r>
          </w:p>
        </w:tc>
        <w:tc>
          <w:tcPr>
            <w:tcW w:w="3478" w:type="dxa"/>
            <w:shd w:val="clear" w:color="auto" w:fill="auto"/>
            <w:vAlign w:val="center"/>
          </w:tcPr>
          <w:p w14:paraId="0FD3A9B5" w14:textId="77777777" w:rsidR="00984842" w:rsidRPr="006A2420" w:rsidRDefault="00984842" w:rsidP="004C7E6F">
            <w:pPr>
              <w:pStyle w:val="PargrafodaLista"/>
              <w:tabs>
                <w:tab w:val="left" w:pos="1517"/>
                <w:tab w:val="left" w:pos="1518"/>
              </w:tabs>
              <w:spacing w:line="360" w:lineRule="auto"/>
              <w:ind w:left="0"/>
              <w:jc w:val="center"/>
              <w:rPr>
                <w:b/>
                <w:bCs/>
                <w:sz w:val="20"/>
                <w:szCs w:val="20"/>
              </w:rPr>
            </w:pPr>
            <w:r w:rsidRPr="006A2420">
              <w:rPr>
                <w:b/>
                <w:bCs/>
                <w:sz w:val="20"/>
                <w:szCs w:val="20"/>
              </w:rPr>
              <w:t>DESCRIÇÃO</w:t>
            </w:r>
          </w:p>
        </w:tc>
        <w:tc>
          <w:tcPr>
            <w:tcW w:w="1624" w:type="dxa"/>
            <w:shd w:val="clear" w:color="auto" w:fill="auto"/>
            <w:vAlign w:val="center"/>
          </w:tcPr>
          <w:p w14:paraId="46223F6C" w14:textId="77777777" w:rsidR="00533C40" w:rsidRPr="006A2420" w:rsidRDefault="00984842" w:rsidP="004C7E6F">
            <w:pPr>
              <w:pStyle w:val="PargrafodaLista"/>
              <w:tabs>
                <w:tab w:val="left" w:pos="1517"/>
                <w:tab w:val="left" w:pos="1518"/>
              </w:tabs>
              <w:spacing w:line="360" w:lineRule="auto"/>
              <w:ind w:left="0"/>
              <w:jc w:val="center"/>
              <w:rPr>
                <w:b/>
                <w:bCs/>
                <w:sz w:val="20"/>
                <w:szCs w:val="20"/>
              </w:rPr>
            </w:pPr>
            <w:r w:rsidRPr="006A2420">
              <w:rPr>
                <w:b/>
                <w:bCs/>
                <w:sz w:val="20"/>
                <w:szCs w:val="20"/>
              </w:rPr>
              <w:t>UNIDADE</w:t>
            </w:r>
            <w:r w:rsidR="00533C40" w:rsidRPr="006A2420">
              <w:rPr>
                <w:b/>
                <w:bCs/>
                <w:sz w:val="20"/>
                <w:szCs w:val="20"/>
              </w:rPr>
              <w:t xml:space="preserve">         </w:t>
            </w:r>
            <w:r w:rsidRPr="006A2420">
              <w:rPr>
                <w:b/>
                <w:bCs/>
                <w:sz w:val="20"/>
                <w:szCs w:val="20"/>
              </w:rPr>
              <w:t xml:space="preserve">DE </w:t>
            </w:r>
          </w:p>
          <w:p w14:paraId="2AE7F4B1" w14:textId="77777777" w:rsidR="00984842" w:rsidRPr="006A2420" w:rsidRDefault="00984842" w:rsidP="004C7E6F">
            <w:pPr>
              <w:pStyle w:val="PargrafodaLista"/>
              <w:tabs>
                <w:tab w:val="left" w:pos="1517"/>
                <w:tab w:val="left" w:pos="1518"/>
              </w:tabs>
              <w:spacing w:line="360" w:lineRule="auto"/>
              <w:ind w:left="0"/>
              <w:jc w:val="center"/>
              <w:rPr>
                <w:b/>
                <w:bCs/>
                <w:sz w:val="20"/>
                <w:szCs w:val="20"/>
              </w:rPr>
            </w:pPr>
            <w:r w:rsidRPr="006A2420">
              <w:rPr>
                <w:b/>
                <w:bCs/>
                <w:sz w:val="20"/>
                <w:szCs w:val="20"/>
              </w:rPr>
              <w:t>MEDIDA</w:t>
            </w:r>
          </w:p>
        </w:tc>
        <w:tc>
          <w:tcPr>
            <w:tcW w:w="1683" w:type="dxa"/>
            <w:shd w:val="clear" w:color="auto" w:fill="auto"/>
            <w:vAlign w:val="center"/>
          </w:tcPr>
          <w:p w14:paraId="1FA2F7B4" w14:textId="77777777" w:rsidR="00984842" w:rsidRPr="006A2420" w:rsidRDefault="00984842" w:rsidP="004C7E6F">
            <w:pPr>
              <w:pStyle w:val="PargrafodaLista"/>
              <w:tabs>
                <w:tab w:val="left" w:pos="1517"/>
                <w:tab w:val="left" w:pos="1518"/>
              </w:tabs>
              <w:spacing w:line="360" w:lineRule="auto"/>
              <w:ind w:left="0"/>
              <w:jc w:val="center"/>
              <w:rPr>
                <w:b/>
                <w:bCs/>
                <w:sz w:val="20"/>
                <w:szCs w:val="20"/>
              </w:rPr>
            </w:pPr>
            <w:r w:rsidRPr="006A2420">
              <w:rPr>
                <w:b/>
                <w:bCs/>
                <w:sz w:val="20"/>
                <w:szCs w:val="20"/>
              </w:rPr>
              <w:t>QUANTIDADE</w:t>
            </w:r>
          </w:p>
          <w:p w14:paraId="4A058038" w14:textId="5FA6565F" w:rsidR="008C0E4E" w:rsidRPr="006A2420" w:rsidRDefault="008C0E4E" w:rsidP="004C7E6F">
            <w:pPr>
              <w:pStyle w:val="PargrafodaLista"/>
              <w:tabs>
                <w:tab w:val="left" w:pos="1517"/>
                <w:tab w:val="left" w:pos="1518"/>
              </w:tabs>
              <w:spacing w:line="360" w:lineRule="auto"/>
              <w:ind w:left="0"/>
              <w:jc w:val="center"/>
              <w:rPr>
                <w:b/>
                <w:bCs/>
                <w:sz w:val="20"/>
                <w:szCs w:val="20"/>
              </w:rPr>
            </w:pPr>
          </w:p>
        </w:tc>
      </w:tr>
      <w:tr w:rsidR="006A2420" w:rsidRPr="006A2420" w14:paraId="5422CC6B" w14:textId="77777777" w:rsidTr="0021172C">
        <w:tc>
          <w:tcPr>
            <w:tcW w:w="750" w:type="dxa"/>
            <w:shd w:val="clear" w:color="auto" w:fill="auto"/>
          </w:tcPr>
          <w:p w14:paraId="45C86EA5" w14:textId="77777777" w:rsidR="00C84289" w:rsidRPr="006A2420" w:rsidRDefault="00C84289" w:rsidP="00C84289">
            <w:pPr>
              <w:pStyle w:val="PargrafodaLista"/>
              <w:tabs>
                <w:tab w:val="left" w:pos="1517"/>
                <w:tab w:val="left" w:pos="1518"/>
              </w:tabs>
              <w:spacing w:line="360" w:lineRule="auto"/>
              <w:ind w:left="0"/>
            </w:pPr>
          </w:p>
          <w:p w14:paraId="354984D6" w14:textId="77777777" w:rsidR="00C84289" w:rsidRPr="006A2420" w:rsidRDefault="00C84289" w:rsidP="00C84289">
            <w:pPr>
              <w:pStyle w:val="PargrafodaLista"/>
              <w:tabs>
                <w:tab w:val="left" w:pos="1517"/>
                <w:tab w:val="left" w:pos="1518"/>
              </w:tabs>
              <w:spacing w:line="360" w:lineRule="auto"/>
              <w:ind w:left="0"/>
              <w:jc w:val="center"/>
            </w:pPr>
            <w:r w:rsidRPr="006A2420">
              <w:t>01</w:t>
            </w:r>
          </w:p>
        </w:tc>
        <w:tc>
          <w:tcPr>
            <w:tcW w:w="1050" w:type="dxa"/>
            <w:shd w:val="clear" w:color="auto" w:fill="auto"/>
          </w:tcPr>
          <w:p w14:paraId="6079D7DD" w14:textId="77777777" w:rsidR="00C84289" w:rsidRPr="006A2420" w:rsidRDefault="00C84289" w:rsidP="00C84289">
            <w:pPr>
              <w:pStyle w:val="PargrafodaLista"/>
              <w:tabs>
                <w:tab w:val="left" w:pos="1517"/>
                <w:tab w:val="left" w:pos="1518"/>
              </w:tabs>
              <w:spacing w:line="360" w:lineRule="auto"/>
              <w:ind w:left="0"/>
              <w:jc w:val="center"/>
            </w:pPr>
          </w:p>
          <w:p w14:paraId="3D5B161F" w14:textId="77777777" w:rsidR="00C84289" w:rsidRPr="006A2420" w:rsidRDefault="00C84289" w:rsidP="00C84289">
            <w:pPr>
              <w:pStyle w:val="PargrafodaLista"/>
              <w:tabs>
                <w:tab w:val="left" w:pos="1517"/>
                <w:tab w:val="left" w:pos="1518"/>
              </w:tabs>
              <w:spacing w:line="360" w:lineRule="auto"/>
              <w:ind w:left="0"/>
              <w:jc w:val="center"/>
            </w:pPr>
            <w:r w:rsidRPr="006A2420">
              <w:t>27502</w:t>
            </w:r>
          </w:p>
        </w:tc>
        <w:tc>
          <w:tcPr>
            <w:tcW w:w="3478" w:type="dxa"/>
            <w:shd w:val="clear" w:color="auto" w:fill="auto"/>
            <w:vAlign w:val="center"/>
          </w:tcPr>
          <w:p w14:paraId="6A6C7F1F" w14:textId="1FAA46EE" w:rsidR="00C84289" w:rsidRPr="006A2420" w:rsidRDefault="00C84289" w:rsidP="00C84289">
            <w:pPr>
              <w:pStyle w:val="PargrafodaLista"/>
              <w:tabs>
                <w:tab w:val="left" w:pos="1517"/>
                <w:tab w:val="left" w:pos="1518"/>
              </w:tabs>
              <w:ind w:left="0"/>
              <w:jc w:val="both"/>
            </w:pPr>
            <w:r w:rsidRPr="006A2420">
              <w:rPr>
                <w:bCs/>
                <w:sz w:val="22"/>
                <w:szCs w:val="22"/>
              </w:rPr>
              <w:t>Fornecimento de Software de Gestão de Saúde Pública.</w:t>
            </w:r>
          </w:p>
        </w:tc>
        <w:tc>
          <w:tcPr>
            <w:tcW w:w="1624" w:type="dxa"/>
            <w:shd w:val="clear" w:color="auto" w:fill="auto"/>
            <w:vAlign w:val="center"/>
          </w:tcPr>
          <w:p w14:paraId="77322355" w14:textId="269C756E" w:rsidR="00C84289" w:rsidRPr="006A2420" w:rsidRDefault="00C84289" w:rsidP="00C84289">
            <w:pPr>
              <w:pStyle w:val="PargrafodaLista"/>
              <w:tabs>
                <w:tab w:val="left" w:pos="1517"/>
                <w:tab w:val="left" w:pos="1518"/>
              </w:tabs>
              <w:spacing w:line="360" w:lineRule="auto"/>
              <w:ind w:left="0"/>
              <w:jc w:val="center"/>
            </w:pPr>
            <w:proofErr w:type="spellStart"/>
            <w:r w:rsidRPr="006A2420">
              <w:rPr>
                <w:bCs/>
                <w:sz w:val="22"/>
                <w:szCs w:val="22"/>
              </w:rPr>
              <w:t>un</w:t>
            </w:r>
            <w:proofErr w:type="spellEnd"/>
          </w:p>
        </w:tc>
        <w:tc>
          <w:tcPr>
            <w:tcW w:w="1683" w:type="dxa"/>
            <w:shd w:val="clear" w:color="auto" w:fill="auto"/>
            <w:vAlign w:val="center"/>
          </w:tcPr>
          <w:p w14:paraId="7C729DF5" w14:textId="1D4F4896" w:rsidR="00C84289" w:rsidRPr="006A2420" w:rsidRDefault="00C84289" w:rsidP="00C84289">
            <w:pPr>
              <w:pStyle w:val="PargrafodaLista"/>
              <w:tabs>
                <w:tab w:val="left" w:pos="1517"/>
                <w:tab w:val="left" w:pos="1518"/>
              </w:tabs>
              <w:spacing w:line="360" w:lineRule="auto"/>
              <w:ind w:left="0"/>
              <w:jc w:val="center"/>
            </w:pPr>
            <w:r w:rsidRPr="006A2420">
              <w:rPr>
                <w:bCs/>
                <w:sz w:val="22"/>
                <w:szCs w:val="22"/>
              </w:rPr>
              <w:t>1</w:t>
            </w:r>
          </w:p>
        </w:tc>
      </w:tr>
      <w:tr w:rsidR="006A2420" w:rsidRPr="006A2420" w14:paraId="1B37B488" w14:textId="77777777" w:rsidTr="00C84289">
        <w:tc>
          <w:tcPr>
            <w:tcW w:w="750" w:type="dxa"/>
            <w:shd w:val="clear" w:color="auto" w:fill="auto"/>
            <w:vAlign w:val="center"/>
          </w:tcPr>
          <w:p w14:paraId="56090DFF" w14:textId="77777777" w:rsidR="00C84289" w:rsidRPr="006A2420" w:rsidRDefault="00C84289" w:rsidP="00C84289">
            <w:pPr>
              <w:pStyle w:val="PargrafodaLista"/>
              <w:tabs>
                <w:tab w:val="left" w:pos="1517"/>
                <w:tab w:val="left" w:pos="1518"/>
              </w:tabs>
              <w:spacing w:line="360" w:lineRule="auto"/>
              <w:ind w:left="0"/>
              <w:jc w:val="center"/>
            </w:pPr>
          </w:p>
          <w:p w14:paraId="346AC368" w14:textId="77777777" w:rsidR="00C84289" w:rsidRPr="006A2420" w:rsidRDefault="00C84289" w:rsidP="00C84289">
            <w:pPr>
              <w:pStyle w:val="PargrafodaLista"/>
              <w:tabs>
                <w:tab w:val="left" w:pos="1517"/>
                <w:tab w:val="left" w:pos="1518"/>
              </w:tabs>
              <w:spacing w:line="360" w:lineRule="auto"/>
              <w:ind w:left="0"/>
              <w:jc w:val="center"/>
            </w:pPr>
            <w:r w:rsidRPr="006A2420">
              <w:t>02</w:t>
            </w:r>
          </w:p>
        </w:tc>
        <w:tc>
          <w:tcPr>
            <w:tcW w:w="1050" w:type="dxa"/>
            <w:shd w:val="clear" w:color="auto" w:fill="auto"/>
            <w:vAlign w:val="center"/>
          </w:tcPr>
          <w:p w14:paraId="7ED74977" w14:textId="77777777" w:rsidR="00C84289" w:rsidRPr="006A2420" w:rsidRDefault="00C84289" w:rsidP="00C84289">
            <w:pPr>
              <w:pStyle w:val="PargrafodaLista"/>
              <w:tabs>
                <w:tab w:val="left" w:pos="1517"/>
                <w:tab w:val="left" w:pos="1518"/>
              </w:tabs>
              <w:spacing w:line="360" w:lineRule="auto"/>
              <w:ind w:left="0"/>
              <w:jc w:val="center"/>
            </w:pPr>
          </w:p>
          <w:p w14:paraId="242A4E85" w14:textId="77777777" w:rsidR="00C84289" w:rsidRPr="006A2420" w:rsidRDefault="00C84289" w:rsidP="00C84289">
            <w:pPr>
              <w:pStyle w:val="PargrafodaLista"/>
              <w:tabs>
                <w:tab w:val="left" w:pos="1517"/>
                <w:tab w:val="left" w:pos="1518"/>
              </w:tabs>
              <w:spacing w:line="360" w:lineRule="auto"/>
              <w:ind w:left="0"/>
              <w:jc w:val="center"/>
            </w:pPr>
            <w:r w:rsidRPr="006A2420">
              <w:t>26972</w:t>
            </w:r>
          </w:p>
        </w:tc>
        <w:tc>
          <w:tcPr>
            <w:tcW w:w="3478" w:type="dxa"/>
            <w:shd w:val="clear" w:color="auto" w:fill="auto"/>
            <w:vAlign w:val="center"/>
          </w:tcPr>
          <w:p w14:paraId="06131A90" w14:textId="48EBF4EE" w:rsidR="00C84289" w:rsidRPr="006A2420" w:rsidRDefault="00C84289" w:rsidP="00C84289">
            <w:pPr>
              <w:pStyle w:val="PargrafodaLista"/>
              <w:tabs>
                <w:tab w:val="left" w:pos="1517"/>
                <w:tab w:val="left" w:pos="1518"/>
              </w:tabs>
              <w:ind w:left="0"/>
              <w:jc w:val="both"/>
            </w:pPr>
            <w:r w:rsidRPr="006A2420">
              <w:rPr>
                <w:bCs/>
                <w:sz w:val="22"/>
                <w:szCs w:val="22"/>
              </w:rPr>
              <w:t>Serviço de instalação e treinamento do Software de Gestão de Saúde Pública com migração dos dados nas unidades contempladas</w:t>
            </w:r>
          </w:p>
        </w:tc>
        <w:tc>
          <w:tcPr>
            <w:tcW w:w="1624" w:type="dxa"/>
            <w:shd w:val="clear" w:color="auto" w:fill="auto"/>
            <w:vAlign w:val="center"/>
          </w:tcPr>
          <w:p w14:paraId="52BEE787" w14:textId="29C4C3A4" w:rsidR="00C84289" w:rsidRPr="006A2420" w:rsidRDefault="00C84289" w:rsidP="00C84289">
            <w:pPr>
              <w:pStyle w:val="PargrafodaLista"/>
              <w:tabs>
                <w:tab w:val="left" w:pos="1517"/>
                <w:tab w:val="left" w:pos="1518"/>
              </w:tabs>
              <w:spacing w:line="360" w:lineRule="auto"/>
              <w:ind w:left="0"/>
              <w:jc w:val="center"/>
            </w:pPr>
            <w:proofErr w:type="spellStart"/>
            <w:r w:rsidRPr="006A2420">
              <w:rPr>
                <w:bCs/>
                <w:sz w:val="22"/>
                <w:szCs w:val="22"/>
              </w:rPr>
              <w:t>un</w:t>
            </w:r>
            <w:proofErr w:type="spellEnd"/>
          </w:p>
        </w:tc>
        <w:tc>
          <w:tcPr>
            <w:tcW w:w="1683" w:type="dxa"/>
            <w:shd w:val="clear" w:color="auto" w:fill="auto"/>
            <w:vAlign w:val="center"/>
          </w:tcPr>
          <w:p w14:paraId="21E9A3A5" w14:textId="72E97E72" w:rsidR="00C84289" w:rsidRPr="006A2420" w:rsidRDefault="00C84289" w:rsidP="00C84289">
            <w:pPr>
              <w:pStyle w:val="PargrafodaLista"/>
              <w:tabs>
                <w:tab w:val="left" w:pos="1517"/>
                <w:tab w:val="left" w:pos="1518"/>
              </w:tabs>
              <w:spacing w:line="360" w:lineRule="auto"/>
              <w:ind w:left="0"/>
              <w:jc w:val="center"/>
            </w:pPr>
            <w:r w:rsidRPr="006A2420">
              <w:rPr>
                <w:bCs/>
                <w:sz w:val="22"/>
                <w:szCs w:val="22"/>
              </w:rPr>
              <w:t>1</w:t>
            </w:r>
          </w:p>
        </w:tc>
      </w:tr>
      <w:tr w:rsidR="006A2420" w:rsidRPr="006A2420" w14:paraId="5F93EF2E" w14:textId="77777777" w:rsidTr="00C84289">
        <w:tc>
          <w:tcPr>
            <w:tcW w:w="750" w:type="dxa"/>
            <w:shd w:val="clear" w:color="auto" w:fill="auto"/>
            <w:vAlign w:val="center"/>
          </w:tcPr>
          <w:p w14:paraId="01ABC290" w14:textId="35DCCD84" w:rsidR="00C84289" w:rsidRPr="006A2420" w:rsidRDefault="00C84289" w:rsidP="00C84289">
            <w:pPr>
              <w:pStyle w:val="PargrafodaLista"/>
              <w:tabs>
                <w:tab w:val="left" w:pos="1517"/>
                <w:tab w:val="left" w:pos="1518"/>
              </w:tabs>
              <w:spacing w:line="360" w:lineRule="auto"/>
              <w:ind w:left="0"/>
              <w:jc w:val="center"/>
            </w:pPr>
            <w:r w:rsidRPr="006A2420">
              <w:t>03</w:t>
            </w:r>
          </w:p>
        </w:tc>
        <w:tc>
          <w:tcPr>
            <w:tcW w:w="1050" w:type="dxa"/>
            <w:shd w:val="clear" w:color="auto" w:fill="auto"/>
            <w:vAlign w:val="center"/>
          </w:tcPr>
          <w:p w14:paraId="3553B846" w14:textId="67EA7BDB" w:rsidR="00C84289" w:rsidRPr="006A2420" w:rsidRDefault="00C84289" w:rsidP="00C84289">
            <w:pPr>
              <w:pStyle w:val="PargrafodaLista"/>
              <w:tabs>
                <w:tab w:val="left" w:pos="1517"/>
                <w:tab w:val="left" w:pos="1518"/>
              </w:tabs>
              <w:spacing w:line="360" w:lineRule="auto"/>
              <w:ind w:left="0"/>
              <w:jc w:val="center"/>
            </w:pPr>
            <w:r w:rsidRPr="006A2420">
              <w:t>27057</w:t>
            </w:r>
          </w:p>
        </w:tc>
        <w:tc>
          <w:tcPr>
            <w:tcW w:w="3478" w:type="dxa"/>
            <w:shd w:val="clear" w:color="auto" w:fill="auto"/>
            <w:vAlign w:val="center"/>
          </w:tcPr>
          <w:p w14:paraId="67D1247B" w14:textId="10744109" w:rsidR="00C84289" w:rsidRPr="006A2420" w:rsidRDefault="00C84289" w:rsidP="00C84289">
            <w:pPr>
              <w:pStyle w:val="PargrafodaLista"/>
              <w:tabs>
                <w:tab w:val="left" w:pos="1517"/>
                <w:tab w:val="left" w:pos="1518"/>
              </w:tabs>
              <w:ind w:left="0"/>
              <w:jc w:val="both"/>
            </w:pPr>
            <w:r w:rsidRPr="006A2420">
              <w:rPr>
                <w:bCs/>
                <w:sz w:val="22"/>
                <w:szCs w:val="22"/>
              </w:rPr>
              <w:t>Serviço de hospedagem do Software de Gestão de Saúde Pública em nuvem por 1 ano</w:t>
            </w:r>
          </w:p>
        </w:tc>
        <w:tc>
          <w:tcPr>
            <w:tcW w:w="1624" w:type="dxa"/>
            <w:shd w:val="clear" w:color="auto" w:fill="auto"/>
            <w:vAlign w:val="center"/>
          </w:tcPr>
          <w:p w14:paraId="5D71655D" w14:textId="754420FA" w:rsidR="00C84289" w:rsidRPr="006A2420" w:rsidRDefault="00C84289" w:rsidP="00C84289">
            <w:pPr>
              <w:pStyle w:val="PargrafodaLista"/>
              <w:tabs>
                <w:tab w:val="left" w:pos="1517"/>
                <w:tab w:val="left" w:pos="1518"/>
              </w:tabs>
              <w:spacing w:line="360" w:lineRule="auto"/>
              <w:ind w:left="0"/>
              <w:jc w:val="center"/>
            </w:pPr>
            <w:proofErr w:type="spellStart"/>
            <w:r w:rsidRPr="006A2420">
              <w:rPr>
                <w:bCs/>
                <w:sz w:val="22"/>
                <w:szCs w:val="22"/>
              </w:rPr>
              <w:t>un</w:t>
            </w:r>
            <w:proofErr w:type="spellEnd"/>
          </w:p>
        </w:tc>
        <w:tc>
          <w:tcPr>
            <w:tcW w:w="1683" w:type="dxa"/>
            <w:shd w:val="clear" w:color="auto" w:fill="auto"/>
            <w:vAlign w:val="center"/>
          </w:tcPr>
          <w:p w14:paraId="624A8317" w14:textId="02A4C405" w:rsidR="00C84289" w:rsidRPr="006A2420" w:rsidRDefault="00C84289" w:rsidP="00C84289">
            <w:pPr>
              <w:pStyle w:val="PargrafodaLista"/>
              <w:tabs>
                <w:tab w:val="left" w:pos="1517"/>
                <w:tab w:val="left" w:pos="1518"/>
              </w:tabs>
              <w:spacing w:line="360" w:lineRule="auto"/>
              <w:ind w:left="0"/>
              <w:jc w:val="center"/>
            </w:pPr>
            <w:r w:rsidRPr="006A2420">
              <w:rPr>
                <w:bCs/>
                <w:sz w:val="22"/>
                <w:szCs w:val="22"/>
              </w:rPr>
              <w:t>1</w:t>
            </w:r>
          </w:p>
        </w:tc>
      </w:tr>
      <w:tr w:rsidR="00C84289" w:rsidRPr="006A2420" w14:paraId="527C7699" w14:textId="77777777" w:rsidTr="00C84289">
        <w:tc>
          <w:tcPr>
            <w:tcW w:w="750" w:type="dxa"/>
            <w:shd w:val="clear" w:color="auto" w:fill="auto"/>
            <w:vAlign w:val="center"/>
          </w:tcPr>
          <w:p w14:paraId="5FD404B7" w14:textId="0B06F8EF" w:rsidR="00C84289" w:rsidRPr="006A2420" w:rsidRDefault="00C84289" w:rsidP="00C84289">
            <w:pPr>
              <w:pStyle w:val="PargrafodaLista"/>
              <w:tabs>
                <w:tab w:val="left" w:pos="1517"/>
                <w:tab w:val="left" w:pos="1518"/>
              </w:tabs>
              <w:spacing w:line="360" w:lineRule="auto"/>
              <w:ind w:left="0"/>
              <w:jc w:val="center"/>
            </w:pPr>
            <w:r w:rsidRPr="006A2420">
              <w:t>04</w:t>
            </w:r>
          </w:p>
        </w:tc>
        <w:tc>
          <w:tcPr>
            <w:tcW w:w="1050" w:type="dxa"/>
            <w:shd w:val="clear" w:color="auto" w:fill="auto"/>
            <w:vAlign w:val="center"/>
          </w:tcPr>
          <w:p w14:paraId="63C5C8EE" w14:textId="1A76A953" w:rsidR="00C84289" w:rsidRPr="006A2420" w:rsidRDefault="00C84289" w:rsidP="00C84289">
            <w:pPr>
              <w:pStyle w:val="PargrafodaLista"/>
              <w:tabs>
                <w:tab w:val="left" w:pos="1517"/>
                <w:tab w:val="left" w:pos="1518"/>
              </w:tabs>
              <w:spacing w:line="360" w:lineRule="auto"/>
              <w:ind w:left="0"/>
              <w:jc w:val="center"/>
            </w:pPr>
            <w:r w:rsidRPr="006A2420">
              <w:t>25925</w:t>
            </w:r>
          </w:p>
        </w:tc>
        <w:tc>
          <w:tcPr>
            <w:tcW w:w="3478" w:type="dxa"/>
            <w:shd w:val="clear" w:color="auto" w:fill="auto"/>
            <w:vAlign w:val="center"/>
          </w:tcPr>
          <w:p w14:paraId="35BA343E" w14:textId="44E803B2" w:rsidR="00C84289" w:rsidRPr="006A2420" w:rsidRDefault="00C84289" w:rsidP="00C84289">
            <w:pPr>
              <w:pStyle w:val="PargrafodaLista"/>
              <w:tabs>
                <w:tab w:val="left" w:pos="1517"/>
                <w:tab w:val="left" w:pos="1518"/>
              </w:tabs>
              <w:ind w:left="0"/>
              <w:jc w:val="both"/>
            </w:pPr>
            <w:r w:rsidRPr="006A2420">
              <w:rPr>
                <w:bCs/>
                <w:sz w:val="22"/>
                <w:szCs w:val="22"/>
              </w:rPr>
              <w:t xml:space="preserve">Customização do Software de Gestão de Saúde Pública conforme necessidade da </w:t>
            </w:r>
            <w:proofErr w:type="spellStart"/>
            <w:r w:rsidRPr="006A2420">
              <w:rPr>
                <w:bCs/>
                <w:sz w:val="22"/>
                <w:szCs w:val="22"/>
              </w:rPr>
              <w:t>Secretrária</w:t>
            </w:r>
            <w:proofErr w:type="spellEnd"/>
            <w:r w:rsidRPr="006A2420">
              <w:rPr>
                <w:bCs/>
                <w:sz w:val="22"/>
                <w:szCs w:val="22"/>
              </w:rPr>
              <w:t xml:space="preserve"> Municipal de Saúde</w:t>
            </w:r>
          </w:p>
        </w:tc>
        <w:tc>
          <w:tcPr>
            <w:tcW w:w="1624" w:type="dxa"/>
            <w:shd w:val="clear" w:color="auto" w:fill="auto"/>
            <w:vAlign w:val="center"/>
          </w:tcPr>
          <w:p w14:paraId="437309F0" w14:textId="52C3B9DF" w:rsidR="00C84289" w:rsidRPr="006A2420" w:rsidRDefault="00C84289" w:rsidP="00C84289">
            <w:pPr>
              <w:pStyle w:val="PargrafodaLista"/>
              <w:tabs>
                <w:tab w:val="left" w:pos="1517"/>
                <w:tab w:val="left" w:pos="1518"/>
              </w:tabs>
              <w:spacing w:line="360" w:lineRule="auto"/>
              <w:ind w:left="0"/>
              <w:jc w:val="center"/>
            </w:pPr>
            <w:r w:rsidRPr="006A2420">
              <w:rPr>
                <w:bCs/>
                <w:sz w:val="22"/>
                <w:szCs w:val="22"/>
              </w:rPr>
              <w:t>hora</w:t>
            </w:r>
          </w:p>
        </w:tc>
        <w:tc>
          <w:tcPr>
            <w:tcW w:w="1683" w:type="dxa"/>
            <w:shd w:val="clear" w:color="auto" w:fill="auto"/>
            <w:vAlign w:val="center"/>
          </w:tcPr>
          <w:p w14:paraId="2F5106BE" w14:textId="060096D0" w:rsidR="00C84289" w:rsidRPr="006A2420" w:rsidRDefault="00C84289" w:rsidP="00C84289">
            <w:pPr>
              <w:pStyle w:val="PargrafodaLista"/>
              <w:tabs>
                <w:tab w:val="left" w:pos="1517"/>
                <w:tab w:val="left" w:pos="1518"/>
              </w:tabs>
              <w:spacing w:line="360" w:lineRule="auto"/>
              <w:ind w:left="0"/>
              <w:jc w:val="center"/>
            </w:pPr>
            <w:r w:rsidRPr="006A2420">
              <w:rPr>
                <w:bCs/>
                <w:sz w:val="22"/>
                <w:szCs w:val="22"/>
              </w:rPr>
              <w:t>150</w:t>
            </w:r>
          </w:p>
        </w:tc>
      </w:tr>
    </w:tbl>
    <w:p w14:paraId="43157E3D" w14:textId="77777777" w:rsidR="00984842" w:rsidRPr="006A2420" w:rsidRDefault="00984842" w:rsidP="004C7E6F">
      <w:pPr>
        <w:framePr w:hSpace="141" w:wrap="around" w:vAnchor="text" w:hAnchor="text" w:xAlign="center" w:y="1"/>
        <w:spacing w:line="360" w:lineRule="auto"/>
        <w:ind w:left="196"/>
        <w:suppressOverlap/>
        <w:jc w:val="both"/>
      </w:pPr>
    </w:p>
    <w:p w14:paraId="2A98CE87" w14:textId="77777777" w:rsidR="001960E8" w:rsidRPr="006A2420" w:rsidRDefault="00C73BDE" w:rsidP="00C73BDE">
      <w:pPr>
        <w:ind w:left="196"/>
        <w:jc w:val="both"/>
      </w:pPr>
      <w:r w:rsidRPr="006A2420">
        <w:t>Observação: Os códigos encontrados no CATSER NÃO condizem completamente com as especificações que atendam a necessidade da Secretaria de Saúde descritas neste Termo de Referência, desta maneira solicitamos que seja considerada a descrição do Termo de Referência.</w:t>
      </w:r>
    </w:p>
    <w:p w14:paraId="4337E377" w14:textId="77777777" w:rsidR="00C73BDE" w:rsidRPr="006A2420" w:rsidRDefault="00C73BDE" w:rsidP="00C73BDE">
      <w:pPr>
        <w:spacing w:line="360" w:lineRule="auto"/>
        <w:jc w:val="both"/>
      </w:pPr>
    </w:p>
    <w:p w14:paraId="521E1E93" w14:textId="77777777" w:rsidR="00984842" w:rsidRPr="006A2420" w:rsidRDefault="00984842" w:rsidP="004C7E6F">
      <w:pPr>
        <w:pStyle w:val="PargrafodaLista"/>
        <w:numPr>
          <w:ilvl w:val="1"/>
          <w:numId w:val="2"/>
        </w:numPr>
        <w:spacing w:line="360" w:lineRule="auto"/>
        <w:ind w:hanging="76"/>
        <w:jc w:val="both"/>
        <w:rPr>
          <w:b/>
        </w:rPr>
      </w:pPr>
      <w:r w:rsidRPr="006A2420">
        <w:rPr>
          <w:b/>
        </w:rPr>
        <w:lastRenderedPageBreak/>
        <w:t>Da natureza do objeto</w:t>
      </w:r>
    </w:p>
    <w:p w14:paraId="6887DF24" w14:textId="77777777" w:rsidR="001D6980" w:rsidRPr="006A2420" w:rsidRDefault="00984842" w:rsidP="00FD6668">
      <w:pPr>
        <w:tabs>
          <w:tab w:val="left" w:pos="709"/>
        </w:tabs>
        <w:spacing w:line="276" w:lineRule="auto"/>
        <w:ind w:right="228"/>
        <w:jc w:val="both"/>
      </w:pPr>
      <w:r w:rsidRPr="006A2420">
        <w:rPr>
          <w:bCs/>
        </w:rPr>
        <w:t>(</w:t>
      </w:r>
      <w:r w:rsidR="00A62838" w:rsidRPr="006A2420">
        <w:rPr>
          <w:bCs/>
        </w:rPr>
        <w:t>x</w:t>
      </w:r>
      <w:r w:rsidRPr="006A2420">
        <w:rPr>
          <w:bCs/>
        </w:rPr>
        <w:t xml:space="preserve">) Os </w:t>
      </w:r>
      <w:r w:rsidR="001D6980" w:rsidRPr="006A2420">
        <w:rPr>
          <w:bCs/>
        </w:rPr>
        <w:t>serviços</w:t>
      </w:r>
      <w:r w:rsidRPr="006A2420">
        <w:rPr>
          <w:bCs/>
        </w:rPr>
        <w:t xml:space="preserve"> objeto desta contratação são caracterizados como comuns</w:t>
      </w:r>
      <w:r w:rsidRPr="006A2420">
        <w:t>,</w:t>
      </w:r>
      <w:r w:rsidRPr="006A2420">
        <w:rPr>
          <w:spacing w:val="-1"/>
        </w:rPr>
        <w:t xml:space="preserve"> </w:t>
      </w:r>
      <w:r w:rsidRPr="006A2420">
        <w:t>com características</w:t>
      </w:r>
      <w:r w:rsidRPr="006A2420">
        <w:rPr>
          <w:spacing w:val="-1"/>
        </w:rPr>
        <w:t xml:space="preserve"> </w:t>
      </w:r>
      <w:r w:rsidRPr="006A2420">
        <w:t>e</w:t>
      </w:r>
      <w:r w:rsidRPr="006A2420">
        <w:rPr>
          <w:spacing w:val="-1"/>
        </w:rPr>
        <w:t xml:space="preserve"> </w:t>
      </w:r>
      <w:r w:rsidRPr="006A2420">
        <w:t>especificações</w:t>
      </w:r>
      <w:r w:rsidRPr="006A2420">
        <w:rPr>
          <w:spacing w:val="-1"/>
        </w:rPr>
        <w:t xml:space="preserve"> </w:t>
      </w:r>
      <w:r w:rsidRPr="006A2420">
        <w:t>usuais</w:t>
      </w:r>
      <w:r w:rsidRPr="006A2420">
        <w:rPr>
          <w:spacing w:val="-1"/>
        </w:rPr>
        <w:t xml:space="preserve"> </w:t>
      </w:r>
      <w:r w:rsidRPr="006A2420">
        <w:t>de</w:t>
      </w:r>
      <w:r w:rsidRPr="006A2420">
        <w:rPr>
          <w:spacing w:val="-1"/>
        </w:rPr>
        <w:t xml:space="preserve"> </w:t>
      </w:r>
      <w:r w:rsidR="00A62838" w:rsidRPr="006A2420">
        <w:t>mercado.</w:t>
      </w:r>
      <w:r w:rsidR="005101C7" w:rsidRPr="006A2420">
        <w:t xml:space="preserve"> </w:t>
      </w:r>
    </w:p>
    <w:p w14:paraId="3F885DF1" w14:textId="77777777" w:rsidR="00A62838" w:rsidRPr="006A2420" w:rsidRDefault="00A62838" w:rsidP="004C7E6F">
      <w:pPr>
        <w:tabs>
          <w:tab w:val="left" w:pos="709"/>
        </w:tabs>
        <w:spacing w:line="360" w:lineRule="auto"/>
        <w:ind w:right="228"/>
        <w:jc w:val="both"/>
      </w:pPr>
    </w:p>
    <w:p w14:paraId="6D88B5AC" w14:textId="77777777" w:rsidR="0073640D" w:rsidRPr="006A2420" w:rsidRDefault="0073640D" w:rsidP="004C7E6F">
      <w:pPr>
        <w:pStyle w:val="PargrafodaLista"/>
        <w:numPr>
          <w:ilvl w:val="1"/>
          <w:numId w:val="2"/>
        </w:numPr>
        <w:spacing w:line="360" w:lineRule="auto"/>
        <w:jc w:val="both"/>
        <w:rPr>
          <w:b/>
        </w:rPr>
      </w:pPr>
      <w:r w:rsidRPr="006A2420">
        <w:rPr>
          <w:b/>
        </w:rPr>
        <w:t xml:space="preserve">   </w:t>
      </w:r>
      <w:r w:rsidR="00AD4C48" w:rsidRPr="006A2420">
        <w:rPr>
          <w:b/>
        </w:rPr>
        <w:t>Justificativa da Contratação</w:t>
      </w:r>
    </w:p>
    <w:p w14:paraId="30AE807F" w14:textId="77777777" w:rsidR="0073640D" w:rsidRPr="006A2420" w:rsidRDefault="0073640D" w:rsidP="00FD6668">
      <w:pPr>
        <w:spacing w:line="276" w:lineRule="auto"/>
        <w:jc w:val="both"/>
      </w:pPr>
      <w:r w:rsidRPr="006A2420">
        <w:t xml:space="preserve">Esta contratação terá a finalidade de o uso de tecnologia nos processos de gestão e controles no desenvolvimento das atividades no serviço público de saúde que são essenciais no cenário atual, para tanto, atualmente se requer estatísticas, dados consistentes, agilidade, informatização, eficácia, controle e integração em todos os níveis da assistência. </w:t>
      </w:r>
    </w:p>
    <w:p w14:paraId="3184491A" w14:textId="77777777" w:rsidR="0073640D" w:rsidRPr="006A2420" w:rsidRDefault="0073640D" w:rsidP="00FD6668">
      <w:pPr>
        <w:spacing w:line="276" w:lineRule="auto"/>
        <w:jc w:val="both"/>
      </w:pPr>
      <w:r w:rsidRPr="006A2420">
        <w:t>A importância da implementação de sistemas informatizados na rede de saúde, dispondo de um único Banco de Dados Integrado para se evitar informações descentralizadas e não integradas. Utilizar-se de um único Banco de Dados Integrado para se evitar informações descentralizadas e não integradas, transparência nos processos, acesso à informação integrada pelo controle social, melhoria do acesso dos usuários as informações dos serviços de saúde pública e por fim, a necessidade de buscar melhorias no sistema de informação em saúde e ainda o aumento da eficácia dos processos, da oferta de ferramentas informatizadas de gestão em saúde em toda a rede e níveis da assistência.</w:t>
      </w:r>
    </w:p>
    <w:p w14:paraId="3AF5306E" w14:textId="77777777" w:rsidR="0073640D" w:rsidRPr="006A2420" w:rsidRDefault="0073640D" w:rsidP="00FD6668">
      <w:pPr>
        <w:spacing w:line="276" w:lineRule="auto"/>
        <w:jc w:val="both"/>
      </w:pPr>
      <w:r w:rsidRPr="006A2420">
        <w:t>A solução deverá dispor recursos necessários para que a Administração obtenha a gestão completa dos processos administrativos, operacionais e estratégicos inerentes ao objeto, distribuído em módulos e funcionalidades.</w:t>
      </w:r>
    </w:p>
    <w:p w14:paraId="6B4FB876" w14:textId="77777777" w:rsidR="00AD4C48" w:rsidRPr="006A2420" w:rsidRDefault="00AD4C48" w:rsidP="004C7E6F">
      <w:pPr>
        <w:spacing w:line="360" w:lineRule="auto"/>
        <w:jc w:val="both"/>
      </w:pPr>
    </w:p>
    <w:p w14:paraId="6C64722A" w14:textId="77777777" w:rsidR="00984842" w:rsidRPr="006A2420" w:rsidRDefault="00984842" w:rsidP="004C7E6F">
      <w:pPr>
        <w:pStyle w:val="PargrafodaLista"/>
        <w:numPr>
          <w:ilvl w:val="0"/>
          <w:numId w:val="2"/>
        </w:numPr>
        <w:spacing w:line="360" w:lineRule="auto"/>
        <w:jc w:val="both"/>
        <w:rPr>
          <w:b/>
        </w:rPr>
      </w:pPr>
      <w:r w:rsidRPr="006A2420">
        <w:rPr>
          <w:b/>
        </w:rPr>
        <w:t xml:space="preserve">FUNDAMENTAÇÃO E DESCRIÇÃO DA NECESSIDADE DA CONTRATAÇÃO </w:t>
      </w:r>
      <w:proofErr w:type="gramStart"/>
      <w:r w:rsidRPr="006A2420">
        <w:rPr>
          <w:b/>
        </w:rPr>
        <w:t>-  art.</w:t>
      </w:r>
      <w:proofErr w:type="gramEnd"/>
      <w:r w:rsidRPr="006A2420">
        <w:rPr>
          <w:b/>
        </w:rPr>
        <w:t xml:space="preserve"> 6º, XXIII, “b” da Lei nº 14.133/2021</w:t>
      </w:r>
    </w:p>
    <w:p w14:paraId="647C934A" w14:textId="77777777" w:rsidR="004C7E6F" w:rsidRPr="006A2420" w:rsidRDefault="004C7E6F" w:rsidP="007121EF">
      <w:pPr>
        <w:spacing w:line="276" w:lineRule="auto"/>
        <w:jc w:val="both"/>
      </w:pPr>
      <w:r w:rsidRPr="006A2420">
        <w:t>A contratação de Sistemas Integrados e Informatizados de Gestão Pública é imprescindível ao bom funcionamento da máquina pública, visto que o desempenho dos sistemas torna dispensável a repetitiva prestação de serviços</w:t>
      </w:r>
      <w:r w:rsidR="00D16F3B" w:rsidRPr="006A2420">
        <w:t xml:space="preserve"> </w:t>
      </w:r>
      <w:r w:rsidRPr="006A2420">
        <w:t>manuais e, a integração entre sistemas torna o serviço público mais eficiente. Para que sejam possíveis as evoluções tecnológicas, o avanço da gestão pública na disponibilização de serviços informatizados ao cidadão bem como nas áreas administrativas, a customização e otimização dos módulos obedecendo aos critérios legais pertinentes à Administração Pública e a própria do software de gestão, é necessário contratar o que há de melhor no mercado.</w:t>
      </w:r>
    </w:p>
    <w:p w14:paraId="1A2B7C97" w14:textId="77777777" w:rsidR="004C7E6F" w:rsidRPr="006A2420" w:rsidRDefault="004C7E6F" w:rsidP="007121EF">
      <w:pPr>
        <w:spacing w:line="276" w:lineRule="auto"/>
        <w:jc w:val="both"/>
      </w:pPr>
      <w:r w:rsidRPr="006A2420">
        <w:t>Esse trabalho promove a organização de toda estrutura técnica para execução das atividades da Secretaria de Saúde de forma: segura, gerenciada e econômica.</w:t>
      </w:r>
    </w:p>
    <w:p w14:paraId="11576641" w14:textId="77777777" w:rsidR="00AB6EE8" w:rsidRPr="006A2420" w:rsidRDefault="00AB6EE8" w:rsidP="007121EF">
      <w:pPr>
        <w:spacing w:line="276" w:lineRule="auto"/>
        <w:jc w:val="both"/>
        <w:rPr>
          <w:b/>
        </w:rPr>
      </w:pPr>
    </w:p>
    <w:p w14:paraId="5FE6C896" w14:textId="77777777" w:rsidR="00D25237" w:rsidRPr="006A2420" w:rsidRDefault="00D25237" w:rsidP="00D25237">
      <w:pPr>
        <w:spacing w:line="360" w:lineRule="auto"/>
        <w:ind w:left="196" w:firstLine="164"/>
        <w:jc w:val="both"/>
        <w:rPr>
          <w:b/>
        </w:rPr>
      </w:pPr>
      <w:r w:rsidRPr="006A2420">
        <w:rPr>
          <w:b/>
        </w:rPr>
        <w:t>2.1.</w:t>
      </w:r>
      <w:r w:rsidRPr="006A2420">
        <w:rPr>
          <w:b/>
        </w:rPr>
        <w:tab/>
        <w:t>FORNECIMENTO DE SOFTWARE PARA GESTÃO DE SAÚDE MUNICIPAL</w:t>
      </w:r>
    </w:p>
    <w:p w14:paraId="33AA18CE" w14:textId="77777777" w:rsidR="00D25237" w:rsidRPr="006A2420" w:rsidRDefault="00D25237" w:rsidP="00D25237">
      <w:pPr>
        <w:spacing w:line="276" w:lineRule="auto"/>
        <w:ind w:left="196" w:firstLine="164"/>
        <w:jc w:val="both"/>
        <w:rPr>
          <w:b/>
        </w:rPr>
      </w:pPr>
      <w:r w:rsidRPr="006A2420">
        <w:rPr>
          <w:b/>
        </w:rPr>
        <w:t>- DURAÇÃO DA IMPLANTAÇÃO: 03 (TRÊS) MESES.</w:t>
      </w:r>
    </w:p>
    <w:p w14:paraId="1F866969" w14:textId="77777777" w:rsidR="00D25237" w:rsidRPr="006A2420" w:rsidRDefault="00D25237" w:rsidP="00D25237">
      <w:pPr>
        <w:spacing w:line="276" w:lineRule="auto"/>
        <w:ind w:left="196" w:firstLine="164"/>
        <w:jc w:val="both"/>
      </w:pPr>
      <w:r w:rsidRPr="006A2420">
        <w:rPr>
          <w:b/>
        </w:rPr>
        <w:lastRenderedPageBreak/>
        <w:t xml:space="preserve">- DESCRIÇÃO: </w:t>
      </w:r>
      <w:r w:rsidRPr="006A2420">
        <w:t xml:space="preserve">Consiste no fornecimento de software para a gestão informatizada dos serviços de saúde pública, do município, em conformidade e atendimento aos requisitos técnicos descritos neste termo de referência. </w:t>
      </w:r>
    </w:p>
    <w:p w14:paraId="02869B11" w14:textId="77777777" w:rsidR="00D25237" w:rsidRPr="006A2420" w:rsidRDefault="00D25237" w:rsidP="00D25237">
      <w:pPr>
        <w:spacing w:line="276" w:lineRule="auto"/>
        <w:ind w:left="196" w:firstLine="164"/>
        <w:jc w:val="both"/>
        <w:rPr>
          <w:b/>
        </w:rPr>
      </w:pPr>
    </w:p>
    <w:p w14:paraId="00F79E51" w14:textId="77777777" w:rsidR="00D25237" w:rsidRPr="006A2420" w:rsidRDefault="00D25237" w:rsidP="00D25237">
      <w:pPr>
        <w:spacing w:line="360" w:lineRule="auto"/>
        <w:ind w:left="196" w:firstLine="164"/>
        <w:jc w:val="both"/>
        <w:rPr>
          <w:b/>
        </w:rPr>
      </w:pPr>
      <w:r w:rsidRPr="006A2420">
        <w:rPr>
          <w:b/>
        </w:rPr>
        <w:t>2.2.</w:t>
      </w:r>
      <w:r w:rsidRPr="006A2420">
        <w:rPr>
          <w:b/>
        </w:rPr>
        <w:tab/>
        <w:t>MIGRAÇÃO/COMPATIBILIZAÇÃO DE DADOS</w:t>
      </w:r>
    </w:p>
    <w:p w14:paraId="36813350" w14:textId="77777777" w:rsidR="00D25237" w:rsidRPr="006A2420" w:rsidRDefault="00D25237" w:rsidP="00D25237">
      <w:pPr>
        <w:spacing w:line="276" w:lineRule="auto"/>
        <w:ind w:left="196" w:firstLine="164"/>
        <w:jc w:val="both"/>
        <w:rPr>
          <w:b/>
        </w:rPr>
      </w:pPr>
      <w:r w:rsidRPr="006A2420">
        <w:rPr>
          <w:b/>
        </w:rPr>
        <w:t>- DURAÇÃO DO SERVIÇO: 01 (UM) MES.</w:t>
      </w:r>
    </w:p>
    <w:p w14:paraId="159A6325" w14:textId="77777777" w:rsidR="00D25237" w:rsidRPr="006A2420" w:rsidRDefault="00D25237" w:rsidP="00D25237">
      <w:pPr>
        <w:spacing w:line="276" w:lineRule="auto"/>
        <w:ind w:left="196" w:firstLine="164"/>
        <w:jc w:val="both"/>
      </w:pPr>
      <w:r w:rsidRPr="006A2420">
        <w:rPr>
          <w:b/>
        </w:rPr>
        <w:t xml:space="preserve">- DESCRIÇÃO: </w:t>
      </w:r>
      <w:r w:rsidRPr="006A2420">
        <w:t xml:space="preserve">Consiste em realizar a conversão, a importação dos dados dos sistemas, eventualmente em uso, ou já utilizados anteriormente e a compatibilização dos sistemas utilizados para alimentar o sistema Federal. Os sistemas utilizados pela Secretaria de Saúde de Três Rios são: KLINIKOS, BPA, CADWEB, </w:t>
      </w:r>
      <w:proofErr w:type="spellStart"/>
      <w:r w:rsidRPr="006A2420">
        <w:t>eSUS</w:t>
      </w:r>
      <w:proofErr w:type="spellEnd"/>
      <w:r w:rsidRPr="006A2420">
        <w:t xml:space="preserve"> PEC, </w:t>
      </w:r>
      <w:proofErr w:type="spellStart"/>
      <w:r w:rsidRPr="006A2420">
        <w:t>eSUS</w:t>
      </w:r>
      <w:proofErr w:type="spellEnd"/>
      <w:r w:rsidRPr="006A2420">
        <w:t xml:space="preserve"> SAMU, HÓRUS, RAAS, </w:t>
      </w:r>
      <w:proofErr w:type="spellStart"/>
      <w:r w:rsidRPr="006A2420">
        <w:t>sCNES</w:t>
      </w:r>
      <w:proofErr w:type="spellEnd"/>
      <w:r w:rsidRPr="006A2420">
        <w:t xml:space="preserve">, SIHD, SIM, SINAN, SINASC, SIPNI, </w:t>
      </w:r>
      <w:proofErr w:type="spellStart"/>
      <w:r w:rsidRPr="006A2420">
        <w:t>Siscam</w:t>
      </w:r>
      <w:proofErr w:type="spellEnd"/>
      <w:r w:rsidRPr="006A2420">
        <w:t xml:space="preserve">, </w:t>
      </w:r>
      <w:proofErr w:type="spellStart"/>
      <w:r w:rsidRPr="006A2420">
        <w:t>Sisreg</w:t>
      </w:r>
      <w:proofErr w:type="spellEnd"/>
      <w:r w:rsidRPr="006A2420">
        <w:t>, SIVEP-Gripe, Stok e Stok UPA.</w:t>
      </w:r>
    </w:p>
    <w:p w14:paraId="5EDA3611" w14:textId="77777777" w:rsidR="00D25237" w:rsidRPr="006A2420" w:rsidRDefault="00D25237" w:rsidP="00D25237">
      <w:pPr>
        <w:spacing w:line="276" w:lineRule="auto"/>
        <w:ind w:left="196" w:firstLine="164"/>
        <w:jc w:val="both"/>
        <w:rPr>
          <w:b/>
        </w:rPr>
      </w:pPr>
    </w:p>
    <w:p w14:paraId="745909C8" w14:textId="77777777" w:rsidR="00D25237" w:rsidRPr="006A2420" w:rsidRDefault="00D25237" w:rsidP="00D25237">
      <w:pPr>
        <w:spacing w:line="360" w:lineRule="auto"/>
        <w:ind w:left="196" w:firstLine="164"/>
        <w:jc w:val="both"/>
        <w:rPr>
          <w:b/>
        </w:rPr>
      </w:pPr>
      <w:r w:rsidRPr="006A2420">
        <w:rPr>
          <w:b/>
        </w:rPr>
        <w:t>2.3.</w:t>
      </w:r>
      <w:r w:rsidRPr="006A2420">
        <w:rPr>
          <w:b/>
        </w:rPr>
        <w:tab/>
        <w:t>TREINAMENTO</w:t>
      </w:r>
    </w:p>
    <w:p w14:paraId="16D9352B" w14:textId="77777777" w:rsidR="00D25237" w:rsidRPr="006A2420" w:rsidRDefault="00D25237" w:rsidP="00D25237">
      <w:pPr>
        <w:spacing w:line="276" w:lineRule="auto"/>
        <w:ind w:left="196" w:firstLine="164"/>
        <w:jc w:val="both"/>
        <w:rPr>
          <w:b/>
        </w:rPr>
      </w:pPr>
      <w:r w:rsidRPr="006A2420">
        <w:rPr>
          <w:b/>
        </w:rPr>
        <w:t>- DURAÇÃO DO SERVIÇO: 03 (TRÊS) MESES.</w:t>
      </w:r>
    </w:p>
    <w:p w14:paraId="25D981AC" w14:textId="77777777" w:rsidR="00D25237" w:rsidRPr="006A2420" w:rsidRDefault="00D25237" w:rsidP="00D25237">
      <w:pPr>
        <w:spacing w:line="276" w:lineRule="auto"/>
        <w:ind w:left="196" w:firstLine="164"/>
        <w:jc w:val="both"/>
      </w:pPr>
      <w:r w:rsidRPr="006A2420">
        <w:rPr>
          <w:b/>
        </w:rPr>
        <w:t xml:space="preserve">- DESCRIÇÃO: </w:t>
      </w:r>
      <w:r w:rsidRPr="006A2420">
        <w:t xml:space="preserve">Consiste em realizar a capacitação dos operadores indicados pela CONTRATANTE nos locais por ela indicados, limitando-se a até 10 servidores por unidade que utilizarão o sistema fornecido pela CONTRATADA e acontecerá sob demanda da CONTRATANTE durante o período de implantação.  Incluindo o treinamento </w:t>
      </w:r>
      <w:proofErr w:type="spellStart"/>
      <w:r w:rsidRPr="006A2420">
        <w:t>in-loco</w:t>
      </w:r>
      <w:proofErr w:type="spellEnd"/>
      <w:r w:rsidRPr="006A2420">
        <w:t xml:space="preserve"> durante a implantação do sistema de gestão da saúde. Após o período de implantação a empresa vencedora deverá prestar treinamento on-line remoto para novos funcionários e servidores que venham a utilizar o sistema, devendo o prazo ser pelo período do contrato: 12 (doze) meses.</w:t>
      </w:r>
    </w:p>
    <w:p w14:paraId="24506F2A" w14:textId="77777777" w:rsidR="00D25237" w:rsidRPr="006A2420" w:rsidRDefault="00D25237" w:rsidP="00D25237">
      <w:pPr>
        <w:spacing w:line="276" w:lineRule="auto"/>
        <w:ind w:left="196" w:firstLine="164"/>
        <w:jc w:val="both"/>
        <w:rPr>
          <w:b/>
        </w:rPr>
      </w:pPr>
    </w:p>
    <w:p w14:paraId="3CC56344" w14:textId="77777777" w:rsidR="00D25237" w:rsidRPr="006A2420" w:rsidRDefault="00D25237" w:rsidP="00D25237">
      <w:pPr>
        <w:spacing w:line="360" w:lineRule="auto"/>
        <w:ind w:left="196" w:firstLine="164"/>
        <w:jc w:val="both"/>
        <w:rPr>
          <w:b/>
        </w:rPr>
      </w:pPr>
      <w:r w:rsidRPr="006A2420">
        <w:rPr>
          <w:b/>
        </w:rPr>
        <w:t>2.4.</w:t>
      </w:r>
      <w:r w:rsidRPr="006A2420">
        <w:rPr>
          <w:b/>
        </w:rPr>
        <w:tab/>
        <w:t>MANUTENÇÕES DO SOFTWARE</w:t>
      </w:r>
    </w:p>
    <w:p w14:paraId="7B7E0CB4" w14:textId="77777777" w:rsidR="00D25237" w:rsidRPr="006A2420" w:rsidRDefault="00D25237" w:rsidP="00D25237">
      <w:pPr>
        <w:spacing w:line="276" w:lineRule="auto"/>
        <w:ind w:left="196" w:firstLine="164"/>
        <w:jc w:val="both"/>
        <w:rPr>
          <w:b/>
        </w:rPr>
      </w:pPr>
      <w:r w:rsidRPr="006A2420">
        <w:rPr>
          <w:b/>
        </w:rPr>
        <w:t>- DURAÇÃO DO SERVIÇO: 12 (DOZE) MESES.</w:t>
      </w:r>
    </w:p>
    <w:p w14:paraId="2DBA4FE6" w14:textId="77777777" w:rsidR="00D25237" w:rsidRPr="006A2420" w:rsidRDefault="00D25237" w:rsidP="00D25237">
      <w:pPr>
        <w:spacing w:line="276" w:lineRule="auto"/>
        <w:ind w:left="196" w:firstLine="164"/>
        <w:jc w:val="both"/>
      </w:pPr>
      <w:r w:rsidRPr="006A2420">
        <w:rPr>
          <w:b/>
        </w:rPr>
        <w:t xml:space="preserve">- DESCRIÇÃO: </w:t>
      </w:r>
      <w:r w:rsidRPr="006A2420">
        <w:t xml:space="preserve">Consiste na correção dos erros de funcionamento, reinstalação, atualizações, adequação do software para atender às mudanças exigidas pelo Ministério da Saúde. A solicitação deste serviço deverá ser registrada através de sistema de controle de chamados ou central de atendimento indicados pela CONTRATADA. A empresa vencedora deverá realizar a hospedagem em nuvem do software pelo período de 12 (doze) meses, após esse período o município se </w:t>
      </w:r>
      <w:proofErr w:type="spellStart"/>
      <w:r w:rsidRPr="006A2420">
        <w:t>resposabilizará</w:t>
      </w:r>
      <w:proofErr w:type="spellEnd"/>
      <w:r w:rsidRPr="006A2420">
        <w:t xml:space="preserve"> pela hospedagem em nuvem do software.</w:t>
      </w:r>
    </w:p>
    <w:p w14:paraId="5F9803CB" w14:textId="77777777" w:rsidR="00D25237" w:rsidRPr="006A2420" w:rsidRDefault="00D25237" w:rsidP="00D25237">
      <w:pPr>
        <w:spacing w:line="360" w:lineRule="auto"/>
        <w:ind w:left="196" w:firstLine="164"/>
        <w:jc w:val="both"/>
      </w:pPr>
    </w:p>
    <w:p w14:paraId="65D66965" w14:textId="77777777" w:rsidR="00D25237" w:rsidRPr="006A2420" w:rsidRDefault="00D25237" w:rsidP="00D25237">
      <w:pPr>
        <w:spacing w:line="360" w:lineRule="auto"/>
        <w:ind w:left="196" w:firstLine="164"/>
        <w:jc w:val="both"/>
        <w:rPr>
          <w:b/>
        </w:rPr>
      </w:pPr>
      <w:r w:rsidRPr="006A2420">
        <w:rPr>
          <w:b/>
        </w:rPr>
        <w:t>2.5.</w:t>
      </w:r>
      <w:r w:rsidRPr="006A2420">
        <w:rPr>
          <w:b/>
        </w:rPr>
        <w:tab/>
        <w:t>SUPORTE TÉCNICO ESPECIALIZADO</w:t>
      </w:r>
    </w:p>
    <w:p w14:paraId="6D96420C" w14:textId="77777777" w:rsidR="00D25237" w:rsidRPr="006A2420" w:rsidRDefault="00D25237" w:rsidP="00D25237">
      <w:pPr>
        <w:spacing w:line="276" w:lineRule="auto"/>
        <w:ind w:left="196" w:firstLine="164"/>
        <w:jc w:val="both"/>
        <w:rPr>
          <w:b/>
        </w:rPr>
      </w:pPr>
      <w:r w:rsidRPr="006A2420">
        <w:rPr>
          <w:b/>
        </w:rPr>
        <w:t>- DURAÇÃO DO SERVIÇO: 12 (DOZE) MESES.</w:t>
      </w:r>
    </w:p>
    <w:p w14:paraId="3870B7F4" w14:textId="77777777" w:rsidR="00D25237" w:rsidRPr="006A2420" w:rsidRDefault="00D25237" w:rsidP="00D25237">
      <w:pPr>
        <w:spacing w:line="276" w:lineRule="auto"/>
        <w:ind w:left="196" w:firstLine="164"/>
        <w:jc w:val="both"/>
      </w:pPr>
      <w:r w:rsidRPr="006A2420">
        <w:rPr>
          <w:b/>
        </w:rPr>
        <w:t xml:space="preserve">- DESCRIÇÃO: </w:t>
      </w:r>
      <w:r w:rsidRPr="006A2420">
        <w:t xml:space="preserve">O licitante vencedor será responsável pela manutenção dos sistemas de informação contratados, tanto os de suporte à atenção direta à saúde como os de suporte administrativo/burocrático. O licitante vencedor deverá executar os serviços contínuos de manutenção legal e corretiva dos sistemas implantados durante o período </w:t>
      </w:r>
      <w:r w:rsidRPr="006A2420">
        <w:lastRenderedPageBreak/>
        <w:t>de vigência do contrato, incluindo as seguintes atividades: Manutenção corretiva: é aquela decorrente de problemas de funcionalidade detectados pelo usuário, ou seja, funcionamento em desacordo com o que foi especificado relativo a tela, regras de negócio, relatórios e integração, com prazo máximo de até 10 (dez) dias para conclusão; No controle do suporte técnico essa classe de serviço deverá enquadrar-se em quaisquer das prioridades: NÍVEL 1, NÍVEL 2, NÍVEL 3. Manutenção legal: em caso de mudança na legislação, plano de contas, banco de dados, entre outros, será elaborada uma programação, com cronograma definido junto ao Grupo Gestor do Contrato para atendimento às mudanças ocorridas, sem prejuízos à operação dos sistemas, durante vigência contratual. Esse serviço contará com suporte online ou por telefone por 24 horas por dia, durante sete dias por semana.</w:t>
      </w:r>
    </w:p>
    <w:p w14:paraId="574DCD34" w14:textId="77777777" w:rsidR="00D25237" w:rsidRPr="006A2420" w:rsidRDefault="00D25237" w:rsidP="00D25237">
      <w:pPr>
        <w:spacing w:line="360" w:lineRule="auto"/>
        <w:ind w:left="196" w:firstLine="164"/>
        <w:jc w:val="both"/>
        <w:rPr>
          <w:b/>
        </w:rPr>
      </w:pPr>
    </w:p>
    <w:p w14:paraId="5EC61B41" w14:textId="77777777" w:rsidR="00D25237" w:rsidRPr="006A2420" w:rsidRDefault="00D25237" w:rsidP="00D25237">
      <w:pPr>
        <w:spacing w:line="360" w:lineRule="auto"/>
        <w:ind w:left="196" w:firstLine="164"/>
        <w:jc w:val="both"/>
        <w:rPr>
          <w:b/>
        </w:rPr>
      </w:pPr>
      <w:r w:rsidRPr="006A2420">
        <w:rPr>
          <w:b/>
        </w:rPr>
        <w:t>2.6.</w:t>
      </w:r>
      <w:r w:rsidRPr="006A2420">
        <w:rPr>
          <w:b/>
        </w:rPr>
        <w:tab/>
        <w:t>CUSTOMIZAÇÕES NÃO EXIGIDAS PELA LEGISLAÇÃO</w:t>
      </w:r>
    </w:p>
    <w:p w14:paraId="711084DF" w14:textId="77777777" w:rsidR="00D25237" w:rsidRPr="006A2420" w:rsidRDefault="00D25237" w:rsidP="00D25237">
      <w:pPr>
        <w:spacing w:line="360" w:lineRule="auto"/>
        <w:ind w:left="196" w:firstLine="164"/>
        <w:jc w:val="both"/>
        <w:rPr>
          <w:b/>
        </w:rPr>
      </w:pPr>
      <w:r w:rsidRPr="006A2420">
        <w:rPr>
          <w:b/>
        </w:rPr>
        <w:t>- TETO DE HORA PARA A CUSTOMIZAÇÃO: 150 (CENTO E CINQUENTA) HORAS.</w:t>
      </w:r>
    </w:p>
    <w:p w14:paraId="21C64D4F" w14:textId="77777777" w:rsidR="00D25237" w:rsidRPr="006A2420" w:rsidRDefault="00D25237" w:rsidP="00D25237">
      <w:pPr>
        <w:spacing w:line="276" w:lineRule="auto"/>
        <w:ind w:left="196" w:firstLine="164"/>
        <w:jc w:val="both"/>
      </w:pPr>
      <w:r w:rsidRPr="006A2420">
        <w:rPr>
          <w:b/>
        </w:rPr>
        <w:t xml:space="preserve">- DESCRIÇÃO: </w:t>
      </w:r>
      <w:r w:rsidRPr="006A2420">
        <w:t>Caracteriza-se pelo aperfeiçoamento continuado através do procedimento de desenvolvimento de software das atuais funcionalidades de negócios, bem como desenvolvimento de novas regras de negócio. Este serviço de</w:t>
      </w:r>
      <w:r w:rsidRPr="006A2420">
        <w:rPr>
          <w:b/>
        </w:rPr>
        <w:t xml:space="preserve"> </w:t>
      </w:r>
      <w:r w:rsidRPr="006A2420">
        <w:t xml:space="preserve">customização é direcionado, unicamente, a realizar: melhoria de funcionalidades existentes, adição de novas funcionalidades e criação de novas rotinas e processos de negócio inexistentes no pretendido projeto, devendo obedecer aos critérios da metodologia de desenvolvimento de software prevista no projeto. No controle do suporte técnico essa classe de serviço deverá enquadrar-se, ordinariamente, na prioridade de NÍVEL 4. Após esse período de horas adquiridas para realização </w:t>
      </w:r>
      <w:proofErr w:type="gramStart"/>
      <w:r w:rsidRPr="006A2420">
        <w:t>das customização</w:t>
      </w:r>
      <w:proofErr w:type="gramEnd"/>
      <w:r w:rsidRPr="006A2420">
        <w:t xml:space="preserve"> e caso exista novas customizações a serem executadas as mesmas serão contratadas por demanda de serviço.</w:t>
      </w:r>
    </w:p>
    <w:p w14:paraId="4F909190" w14:textId="77777777" w:rsidR="00D25237" w:rsidRPr="006A2420" w:rsidRDefault="00D25237" w:rsidP="00D25237">
      <w:pPr>
        <w:spacing w:line="360" w:lineRule="auto"/>
        <w:ind w:left="196" w:firstLine="164"/>
        <w:jc w:val="both"/>
        <w:rPr>
          <w:b/>
        </w:rPr>
      </w:pPr>
    </w:p>
    <w:p w14:paraId="782D0E30" w14:textId="77777777" w:rsidR="00D25237" w:rsidRPr="006A2420" w:rsidRDefault="00D25237" w:rsidP="00D25237">
      <w:pPr>
        <w:spacing w:line="360" w:lineRule="auto"/>
        <w:ind w:left="196" w:firstLine="164"/>
        <w:jc w:val="both"/>
        <w:rPr>
          <w:b/>
        </w:rPr>
      </w:pPr>
      <w:r w:rsidRPr="006A2420">
        <w:rPr>
          <w:b/>
        </w:rPr>
        <w:t>2.7.</w:t>
      </w:r>
      <w:r w:rsidRPr="006A2420">
        <w:rPr>
          <w:b/>
        </w:rPr>
        <w:tab/>
        <w:t>INFORMAÇÕES ADICIONAIS</w:t>
      </w:r>
    </w:p>
    <w:p w14:paraId="73862F36" w14:textId="77777777" w:rsidR="00D25237" w:rsidRPr="006A2420" w:rsidRDefault="00D25237" w:rsidP="00D25237">
      <w:pPr>
        <w:spacing w:line="276" w:lineRule="auto"/>
        <w:jc w:val="both"/>
      </w:pPr>
      <w:r w:rsidRPr="006A2420">
        <w:rPr>
          <w:b/>
        </w:rPr>
        <w:t xml:space="preserve"> </w:t>
      </w:r>
      <w:r w:rsidRPr="006A2420">
        <w:t xml:space="preserve">De acordo com o último censo demográfico, 2022, a população estimada em Três Rios é de aproximadamente 78.346 pessoas. </w:t>
      </w:r>
    </w:p>
    <w:p w14:paraId="7DCE1A7B" w14:textId="77777777" w:rsidR="00D25237" w:rsidRPr="006A2420" w:rsidRDefault="00D25237" w:rsidP="00D25237">
      <w:pPr>
        <w:spacing w:line="276" w:lineRule="auto"/>
        <w:ind w:left="196" w:firstLine="164"/>
        <w:jc w:val="both"/>
        <w:rPr>
          <w:b/>
        </w:rPr>
      </w:pPr>
    </w:p>
    <w:p w14:paraId="66DAE83A" w14:textId="77777777" w:rsidR="00D25237" w:rsidRPr="006A2420" w:rsidRDefault="00D25237" w:rsidP="00D25237">
      <w:pPr>
        <w:spacing w:line="276" w:lineRule="auto"/>
        <w:ind w:left="196" w:firstLine="164"/>
        <w:jc w:val="both"/>
        <w:rPr>
          <w:b/>
        </w:rPr>
      </w:pPr>
      <w:r w:rsidRPr="006A2420">
        <w:rPr>
          <w:b/>
        </w:rPr>
        <w:t>TEMPO PARA RESOLUÇÃO DE CADA PRIORIDADE</w:t>
      </w:r>
    </w:p>
    <w:p w14:paraId="770BE989" w14:textId="77777777" w:rsidR="00D25237" w:rsidRPr="006A2420" w:rsidRDefault="00D25237" w:rsidP="00D25237">
      <w:pPr>
        <w:spacing w:line="276" w:lineRule="auto"/>
        <w:ind w:left="196" w:firstLine="164"/>
        <w:jc w:val="both"/>
      </w:pPr>
      <w:r w:rsidRPr="006A2420">
        <w:t>O tempo máximo para a resolução de cada prioridade deverá ser:</w:t>
      </w:r>
    </w:p>
    <w:p w14:paraId="1F0B1F43" w14:textId="77777777" w:rsidR="00D25237" w:rsidRPr="006A2420" w:rsidRDefault="00D25237" w:rsidP="00D25237">
      <w:pPr>
        <w:spacing w:line="276" w:lineRule="auto"/>
        <w:ind w:left="196" w:firstLine="164"/>
        <w:jc w:val="both"/>
      </w:pPr>
      <w:r w:rsidRPr="006A2420">
        <w:rPr>
          <w:b/>
        </w:rPr>
        <w:t>•</w:t>
      </w:r>
      <w:r w:rsidRPr="006A2420">
        <w:rPr>
          <w:b/>
        </w:rPr>
        <w:tab/>
        <w:t xml:space="preserve">NÍVEL 1 – </w:t>
      </w:r>
      <w:r w:rsidRPr="006A2420">
        <w:t>atendimento em até 06 horas para a solução;</w:t>
      </w:r>
    </w:p>
    <w:p w14:paraId="08BB15CD" w14:textId="77777777" w:rsidR="00D25237" w:rsidRPr="006A2420" w:rsidRDefault="00D25237" w:rsidP="00D25237">
      <w:pPr>
        <w:spacing w:line="276" w:lineRule="auto"/>
        <w:ind w:left="196" w:firstLine="164"/>
        <w:jc w:val="both"/>
      </w:pPr>
      <w:r w:rsidRPr="006A2420">
        <w:rPr>
          <w:b/>
        </w:rPr>
        <w:t>•</w:t>
      </w:r>
      <w:r w:rsidRPr="006A2420">
        <w:rPr>
          <w:b/>
        </w:rPr>
        <w:tab/>
        <w:t xml:space="preserve">NÍVEL 2 – </w:t>
      </w:r>
      <w:r w:rsidRPr="006A2420">
        <w:t>atendimento em até 72 horas para a solução;</w:t>
      </w:r>
    </w:p>
    <w:p w14:paraId="0C3FFF64" w14:textId="77777777" w:rsidR="00D25237" w:rsidRPr="006A2420" w:rsidRDefault="00D25237" w:rsidP="00D25237">
      <w:pPr>
        <w:spacing w:line="276" w:lineRule="auto"/>
        <w:ind w:left="196" w:firstLine="164"/>
        <w:jc w:val="both"/>
      </w:pPr>
      <w:r w:rsidRPr="006A2420">
        <w:rPr>
          <w:b/>
        </w:rPr>
        <w:t>•</w:t>
      </w:r>
      <w:r w:rsidRPr="006A2420">
        <w:rPr>
          <w:b/>
        </w:rPr>
        <w:tab/>
        <w:t xml:space="preserve">NÍVEL 3 – </w:t>
      </w:r>
      <w:r w:rsidRPr="006A2420">
        <w:t>atendimento em até 96 horas para a solução;</w:t>
      </w:r>
    </w:p>
    <w:p w14:paraId="0E354F5C" w14:textId="77777777" w:rsidR="00D25237" w:rsidRPr="006A2420" w:rsidRDefault="00D25237" w:rsidP="00D25237">
      <w:pPr>
        <w:spacing w:line="276" w:lineRule="auto"/>
        <w:ind w:left="196" w:firstLine="164"/>
        <w:jc w:val="both"/>
      </w:pPr>
      <w:r w:rsidRPr="006A2420">
        <w:rPr>
          <w:b/>
        </w:rPr>
        <w:t>•</w:t>
      </w:r>
      <w:r w:rsidRPr="006A2420">
        <w:rPr>
          <w:b/>
        </w:rPr>
        <w:tab/>
        <w:t xml:space="preserve">NÍVEL 4 – </w:t>
      </w:r>
      <w:r w:rsidRPr="006A2420">
        <w:t>definido sob demanda - o tempo deverá ser acordado entre as partes, respeitando o limite máximo de 90 dias.</w:t>
      </w:r>
    </w:p>
    <w:p w14:paraId="2E324075" w14:textId="77777777" w:rsidR="00D25237" w:rsidRPr="006A2420" w:rsidRDefault="00D25237" w:rsidP="00D25237">
      <w:pPr>
        <w:spacing w:line="276" w:lineRule="auto"/>
        <w:ind w:left="196" w:firstLine="164"/>
        <w:jc w:val="both"/>
      </w:pPr>
      <w:r w:rsidRPr="006A2420">
        <w:lastRenderedPageBreak/>
        <w:t>Os locais para determinar os níveis de prioridades serão determinados entre a CONTRATADA e a CONTRATANTE em reunião, após todo o trâmite de aprovação do sistema.</w:t>
      </w:r>
    </w:p>
    <w:p w14:paraId="38A968BA" w14:textId="77777777" w:rsidR="00984842" w:rsidRPr="006A2420" w:rsidRDefault="00984842" w:rsidP="00202B8E">
      <w:pPr>
        <w:spacing w:line="360" w:lineRule="auto"/>
        <w:ind w:right="228"/>
        <w:jc w:val="both"/>
        <w:rPr>
          <w:rFonts w:eastAsia="Arial MT"/>
          <w:bCs/>
          <w:lang w:val="pt-PT" w:eastAsia="en-US"/>
        </w:rPr>
      </w:pPr>
    </w:p>
    <w:p w14:paraId="5623763E" w14:textId="77777777" w:rsidR="00984842" w:rsidRPr="006A2420" w:rsidRDefault="00984842" w:rsidP="004C7E6F">
      <w:pPr>
        <w:pStyle w:val="PargrafodaLista"/>
        <w:numPr>
          <w:ilvl w:val="0"/>
          <w:numId w:val="2"/>
        </w:numPr>
        <w:spacing w:line="360" w:lineRule="auto"/>
        <w:ind w:right="228"/>
        <w:jc w:val="both"/>
      </w:pPr>
      <w:r w:rsidRPr="006A2420">
        <w:rPr>
          <w:b/>
        </w:rPr>
        <w:t xml:space="preserve">DESCRIÇÃO DA SOLUÇÃO COMO UM TODO (CONSIDERANDO O CICLO DE VIDA DO OBJETO E ESPECIFICAÇÃO DO PRODUTO) </w:t>
      </w:r>
      <w:proofErr w:type="gramStart"/>
      <w:r w:rsidRPr="006A2420">
        <w:rPr>
          <w:b/>
        </w:rPr>
        <w:t xml:space="preserve">- </w:t>
      </w:r>
      <w:r w:rsidRPr="006A2420">
        <w:t xml:space="preserve"> art.</w:t>
      </w:r>
      <w:proofErr w:type="gramEnd"/>
      <w:r w:rsidRPr="006A2420">
        <w:t xml:space="preserve"> 6º, XXIII, “c”, e art. 40, §1º, inciso I, da Lei nº 14.133/2021</w:t>
      </w:r>
    </w:p>
    <w:p w14:paraId="297C1E16" w14:textId="77777777" w:rsidR="00984842" w:rsidRPr="006A2420" w:rsidRDefault="00300307" w:rsidP="00202B8E">
      <w:pPr>
        <w:spacing w:line="360" w:lineRule="auto"/>
        <w:rPr>
          <w:b/>
        </w:rPr>
      </w:pPr>
      <w:r w:rsidRPr="006A2420">
        <w:t xml:space="preserve">    </w:t>
      </w:r>
      <w:r w:rsidR="00984842" w:rsidRPr="006A2420">
        <w:rPr>
          <w:b/>
        </w:rPr>
        <w:t xml:space="preserve">  3.1.   Item constante no ETP: </w:t>
      </w:r>
    </w:p>
    <w:p w14:paraId="199B0B9C" w14:textId="77777777" w:rsidR="006830B3" w:rsidRPr="006A2420" w:rsidRDefault="00950B76" w:rsidP="006830B3">
      <w:pPr>
        <w:pStyle w:val="NormalWeb"/>
        <w:spacing w:before="119" w:beforeAutospacing="0" w:after="119" w:line="360" w:lineRule="auto"/>
        <w:ind w:left="284"/>
      </w:pPr>
      <w:proofErr w:type="gramStart"/>
      <w:r w:rsidRPr="006A2420">
        <w:t>(</w:t>
      </w:r>
      <w:r w:rsidR="00300307" w:rsidRPr="006A2420">
        <w:t xml:space="preserve"> </w:t>
      </w:r>
      <w:r w:rsidRPr="006A2420">
        <w:t>x</w:t>
      </w:r>
      <w:proofErr w:type="gramEnd"/>
      <w:r w:rsidR="00300307" w:rsidRPr="006A2420">
        <w:t xml:space="preserve"> </w:t>
      </w:r>
      <w:r w:rsidR="00984842" w:rsidRPr="006A2420">
        <w:t>) Sim</w:t>
      </w:r>
    </w:p>
    <w:p w14:paraId="6C191C70" w14:textId="77777777" w:rsidR="00A34A30" w:rsidRPr="006A2420" w:rsidRDefault="00C036AB" w:rsidP="006830B3">
      <w:pPr>
        <w:spacing w:line="360" w:lineRule="auto"/>
        <w:ind w:left="360"/>
        <w:jc w:val="both"/>
      </w:pPr>
      <w:r w:rsidRPr="006A2420">
        <w:t>C</w:t>
      </w:r>
      <w:r w:rsidR="006830B3" w:rsidRPr="006A2420">
        <w:t>ontratação de empresa especializada para fornecimento de licença de software em gestão integrada de saúde pública, para atender as necessidades da secretaria municipal de saúde de Três Rios que auxilie na efetivação dos serviços oferecidos, incluindo implantação, treinamento e manutenção e assistência técnica durante toda a vigência do contrato.</w:t>
      </w:r>
    </w:p>
    <w:p w14:paraId="1A64DA71" w14:textId="77777777" w:rsidR="00984842" w:rsidRPr="006A2420" w:rsidRDefault="00984842" w:rsidP="00300307">
      <w:pPr>
        <w:spacing w:line="360" w:lineRule="auto"/>
        <w:ind w:right="228"/>
        <w:jc w:val="both"/>
        <w:rPr>
          <w:rFonts w:eastAsia="Arial MT"/>
          <w:bCs/>
          <w:lang w:val="pt-PT" w:eastAsia="en-US"/>
        </w:rPr>
      </w:pPr>
    </w:p>
    <w:p w14:paraId="2A1CEE4E" w14:textId="77777777" w:rsidR="00533C40" w:rsidRPr="006A2420" w:rsidRDefault="009162B2" w:rsidP="00300307">
      <w:pPr>
        <w:pStyle w:val="PargrafodaLista"/>
        <w:numPr>
          <w:ilvl w:val="0"/>
          <w:numId w:val="2"/>
        </w:numPr>
        <w:spacing w:line="360" w:lineRule="auto"/>
        <w:ind w:right="228"/>
        <w:jc w:val="both"/>
      </w:pPr>
      <w:r w:rsidRPr="006A2420">
        <w:rPr>
          <w:b/>
        </w:rPr>
        <w:t xml:space="preserve">REQUISITOS DE CONTRATAÇÃO </w:t>
      </w:r>
      <w:proofErr w:type="gramStart"/>
      <w:r w:rsidRPr="006A2420">
        <w:rPr>
          <w:b/>
        </w:rPr>
        <w:t xml:space="preserve">- </w:t>
      </w:r>
      <w:r w:rsidRPr="006A2420">
        <w:t xml:space="preserve"> </w:t>
      </w:r>
      <w:r w:rsidR="00723E63" w:rsidRPr="006A2420">
        <w:t>A</w:t>
      </w:r>
      <w:r w:rsidRPr="006A2420">
        <w:t>rt.</w:t>
      </w:r>
      <w:proofErr w:type="gramEnd"/>
      <w:r w:rsidRPr="006A2420">
        <w:t xml:space="preserve"> 6º, XXIII, “d” da Lei nº 14.133/2021</w:t>
      </w:r>
    </w:p>
    <w:p w14:paraId="32EEE43A" w14:textId="77777777" w:rsidR="00EF17BB" w:rsidRPr="006A2420" w:rsidRDefault="00300307" w:rsidP="00300307">
      <w:pPr>
        <w:tabs>
          <w:tab w:val="left" w:pos="483"/>
        </w:tabs>
        <w:spacing w:line="360" w:lineRule="auto"/>
        <w:rPr>
          <w:b/>
        </w:rPr>
      </w:pPr>
      <w:r w:rsidRPr="006A2420">
        <w:rPr>
          <w:b/>
        </w:rPr>
        <w:t xml:space="preserve">     4.1 </w:t>
      </w:r>
      <w:r w:rsidR="00EF17BB" w:rsidRPr="006A2420">
        <w:rPr>
          <w:b/>
        </w:rPr>
        <w:t>Será</w:t>
      </w:r>
      <w:r w:rsidR="00EF17BB" w:rsidRPr="006A2420">
        <w:rPr>
          <w:b/>
          <w:spacing w:val="-2"/>
        </w:rPr>
        <w:t xml:space="preserve"> </w:t>
      </w:r>
      <w:r w:rsidR="00EF17BB" w:rsidRPr="006A2420">
        <w:rPr>
          <w:b/>
        </w:rPr>
        <w:t>adotado</w:t>
      </w:r>
      <w:r w:rsidR="00EF17BB" w:rsidRPr="006A2420">
        <w:rPr>
          <w:b/>
          <w:spacing w:val="-2"/>
        </w:rPr>
        <w:t xml:space="preserve"> </w:t>
      </w:r>
      <w:r w:rsidR="00EF17BB" w:rsidRPr="006A2420">
        <w:rPr>
          <w:b/>
        </w:rPr>
        <w:t>o</w:t>
      </w:r>
      <w:r w:rsidR="00EF17BB" w:rsidRPr="006A2420">
        <w:rPr>
          <w:b/>
          <w:spacing w:val="-2"/>
        </w:rPr>
        <w:t xml:space="preserve"> </w:t>
      </w:r>
      <w:r w:rsidR="00EF17BB" w:rsidRPr="006A2420">
        <w:rPr>
          <w:b/>
        </w:rPr>
        <w:t>Sistema</w:t>
      </w:r>
      <w:r w:rsidR="00EF17BB" w:rsidRPr="006A2420">
        <w:rPr>
          <w:b/>
          <w:spacing w:val="-1"/>
        </w:rPr>
        <w:t xml:space="preserve"> </w:t>
      </w:r>
      <w:r w:rsidR="00EF17BB" w:rsidRPr="006A2420">
        <w:rPr>
          <w:b/>
        </w:rPr>
        <w:t>de</w:t>
      </w:r>
      <w:r w:rsidR="00EF17BB" w:rsidRPr="006A2420">
        <w:rPr>
          <w:b/>
          <w:spacing w:val="-3"/>
        </w:rPr>
        <w:t xml:space="preserve"> </w:t>
      </w:r>
      <w:r w:rsidR="00EF17BB" w:rsidRPr="006A2420">
        <w:rPr>
          <w:b/>
        </w:rPr>
        <w:t>Registro</w:t>
      </w:r>
      <w:r w:rsidR="00EF17BB" w:rsidRPr="006A2420">
        <w:rPr>
          <w:b/>
          <w:spacing w:val="-2"/>
        </w:rPr>
        <w:t xml:space="preserve"> </w:t>
      </w:r>
      <w:r w:rsidR="00EF17BB" w:rsidRPr="006A2420">
        <w:rPr>
          <w:b/>
        </w:rPr>
        <w:t>de</w:t>
      </w:r>
      <w:r w:rsidR="00EF17BB" w:rsidRPr="006A2420">
        <w:rPr>
          <w:b/>
          <w:spacing w:val="-3"/>
        </w:rPr>
        <w:t xml:space="preserve"> </w:t>
      </w:r>
      <w:r w:rsidR="00EF17BB" w:rsidRPr="006A2420">
        <w:rPr>
          <w:b/>
        </w:rPr>
        <w:t>Preços</w:t>
      </w:r>
      <w:r w:rsidR="00EF17BB" w:rsidRPr="006A2420">
        <w:rPr>
          <w:b/>
          <w:spacing w:val="-1"/>
        </w:rPr>
        <w:t xml:space="preserve"> </w:t>
      </w:r>
      <w:r w:rsidR="00EF17BB" w:rsidRPr="006A2420">
        <w:rPr>
          <w:b/>
        </w:rPr>
        <w:t>–</w:t>
      </w:r>
      <w:r w:rsidR="00EF17BB" w:rsidRPr="006A2420">
        <w:rPr>
          <w:b/>
          <w:spacing w:val="-3"/>
        </w:rPr>
        <w:t xml:space="preserve"> </w:t>
      </w:r>
      <w:r w:rsidR="00EF17BB" w:rsidRPr="006A2420">
        <w:rPr>
          <w:b/>
        </w:rPr>
        <w:t>SRP?</w:t>
      </w:r>
    </w:p>
    <w:p w14:paraId="11B66043" w14:textId="77777777" w:rsidR="00EF17BB" w:rsidRPr="006A2420" w:rsidRDefault="00300307" w:rsidP="004C7E6F">
      <w:pPr>
        <w:pStyle w:val="PargrafodaLista"/>
        <w:spacing w:line="360" w:lineRule="auto"/>
        <w:ind w:left="196"/>
      </w:pPr>
      <w:r w:rsidRPr="006A2420">
        <w:t xml:space="preserve">  </w:t>
      </w:r>
      <w:proofErr w:type="gramStart"/>
      <w:r w:rsidR="00EF17BB" w:rsidRPr="006A2420">
        <w:t>(</w:t>
      </w:r>
      <w:r w:rsidR="00693ADF" w:rsidRPr="006A2420">
        <w:t xml:space="preserve"> </w:t>
      </w:r>
      <w:r w:rsidRPr="006A2420">
        <w:t xml:space="preserve"> </w:t>
      </w:r>
      <w:proofErr w:type="gramEnd"/>
      <w:r w:rsidRPr="006A2420">
        <w:t xml:space="preserve"> </w:t>
      </w:r>
      <w:r w:rsidR="00693ADF" w:rsidRPr="006A2420">
        <w:t xml:space="preserve"> </w:t>
      </w:r>
      <w:r w:rsidR="00EF17BB" w:rsidRPr="006A2420">
        <w:t>) Sim</w:t>
      </w:r>
    </w:p>
    <w:p w14:paraId="1C979FFE" w14:textId="77777777" w:rsidR="00EF17BB" w:rsidRPr="006A2420" w:rsidRDefault="00300307" w:rsidP="004C7E6F">
      <w:pPr>
        <w:pStyle w:val="PargrafodaLista"/>
        <w:tabs>
          <w:tab w:val="left" w:pos="709"/>
        </w:tabs>
        <w:spacing w:line="360" w:lineRule="auto"/>
        <w:ind w:left="196"/>
      </w:pPr>
      <w:r w:rsidRPr="006A2420">
        <w:t xml:space="preserve">  </w:t>
      </w:r>
      <w:proofErr w:type="gramStart"/>
      <w:r w:rsidR="00EF17BB" w:rsidRPr="006A2420">
        <w:t>(</w:t>
      </w:r>
      <w:r w:rsidR="00693ADF" w:rsidRPr="006A2420">
        <w:t xml:space="preserve"> x</w:t>
      </w:r>
      <w:proofErr w:type="gramEnd"/>
      <w:r w:rsidR="00693ADF" w:rsidRPr="006A2420">
        <w:t xml:space="preserve"> </w:t>
      </w:r>
      <w:r w:rsidR="00EF17BB" w:rsidRPr="006A2420">
        <w:t>) Não</w:t>
      </w:r>
    </w:p>
    <w:p w14:paraId="7FE188D8" w14:textId="77777777" w:rsidR="00EF17BB" w:rsidRPr="006A2420" w:rsidRDefault="00EF17BB" w:rsidP="004C7E6F">
      <w:pPr>
        <w:pStyle w:val="Corpodetexto"/>
        <w:spacing w:line="360" w:lineRule="auto"/>
        <w:ind w:left="851"/>
        <w:rPr>
          <w:rFonts w:ascii="Times New Roman" w:hAnsi="Times New Roman" w:cs="Times New Roman"/>
          <w:sz w:val="24"/>
          <w:szCs w:val="24"/>
        </w:rPr>
      </w:pPr>
    </w:p>
    <w:p w14:paraId="0A4BC1CE" w14:textId="77777777" w:rsidR="00EF17BB" w:rsidRPr="006A2420" w:rsidRDefault="00EF17BB" w:rsidP="004C7E6F">
      <w:pPr>
        <w:pStyle w:val="PargrafodaLista"/>
        <w:numPr>
          <w:ilvl w:val="2"/>
          <w:numId w:val="2"/>
        </w:numPr>
        <w:tabs>
          <w:tab w:val="left" w:pos="763"/>
        </w:tabs>
        <w:spacing w:line="360" w:lineRule="auto"/>
        <w:ind w:left="1077" w:right="227"/>
        <w:contextualSpacing w:val="0"/>
        <w:jc w:val="both"/>
      </w:pPr>
      <w:bookmarkStart w:id="0" w:name="_Hlk155777773"/>
      <w:r w:rsidRPr="006A2420">
        <w:rPr>
          <w:b/>
        </w:rPr>
        <w:t>Justificativa</w:t>
      </w:r>
      <w:r w:rsidRPr="006A2420">
        <w:rPr>
          <w:b/>
          <w:spacing w:val="28"/>
        </w:rPr>
        <w:t xml:space="preserve"> </w:t>
      </w:r>
      <w:r w:rsidRPr="006A2420">
        <w:rPr>
          <w:b/>
        </w:rPr>
        <w:t>para</w:t>
      </w:r>
      <w:r w:rsidRPr="006A2420">
        <w:rPr>
          <w:b/>
          <w:spacing w:val="29"/>
        </w:rPr>
        <w:t xml:space="preserve"> </w:t>
      </w:r>
      <w:r w:rsidRPr="006A2420">
        <w:rPr>
          <w:b/>
        </w:rPr>
        <w:t>adoção</w:t>
      </w:r>
      <w:r w:rsidRPr="006A2420">
        <w:rPr>
          <w:b/>
          <w:spacing w:val="28"/>
        </w:rPr>
        <w:t xml:space="preserve"> </w:t>
      </w:r>
      <w:bookmarkEnd w:id="0"/>
      <w:r w:rsidRPr="006A2420">
        <w:rPr>
          <w:b/>
        </w:rPr>
        <w:t>do</w:t>
      </w:r>
      <w:r w:rsidRPr="006A2420">
        <w:rPr>
          <w:b/>
          <w:spacing w:val="29"/>
        </w:rPr>
        <w:t xml:space="preserve"> </w:t>
      </w:r>
      <w:r w:rsidRPr="006A2420">
        <w:rPr>
          <w:b/>
        </w:rPr>
        <w:t>Sistema</w:t>
      </w:r>
      <w:r w:rsidRPr="006A2420">
        <w:rPr>
          <w:b/>
          <w:spacing w:val="28"/>
        </w:rPr>
        <w:t xml:space="preserve"> </w:t>
      </w:r>
      <w:r w:rsidRPr="006A2420">
        <w:rPr>
          <w:b/>
        </w:rPr>
        <w:t>de</w:t>
      </w:r>
      <w:r w:rsidRPr="006A2420">
        <w:rPr>
          <w:b/>
          <w:spacing w:val="29"/>
        </w:rPr>
        <w:t xml:space="preserve"> </w:t>
      </w:r>
      <w:r w:rsidRPr="006A2420">
        <w:rPr>
          <w:b/>
        </w:rPr>
        <w:t>Registro</w:t>
      </w:r>
      <w:r w:rsidRPr="006A2420">
        <w:rPr>
          <w:b/>
          <w:spacing w:val="28"/>
        </w:rPr>
        <w:t xml:space="preserve"> </w:t>
      </w:r>
      <w:r w:rsidRPr="006A2420">
        <w:rPr>
          <w:b/>
        </w:rPr>
        <w:t>de</w:t>
      </w:r>
      <w:r w:rsidRPr="006A2420">
        <w:rPr>
          <w:b/>
          <w:spacing w:val="29"/>
        </w:rPr>
        <w:t xml:space="preserve"> </w:t>
      </w:r>
      <w:r w:rsidRPr="006A2420">
        <w:rPr>
          <w:b/>
        </w:rPr>
        <w:t>Preços</w:t>
      </w:r>
      <w:r w:rsidR="00A15E7B" w:rsidRPr="006A2420">
        <w:rPr>
          <w:b/>
        </w:rPr>
        <w:t xml:space="preserve"> (art. 4º Decreto Municipal 7.144/2023.</w:t>
      </w:r>
    </w:p>
    <w:p w14:paraId="1756AEB7" w14:textId="77777777" w:rsidR="008C6F5F" w:rsidRPr="006A2420" w:rsidRDefault="008C6F5F" w:rsidP="004C7E6F">
      <w:pPr>
        <w:tabs>
          <w:tab w:val="left" w:pos="763"/>
        </w:tabs>
        <w:spacing w:line="360" w:lineRule="auto"/>
        <w:ind w:right="227"/>
        <w:jc w:val="both"/>
      </w:pPr>
      <w:r w:rsidRPr="006A2420">
        <w:t xml:space="preserve">  </w:t>
      </w:r>
      <w:r w:rsidR="00B00A91" w:rsidRPr="006A2420">
        <w:t xml:space="preserve">   </w:t>
      </w:r>
      <w:r w:rsidRPr="006A2420">
        <w:t xml:space="preserve"> </w:t>
      </w:r>
      <w:proofErr w:type="gramStart"/>
      <w:r w:rsidRPr="006A2420">
        <w:t xml:space="preserve">( </w:t>
      </w:r>
      <w:r w:rsidR="00AA18DB" w:rsidRPr="006A2420">
        <w:t>x</w:t>
      </w:r>
      <w:proofErr w:type="gramEnd"/>
      <w:r w:rsidRPr="006A2420">
        <w:t xml:space="preserve"> ) Não se aplica</w:t>
      </w:r>
    </w:p>
    <w:p w14:paraId="737962C4" w14:textId="77777777" w:rsidR="008C6F5F" w:rsidRPr="006A2420" w:rsidRDefault="008C6F5F" w:rsidP="004C7E6F">
      <w:pPr>
        <w:tabs>
          <w:tab w:val="left" w:pos="763"/>
        </w:tabs>
        <w:spacing w:line="360" w:lineRule="auto"/>
        <w:ind w:right="227"/>
        <w:jc w:val="both"/>
      </w:pPr>
    </w:p>
    <w:p w14:paraId="12CEF390" w14:textId="77777777" w:rsidR="008E6504" w:rsidRPr="006A2420" w:rsidRDefault="00EF17BB" w:rsidP="004C7E6F">
      <w:pPr>
        <w:pStyle w:val="PargrafodaLista"/>
        <w:numPr>
          <w:ilvl w:val="1"/>
          <w:numId w:val="3"/>
        </w:numPr>
        <w:tabs>
          <w:tab w:val="left" w:pos="763"/>
        </w:tabs>
        <w:spacing w:line="360" w:lineRule="auto"/>
        <w:ind w:left="709" w:right="227" w:hanging="408"/>
        <w:contextualSpacing w:val="0"/>
        <w:jc w:val="both"/>
        <w:rPr>
          <w:b/>
        </w:rPr>
      </w:pPr>
      <w:r w:rsidRPr="006A2420">
        <w:rPr>
          <w:b/>
        </w:rPr>
        <w:t>Será adotado tratamento diferenciado a microempresas (ME) e empresas de pequeno porte</w:t>
      </w:r>
      <w:r w:rsidRPr="006A2420">
        <w:rPr>
          <w:b/>
          <w:spacing w:val="1"/>
        </w:rPr>
        <w:t xml:space="preserve"> </w:t>
      </w:r>
      <w:r w:rsidRPr="006A2420">
        <w:rPr>
          <w:b/>
        </w:rPr>
        <w:t>(EPP), conforme o disposto no art. 48 da Lei Complementar nº 123/2006 (alterado pela Lei</w:t>
      </w:r>
      <w:r w:rsidRPr="006A2420">
        <w:rPr>
          <w:b/>
          <w:spacing w:val="1"/>
        </w:rPr>
        <w:t xml:space="preserve"> </w:t>
      </w:r>
      <w:r w:rsidRPr="006A2420">
        <w:rPr>
          <w:b/>
        </w:rPr>
        <w:t>Complementar</w:t>
      </w:r>
      <w:r w:rsidRPr="006A2420">
        <w:rPr>
          <w:b/>
          <w:spacing w:val="-2"/>
        </w:rPr>
        <w:t xml:space="preserve"> </w:t>
      </w:r>
      <w:r w:rsidRPr="006A2420">
        <w:rPr>
          <w:b/>
        </w:rPr>
        <w:t>nº</w:t>
      </w:r>
      <w:r w:rsidRPr="006A2420">
        <w:rPr>
          <w:b/>
          <w:spacing w:val="-1"/>
        </w:rPr>
        <w:t xml:space="preserve"> </w:t>
      </w:r>
      <w:r w:rsidRPr="006A2420">
        <w:rPr>
          <w:b/>
        </w:rPr>
        <w:t>147/2014):</w:t>
      </w:r>
    </w:p>
    <w:p w14:paraId="2862A69E" w14:textId="77777777" w:rsidR="008C6F5F" w:rsidRPr="006A2420" w:rsidRDefault="008E6504" w:rsidP="008E6504">
      <w:pPr>
        <w:tabs>
          <w:tab w:val="left" w:pos="763"/>
        </w:tabs>
        <w:spacing w:line="360" w:lineRule="auto"/>
        <w:ind w:right="227"/>
        <w:jc w:val="both"/>
        <w:rPr>
          <w:b/>
        </w:rPr>
      </w:pPr>
      <w:r w:rsidRPr="006A2420">
        <w:rPr>
          <w:spacing w:val="-25"/>
        </w:rPr>
        <w:t xml:space="preserve">       </w:t>
      </w:r>
      <w:r w:rsidR="00B00A91" w:rsidRPr="006A2420">
        <w:rPr>
          <w:spacing w:val="-25"/>
        </w:rPr>
        <w:t xml:space="preserve"> </w:t>
      </w:r>
      <w:proofErr w:type="gramStart"/>
      <w:r w:rsidR="00EF17BB" w:rsidRPr="006A2420">
        <w:rPr>
          <w:spacing w:val="-25"/>
        </w:rPr>
        <w:t>(</w:t>
      </w:r>
      <w:r w:rsidR="00B00A91" w:rsidRPr="006A2420">
        <w:rPr>
          <w:spacing w:val="-25"/>
        </w:rPr>
        <w:t xml:space="preserve"> </w:t>
      </w:r>
      <w:r w:rsidR="008C6F5F" w:rsidRPr="006A2420">
        <w:rPr>
          <w:spacing w:val="-25"/>
        </w:rPr>
        <w:t xml:space="preserve"> </w:t>
      </w:r>
      <w:r w:rsidR="00AA18DB" w:rsidRPr="006A2420">
        <w:rPr>
          <w:spacing w:val="-25"/>
        </w:rPr>
        <w:t>x</w:t>
      </w:r>
      <w:proofErr w:type="gramEnd"/>
      <w:r w:rsidR="00AA18DB" w:rsidRPr="006A2420">
        <w:rPr>
          <w:spacing w:val="-25"/>
        </w:rPr>
        <w:t xml:space="preserve">  </w:t>
      </w:r>
      <w:r w:rsidR="009A34F2" w:rsidRPr="006A2420">
        <w:rPr>
          <w:spacing w:val="-25"/>
        </w:rPr>
        <w:t>)  Valor referencial superior a R$ 80.000,00 (sem cota para</w:t>
      </w:r>
      <w:r w:rsidR="006830B3" w:rsidRPr="006A2420">
        <w:rPr>
          <w:spacing w:val="-25"/>
        </w:rPr>
        <w:t xml:space="preserve"> ME/EPP).</w:t>
      </w:r>
    </w:p>
    <w:p w14:paraId="6B9EC3ED" w14:textId="77777777" w:rsidR="00EF17BB" w:rsidRPr="006A2420" w:rsidRDefault="00EF17BB" w:rsidP="004C7E6F">
      <w:pPr>
        <w:spacing w:line="360" w:lineRule="auto"/>
        <w:ind w:right="227"/>
        <w:jc w:val="both"/>
        <w:rPr>
          <w:rFonts w:eastAsia="Arial MT"/>
          <w:b/>
          <w:bCs/>
          <w:lang w:val="pt-PT" w:eastAsia="en-US"/>
        </w:rPr>
      </w:pPr>
      <w:bookmarkStart w:id="1" w:name="_Hlk155778602"/>
    </w:p>
    <w:bookmarkEnd w:id="1"/>
    <w:p w14:paraId="44CF54B5" w14:textId="77777777" w:rsidR="001D6980" w:rsidRPr="006A2420" w:rsidRDefault="001D6980" w:rsidP="00D97E5A">
      <w:pPr>
        <w:pStyle w:val="Corpodetexto"/>
        <w:numPr>
          <w:ilvl w:val="1"/>
          <w:numId w:val="3"/>
        </w:numPr>
        <w:spacing w:before="4" w:line="360" w:lineRule="auto"/>
        <w:ind w:right="83"/>
        <w:rPr>
          <w:rFonts w:ascii="Times New Roman" w:hAnsi="Times New Roman" w:cs="Times New Roman"/>
          <w:b/>
          <w:sz w:val="24"/>
          <w:szCs w:val="24"/>
        </w:rPr>
      </w:pPr>
      <w:r w:rsidRPr="006A2420">
        <w:rPr>
          <w:rFonts w:ascii="Times New Roman" w:hAnsi="Times New Roman" w:cs="Times New Roman"/>
          <w:b/>
          <w:sz w:val="24"/>
          <w:szCs w:val="24"/>
        </w:rPr>
        <w:t>Haverá necessidade de vistoria prévia (visita técnica)?</w:t>
      </w:r>
    </w:p>
    <w:p w14:paraId="60F17619" w14:textId="77777777" w:rsidR="001D6980" w:rsidRPr="006A2420" w:rsidRDefault="009B1FB1" w:rsidP="00D05C47">
      <w:pPr>
        <w:pStyle w:val="Corpodetexto"/>
        <w:spacing w:before="4" w:line="276" w:lineRule="auto"/>
        <w:ind w:left="300" w:right="83"/>
        <w:rPr>
          <w:rFonts w:ascii="Times New Roman" w:hAnsi="Times New Roman" w:cs="Times New Roman"/>
          <w:bCs/>
          <w:sz w:val="24"/>
          <w:szCs w:val="24"/>
        </w:rPr>
      </w:pPr>
      <w:r w:rsidRPr="006A2420">
        <w:rPr>
          <w:rFonts w:ascii="Times New Roman" w:hAnsi="Times New Roman" w:cs="Times New Roman"/>
          <w:bCs/>
          <w:sz w:val="24"/>
          <w:szCs w:val="24"/>
        </w:rPr>
        <w:lastRenderedPageBreak/>
        <w:t xml:space="preserve"> (x</w:t>
      </w:r>
      <w:r w:rsidR="00D05C47" w:rsidRPr="006A2420">
        <w:rPr>
          <w:rFonts w:ascii="Times New Roman" w:hAnsi="Times New Roman" w:cs="Times New Roman"/>
          <w:bCs/>
          <w:sz w:val="24"/>
          <w:szCs w:val="24"/>
        </w:rPr>
        <w:t xml:space="preserve">) Vistoria facultativa </w:t>
      </w:r>
    </w:p>
    <w:p w14:paraId="2A4C8ED3" w14:textId="77777777" w:rsidR="001D6980" w:rsidRPr="006A2420" w:rsidRDefault="001D6980" w:rsidP="00D05C47">
      <w:pPr>
        <w:spacing w:line="276" w:lineRule="auto"/>
        <w:ind w:left="200"/>
        <w:jc w:val="both"/>
        <w:rPr>
          <w:rFonts w:eastAsia="Arial MT"/>
          <w:lang w:val="pt-PT" w:eastAsia="en-US"/>
        </w:rPr>
      </w:pPr>
      <w:r w:rsidRPr="006A2420">
        <w:rPr>
          <w:rFonts w:eastAsia="Arial MT"/>
          <w:lang w:val="pt-PT" w:eastAsia="en-US"/>
        </w:rPr>
        <w:t>Justificativa</w:t>
      </w:r>
      <w:r w:rsidR="00B550BF" w:rsidRPr="006A2420">
        <w:rPr>
          <w:rFonts w:eastAsia="Arial MT"/>
          <w:lang w:val="pt-PT" w:eastAsia="en-US"/>
        </w:rPr>
        <w:t xml:space="preserve"> para vistoria prévia</w:t>
      </w:r>
      <w:r w:rsidRPr="006A2420">
        <w:rPr>
          <w:rFonts w:eastAsia="Arial MT"/>
          <w:lang w:val="pt-PT" w:eastAsia="en-US"/>
        </w:rPr>
        <w:t xml:space="preserve">: </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9"/>
      </w:tblGrid>
      <w:tr w:rsidR="006A2420" w:rsidRPr="006A2420" w14:paraId="3F7C1B4B" w14:textId="77777777" w:rsidTr="00533C40">
        <w:tc>
          <w:tcPr>
            <w:tcW w:w="9072" w:type="dxa"/>
            <w:shd w:val="clear" w:color="auto" w:fill="auto"/>
          </w:tcPr>
          <w:p w14:paraId="56100426" w14:textId="77777777" w:rsidR="001D6980" w:rsidRPr="006A2420" w:rsidRDefault="00B00A91" w:rsidP="00D05C47">
            <w:pPr>
              <w:spacing w:line="276" w:lineRule="auto"/>
              <w:jc w:val="both"/>
              <w:rPr>
                <w:rFonts w:eastAsia="Arial MT"/>
                <w:lang w:val="pt-PT" w:eastAsia="en-US"/>
              </w:rPr>
            </w:pPr>
            <w:r w:rsidRPr="006A2420">
              <w:rPr>
                <w:rFonts w:eastAsia="Arial MT"/>
                <w:lang w:val="pt-PT" w:eastAsia="en-US"/>
              </w:rPr>
              <w:t>A finalidade da visita técnica é propiciar aos licitantes</w:t>
            </w:r>
            <w:r w:rsidR="00084755" w:rsidRPr="006A2420">
              <w:rPr>
                <w:rFonts w:eastAsia="Arial MT"/>
                <w:lang w:val="pt-PT" w:eastAsia="en-US"/>
              </w:rPr>
              <w:t>, previamente a sua proposta de preços, o efetivo conhecimento das condições reais do local onde será executado o objeto/encargo licitado. Trata-se de um direito do particular de conferir sua própria capacidade técnica</w:t>
            </w:r>
            <w:r w:rsidR="00D05C47" w:rsidRPr="006A2420">
              <w:rPr>
                <w:rFonts w:eastAsia="Arial MT"/>
                <w:lang w:val="pt-PT" w:eastAsia="en-US"/>
              </w:rPr>
              <w:t xml:space="preserve"> para executar o encargo e de formular sua proposta de preço com base na realidade da contratação, uma vez que, ao realizar a visita técnica, o licitante tem a oportunidade de extrair detalhes do local da execução dos serviços.</w:t>
            </w:r>
          </w:p>
        </w:tc>
      </w:tr>
    </w:tbl>
    <w:p w14:paraId="172FDEE5" w14:textId="77777777" w:rsidR="001D6980" w:rsidRPr="006A2420" w:rsidRDefault="001D6980" w:rsidP="006C04EB">
      <w:pPr>
        <w:pStyle w:val="Corpodetexto"/>
        <w:spacing w:before="4" w:line="360" w:lineRule="auto"/>
        <w:ind w:right="83"/>
        <w:rPr>
          <w:rFonts w:ascii="Times New Roman" w:hAnsi="Times New Roman" w:cs="Times New Roman"/>
          <w:bCs/>
          <w:sz w:val="24"/>
          <w:szCs w:val="24"/>
        </w:rPr>
      </w:pPr>
      <w:r w:rsidRPr="006A2420">
        <w:rPr>
          <w:rFonts w:ascii="Times New Roman" w:hAnsi="Times New Roman" w:cs="Times New Roman"/>
          <w:bCs/>
          <w:sz w:val="24"/>
          <w:szCs w:val="24"/>
        </w:rPr>
        <w:t>Unidade responsável pelo agendamento da vistoria:</w:t>
      </w:r>
      <w:r w:rsidR="00C62F8A" w:rsidRPr="006A2420">
        <w:rPr>
          <w:rFonts w:ascii="Times New Roman" w:hAnsi="Times New Roman" w:cs="Times New Roman"/>
          <w:bCs/>
          <w:sz w:val="24"/>
          <w:szCs w:val="24"/>
        </w:rPr>
        <w:t xml:space="preserve"> Coordenação de Tecnologia da Informação da Secretaria de Saúde</w:t>
      </w:r>
      <w:r w:rsidRPr="006A2420">
        <w:rPr>
          <w:rFonts w:ascii="Times New Roman" w:hAnsi="Times New Roman" w:cs="Times New Roman"/>
          <w:bCs/>
          <w:sz w:val="24"/>
          <w:szCs w:val="24"/>
        </w:rPr>
        <w:t xml:space="preserve"> </w:t>
      </w:r>
    </w:p>
    <w:p w14:paraId="2286B815" w14:textId="77777777" w:rsidR="001D6980" w:rsidRPr="006A2420" w:rsidRDefault="001D6980" w:rsidP="006C04EB">
      <w:pPr>
        <w:pStyle w:val="Corpodetexto"/>
        <w:spacing w:before="4" w:line="360" w:lineRule="auto"/>
        <w:ind w:right="83"/>
        <w:rPr>
          <w:rFonts w:ascii="Times New Roman" w:hAnsi="Times New Roman" w:cs="Times New Roman"/>
          <w:bCs/>
          <w:sz w:val="24"/>
          <w:szCs w:val="24"/>
        </w:rPr>
      </w:pPr>
      <w:r w:rsidRPr="006A2420">
        <w:rPr>
          <w:rFonts w:ascii="Times New Roman" w:hAnsi="Times New Roman" w:cs="Times New Roman"/>
          <w:bCs/>
          <w:sz w:val="24"/>
          <w:szCs w:val="24"/>
        </w:rPr>
        <w:t>Telefone</w:t>
      </w:r>
      <w:r w:rsidR="00C62F8A" w:rsidRPr="006A2420">
        <w:rPr>
          <w:rFonts w:ascii="Times New Roman" w:hAnsi="Times New Roman" w:cs="Times New Roman"/>
          <w:bCs/>
          <w:sz w:val="24"/>
          <w:szCs w:val="24"/>
        </w:rPr>
        <w:t xml:space="preserve"> para agendamento da vistoria: </w:t>
      </w:r>
      <w:r w:rsidR="00FE2587" w:rsidRPr="006A2420">
        <w:rPr>
          <w:rFonts w:ascii="Times New Roman" w:hAnsi="Times New Roman" w:cs="Times New Roman"/>
          <w:bCs/>
          <w:sz w:val="24"/>
          <w:szCs w:val="24"/>
        </w:rPr>
        <w:t>(24) 2251-1301</w:t>
      </w:r>
    </w:p>
    <w:p w14:paraId="2550BCA5" w14:textId="77777777" w:rsidR="00B550BF" w:rsidRPr="006A2420" w:rsidRDefault="00B550BF" w:rsidP="006C04EB">
      <w:pPr>
        <w:pStyle w:val="Corpodetexto"/>
        <w:spacing w:before="4" w:line="360" w:lineRule="auto"/>
        <w:ind w:right="83"/>
        <w:rPr>
          <w:rFonts w:ascii="Times New Roman" w:hAnsi="Times New Roman" w:cs="Times New Roman"/>
          <w:bCs/>
          <w:sz w:val="24"/>
          <w:szCs w:val="24"/>
        </w:rPr>
      </w:pPr>
      <w:r w:rsidRPr="006A2420">
        <w:rPr>
          <w:rFonts w:ascii="Times New Roman" w:hAnsi="Times New Roman" w:cs="Times New Roman"/>
          <w:bCs/>
          <w:sz w:val="24"/>
          <w:szCs w:val="24"/>
        </w:rPr>
        <w:t>E-mail</w:t>
      </w:r>
      <w:r w:rsidR="00FE2587" w:rsidRPr="006A2420">
        <w:rPr>
          <w:rFonts w:ascii="Times New Roman" w:hAnsi="Times New Roman" w:cs="Times New Roman"/>
          <w:bCs/>
          <w:sz w:val="24"/>
          <w:szCs w:val="24"/>
        </w:rPr>
        <w:t xml:space="preserve"> para agendamento da vistoria: ti.saude@tresrios.rj.gov.br</w:t>
      </w:r>
    </w:p>
    <w:p w14:paraId="2561D691" w14:textId="77777777" w:rsidR="001D6980" w:rsidRPr="006A2420" w:rsidRDefault="001D6980" w:rsidP="004C7E6F">
      <w:pPr>
        <w:pStyle w:val="Corpodetexto"/>
        <w:spacing w:before="4" w:line="360" w:lineRule="auto"/>
        <w:ind w:left="738" w:right="83"/>
        <w:rPr>
          <w:rFonts w:ascii="Times New Roman" w:hAnsi="Times New Roman" w:cs="Times New Roman"/>
          <w:bCs/>
          <w:sz w:val="24"/>
          <w:szCs w:val="24"/>
        </w:rPr>
      </w:pPr>
    </w:p>
    <w:p w14:paraId="35713D3C" w14:textId="77777777" w:rsidR="00EF17BB" w:rsidRPr="006A2420" w:rsidRDefault="00EF17BB" w:rsidP="00D97E5A">
      <w:pPr>
        <w:pStyle w:val="Corpodetexto"/>
        <w:numPr>
          <w:ilvl w:val="1"/>
          <w:numId w:val="3"/>
        </w:numPr>
        <w:spacing w:before="4" w:line="360" w:lineRule="auto"/>
        <w:ind w:left="738" w:right="83" w:hanging="438"/>
        <w:rPr>
          <w:rFonts w:ascii="Times New Roman" w:hAnsi="Times New Roman" w:cs="Times New Roman"/>
          <w:b/>
          <w:sz w:val="24"/>
          <w:szCs w:val="24"/>
        </w:rPr>
      </w:pPr>
      <w:r w:rsidRPr="006A2420">
        <w:rPr>
          <w:rFonts w:ascii="Times New Roman" w:hAnsi="Times New Roman" w:cs="Times New Roman"/>
          <w:b/>
          <w:sz w:val="24"/>
          <w:szCs w:val="24"/>
        </w:rPr>
        <w:t>Será admitida a participação de consórcios?</w:t>
      </w:r>
    </w:p>
    <w:p w14:paraId="5447085A" w14:textId="77777777" w:rsidR="00EF17BB" w:rsidRPr="006A2420" w:rsidRDefault="00EF17BB" w:rsidP="006C04EB">
      <w:pPr>
        <w:pStyle w:val="Corpodetexto"/>
        <w:spacing w:before="107" w:line="276" w:lineRule="auto"/>
        <w:ind w:left="198"/>
        <w:rPr>
          <w:rFonts w:ascii="Times New Roman" w:hAnsi="Times New Roman" w:cs="Times New Roman"/>
          <w:sz w:val="24"/>
          <w:szCs w:val="24"/>
        </w:rPr>
      </w:pPr>
      <w:r w:rsidRPr="006A2420">
        <w:rPr>
          <w:rFonts w:ascii="Times New Roman" w:hAnsi="Times New Roman" w:cs="Times New Roman"/>
          <w:spacing w:val="-1"/>
          <w:sz w:val="24"/>
          <w:szCs w:val="24"/>
        </w:rPr>
        <w:t>(</w:t>
      </w:r>
      <w:r w:rsidR="004569F6" w:rsidRPr="006A2420">
        <w:rPr>
          <w:rFonts w:ascii="Times New Roman" w:hAnsi="Times New Roman" w:cs="Times New Roman"/>
          <w:spacing w:val="-1"/>
          <w:sz w:val="24"/>
          <w:szCs w:val="24"/>
        </w:rPr>
        <w:t xml:space="preserve">    </w:t>
      </w:r>
      <w:r w:rsidRPr="006A2420">
        <w:rPr>
          <w:rFonts w:ascii="Times New Roman" w:hAnsi="Times New Roman" w:cs="Times New Roman"/>
          <w:spacing w:val="-1"/>
          <w:sz w:val="24"/>
          <w:szCs w:val="24"/>
        </w:rPr>
        <w:t xml:space="preserve">) </w:t>
      </w:r>
      <w:r w:rsidR="003B750A" w:rsidRPr="006A2420">
        <w:rPr>
          <w:rFonts w:ascii="Times New Roman" w:hAnsi="Times New Roman" w:cs="Times New Roman"/>
          <w:spacing w:val="-1"/>
          <w:sz w:val="24"/>
          <w:szCs w:val="24"/>
        </w:rPr>
        <w:t>Sim</w:t>
      </w:r>
    </w:p>
    <w:p w14:paraId="44185191" w14:textId="77777777" w:rsidR="00EF17BB" w:rsidRPr="006A2420" w:rsidRDefault="00EF17BB" w:rsidP="006C04EB">
      <w:pPr>
        <w:pStyle w:val="PargrafodaLista"/>
        <w:spacing w:before="96" w:line="276" w:lineRule="auto"/>
        <w:ind w:left="196"/>
      </w:pPr>
      <w:proofErr w:type="gramStart"/>
      <w:r w:rsidRPr="006A2420">
        <w:t>(</w:t>
      </w:r>
      <w:r w:rsidR="004569F6" w:rsidRPr="006A2420">
        <w:t xml:space="preserve"> x</w:t>
      </w:r>
      <w:proofErr w:type="gramEnd"/>
      <w:r w:rsidR="004569F6" w:rsidRPr="006A2420">
        <w:t xml:space="preserve"> </w:t>
      </w:r>
      <w:r w:rsidRPr="006A2420">
        <w:t xml:space="preserve">) </w:t>
      </w:r>
      <w:r w:rsidR="003B750A" w:rsidRPr="006A2420">
        <w:t>Não</w:t>
      </w:r>
    </w:p>
    <w:p w14:paraId="73FDFE97" w14:textId="77777777" w:rsidR="00EF17BB" w:rsidRPr="006A2420" w:rsidRDefault="00EF17BB" w:rsidP="006C04EB">
      <w:pPr>
        <w:spacing w:line="276" w:lineRule="auto"/>
        <w:ind w:right="228"/>
        <w:jc w:val="both"/>
        <w:rPr>
          <w:rFonts w:eastAsia="Arial MT"/>
          <w:bCs/>
          <w:lang w:val="pt-PT" w:eastAsia="en-US"/>
        </w:rPr>
      </w:pPr>
    </w:p>
    <w:p w14:paraId="721CDBAA" w14:textId="77777777" w:rsidR="0092546D" w:rsidRPr="006A2420" w:rsidRDefault="0092546D" w:rsidP="006C04EB">
      <w:pPr>
        <w:pStyle w:val="Corpodetexto"/>
        <w:spacing w:line="276" w:lineRule="auto"/>
        <w:ind w:left="200"/>
        <w:jc w:val="both"/>
        <w:rPr>
          <w:rFonts w:ascii="Times New Roman" w:hAnsi="Times New Roman" w:cs="Times New Roman"/>
          <w:sz w:val="24"/>
          <w:szCs w:val="24"/>
        </w:rPr>
      </w:pPr>
      <w:r w:rsidRPr="006A2420">
        <w:rPr>
          <w:rFonts w:ascii="Times New Roman" w:hAnsi="Times New Roman" w:cs="Times New Roman"/>
          <w:sz w:val="24"/>
          <w:szCs w:val="24"/>
        </w:rPr>
        <w:t>Justificativa</w:t>
      </w:r>
      <w:r w:rsidR="00C5489F" w:rsidRPr="006A2420">
        <w:rPr>
          <w:rFonts w:ascii="Times New Roman" w:hAnsi="Times New Roman" w:cs="Times New Roman"/>
          <w:sz w:val="24"/>
          <w:szCs w:val="24"/>
        </w:rPr>
        <w:t xml:space="preserve"> quando marcar não</w:t>
      </w:r>
      <w:r w:rsidRPr="006A2420">
        <w:rPr>
          <w:rFonts w:ascii="Times New Roman" w:hAnsi="Times New Roman" w:cs="Times New Roman"/>
          <w:sz w:val="24"/>
          <w:szCs w:val="24"/>
        </w:rPr>
        <w:t xml:space="preserve">: </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9"/>
      </w:tblGrid>
      <w:tr w:rsidR="0092546D" w:rsidRPr="006A2420" w14:paraId="7A810B36" w14:textId="77777777" w:rsidTr="00533C40">
        <w:tc>
          <w:tcPr>
            <w:tcW w:w="9072" w:type="dxa"/>
            <w:shd w:val="clear" w:color="auto" w:fill="auto"/>
          </w:tcPr>
          <w:p w14:paraId="58240FDA" w14:textId="77777777" w:rsidR="0092546D" w:rsidRPr="006A2420" w:rsidRDefault="00240525" w:rsidP="006C04EB">
            <w:pPr>
              <w:pStyle w:val="Corpodetexto"/>
              <w:spacing w:line="276" w:lineRule="auto"/>
              <w:jc w:val="both"/>
              <w:rPr>
                <w:rFonts w:ascii="Times New Roman" w:hAnsi="Times New Roman" w:cs="Times New Roman"/>
                <w:sz w:val="24"/>
                <w:szCs w:val="24"/>
              </w:rPr>
            </w:pPr>
            <w:r w:rsidRPr="006A2420">
              <w:rPr>
                <w:rFonts w:ascii="Times New Roman" w:hAnsi="Times New Roman" w:cs="Times New Roman"/>
                <w:sz w:val="24"/>
                <w:szCs w:val="24"/>
              </w:rPr>
              <w:t>Seguindo o norte firmado pelo TCU no Acórdão 929/2017-Plenário, no trato da transparência administrativa e da motivação dos atos administrativos, destaca-se que o objeto a ser contratado, em razão de seu pouco vulto e baixa complexidade, possui ampla oferta no mercado, o que se traduz em grande concorrência em seu ramo de atividade, tornando desnecessária a participação de consórcio de empresas neste certame.</w:t>
            </w:r>
          </w:p>
        </w:tc>
      </w:tr>
    </w:tbl>
    <w:p w14:paraId="439821D6" w14:textId="77777777" w:rsidR="0092546D" w:rsidRPr="006A2420" w:rsidRDefault="0092546D" w:rsidP="004C7E6F">
      <w:pPr>
        <w:spacing w:line="360" w:lineRule="auto"/>
        <w:ind w:right="228"/>
        <w:jc w:val="both"/>
        <w:rPr>
          <w:rFonts w:eastAsia="Arial MT"/>
          <w:bCs/>
          <w:lang w:val="pt-PT" w:eastAsia="en-US"/>
        </w:rPr>
      </w:pPr>
    </w:p>
    <w:p w14:paraId="3E56D51A" w14:textId="77777777" w:rsidR="00EF2374" w:rsidRPr="006A2420" w:rsidRDefault="00EF2374" w:rsidP="004C7E6F">
      <w:pPr>
        <w:spacing w:line="360" w:lineRule="auto"/>
        <w:ind w:right="228"/>
        <w:jc w:val="both"/>
        <w:rPr>
          <w:rFonts w:eastAsia="Arial MT"/>
          <w:bCs/>
          <w:lang w:val="pt-PT" w:eastAsia="en-US"/>
        </w:rPr>
      </w:pPr>
    </w:p>
    <w:p w14:paraId="243A0F6D" w14:textId="77777777" w:rsidR="00EF2374" w:rsidRPr="006A2420" w:rsidRDefault="00EF2374" w:rsidP="00D97E5A">
      <w:pPr>
        <w:pStyle w:val="Corpodetexto"/>
        <w:numPr>
          <w:ilvl w:val="1"/>
          <w:numId w:val="3"/>
        </w:numPr>
        <w:spacing w:before="4" w:line="360" w:lineRule="auto"/>
        <w:ind w:left="1021" w:right="227"/>
        <w:rPr>
          <w:rFonts w:ascii="Times New Roman" w:hAnsi="Times New Roman" w:cs="Times New Roman"/>
          <w:b/>
          <w:sz w:val="24"/>
          <w:szCs w:val="24"/>
        </w:rPr>
      </w:pPr>
      <w:r w:rsidRPr="006A2420">
        <w:rPr>
          <w:rFonts w:ascii="Times New Roman" w:hAnsi="Times New Roman" w:cs="Times New Roman"/>
          <w:b/>
          <w:sz w:val="24"/>
          <w:szCs w:val="24"/>
        </w:rPr>
        <w:t>Será admitida a participação de cooperativas?</w:t>
      </w:r>
    </w:p>
    <w:p w14:paraId="626E9F4A" w14:textId="77777777" w:rsidR="003B750A" w:rsidRPr="006A2420" w:rsidRDefault="003B750A" w:rsidP="00AA1519">
      <w:pPr>
        <w:pStyle w:val="PargrafodaLista"/>
        <w:numPr>
          <w:ilvl w:val="2"/>
          <w:numId w:val="3"/>
        </w:numPr>
        <w:spacing w:before="96" w:line="276" w:lineRule="auto"/>
        <w:ind w:right="228"/>
        <w:jc w:val="both"/>
      </w:pPr>
      <w:r w:rsidRPr="006A2420">
        <w:t>Será admitida a participação de cooperativa de trabalho na licitação, quando esta caracterizada, evidenciar as seguintes condições:</w:t>
      </w:r>
    </w:p>
    <w:p w14:paraId="48E1B9CA" w14:textId="77777777" w:rsidR="003B750A" w:rsidRPr="006A2420" w:rsidRDefault="003B750A" w:rsidP="00AA1519">
      <w:pPr>
        <w:pStyle w:val="PargrafodaLista"/>
        <w:numPr>
          <w:ilvl w:val="0"/>
          <w:numId w:val="1"/>
        </w:numPr>
        <w:spacing w:before="96" w:line="276" w:lineRule="auto"/>
        <w:ind w:right="228"/>
        <w:jc w:val="both"/>
      </w:pPr>
      <w:r w:rsidRPr="006A2420">
        <w:t>a constituição e o funcionamento da cooperativa observarem as regras estabelecidas na legislação aplicável, em especial a Lei nº 5.764, de 16 de dezembro de 1971, a Lei nº 12.690, de 19 de julho de 2012, e a Lei Complementar nº 130, de 17 de abril de 2009;</w:t>
      </w:r>
    </w:p>
    <w:p w14:paraId="16A16768" w14:textId="77777777" w:rsidR="003B750A" w:rsidRPr="006A2420" w:rsidRDefault="003B750A" w:rsidP="00AA1519">
      <w:pPr>
        <w:pStyle w:val="PargrafodaLista"/>
        <w:numPr>
          <w:ilvl w:val="0"/>
          <w:numId w:val="1"/>
        </w:numPr>
        <w:spacing w:before="96" w:line="276" w:lineRule="auto"/>
        <w:ind w:right="228"/>
        <w:jc w:val="both"/>
      </w:pPr>
      <w:r w:rsidRPr="006A2420">
        <w:t>a cooperativa apresentar demonstrativo de atuação em regime cooperado, com repartição de receitas e despesas entre os cooperados;</w:t>
      </w:r>
    </w:p>
    <w:p w14:paraId="4908BF45" w14:textId="77777777" w:rsidR="003B750A" w:rsidRPr="006A2420" w:rsidRDefault="003B750A" w:rsidP="00AA1519">
      <w:pPr>
        <w:pStyle w:val="PargrafodaLista"/>
        <w:numPr>
          <w:ilvl w:val="0"/>
          <w:numId w:val="1"/>
        </w:numPr>
        <w:spacing w:before="96" w:line="276" w:lineRule="auto"/>
        <w:ind w:right="228"/>
        <w:jc w:val="both"/>
      </w:pPr>
      <w:r w:rsidRPr="006A2420">
        <w:t>qualquer cooperado, com igual qualificação, for capaz de executar o objeto contratado, vedado à Administração indicar nominalmente pessoas;</w:t>
      </w:r>
    </w:p>
    <w:p w14:paraId="6F9EA6A3" w14:textId="77777777" w:rsidR="003B750A" w:rsidRPr="006A2420" w:rsidRDefault="003B750A" w:rsidP="00AA1519">
      <w:pPr>
        <w:pStyle w:val="PargrafodaLista"/>
        <w:numPr>
          <w:ilvl w:val="0"/>
          <w:numId w:val="1"/>
        </w:numPr>
        <w:spacing w:before="96" w:line="276" w:lineRule="auto"/>
        <w:ind w:right="228"/>
        <w:jc w:val="both"/>
      </w:pPr>
      <w:r w:rsidRPr="006A2420">
        <w:lastRenderedPageBreak/>
        <w:t>o objeto da licitação referir-se, em se tratando de cooperativas enquadradas na Lei nº 12.690, de 19 de julho de 2012, a serviços especializados constantes do objeto social da cooperativa, a serem executados de forma complementar à sua atuação.</w:t>
      </w:r>
    </w:p>
    <w:p w14:paraId="346B9C9F" w14:textId="77777777" w:rsidR="003B750A" w:rsidRPr="006A2420" w:rsidRDefault="003B750A" w:rsidP="004C7E6F">
      <w:pPr>
        <w:pStyle w:val="PargrafodaLista"/>
        <w:spacing w:before="96" w:line="360" w:lineRule="auto"/>
        <w:ind w:right="228"/>
        <w:jc w:val="both"/>
      </w:pPr>
    </w:p>
    <w:p w14:paraId="1F645EB3" w14:textId="77777777" w:rsidR="003B750A" w:rsidRPr="006A2420" w:rsidRDefault="003B750A" w:rsidP="004C7E6F">
      <w:pPr>
        <w:spacing w:before="96" w:line="360" w:lineRule="auto"/>
        <w:ind w:right="228"/>
        <w:jc w:val="both"/>
      </w:pPr>
      <w:r w:rsidRPr="006A2420">
        <w:rPr>
          <w:b/>
          <w:bCs/>
        </w:rPr>
        <w:t>4.5.2</w:t>
      </w:r>
      <w:r w:rsidRPr="006A2420">
        <w:t>. Não será admitida participação de cooperativas de trabalho:</w:t>
      </w:r>
    </w:p>
    <w:p w14:paraId="6891B1D2" w14:textId="77777777" w:rsidR="003B750A" w:rsidRPr="006A2420" w:rsidRDefault="003B750A" w:rsidP="00AA1519">
      <w:pPr>
        <w:pStyle w:val="PargrafodaLista"/>
        <w:numPr>
          <w:ilvl w:val="0"/>
          <w:numId w:val="14"/>
        </w:numPr>
        <w:spacing w:before="96" w:line="276" w:lineRule="auto"/>
        <w:ind w:right="228"/>
        <w:jc w:val="both"/>
      </w:pPr>
      <w:r w:rsidRPr="006A2420">
        <w:t>fornecedoras de mão de obra, ou que realizam intermediação de mão de obra subordinada, mas apenas as prestadoras de serviços por intermédio dos próprios cooperados; ou</w:t>
      </w:r>
    </w:p>
    <w:p w14:paraId="385FB95B" w14:textId="77777777" w:rsidR="003B750A" w:rsidRPr="006A2420" w:rsidRDefault="003B750A" w:rsidP="00AA1519">
      <w:pPr>
        <w:pStyle w:val="PargrafodaLista"/>
        <w:numPr>
          <w:ilvl w:val="0"/>
          <w:numId w:val="14"/>
        </w:numPr>
        <w:spacing w:before="96" w:line="276" w:lineRule="auto"/>
        <w:ind w:right="228"/>
        <w:jc w:val="both"/>
      </w:pPr>
      <w:r w:rsidRPr="006A2420">
        <w:t>cujos atos constitutivos não definam com precisão a natureza dos serviços que se propõem a prestar.</w:t>
      </w:r>
    </w:p>
    <w:p w14:paraId="4B569965" w14:textId="77777777" w:rsidR="003B750A" w:rsidRPr="006A2420" w:rsidRDefault="003B750A" w:rsidP="004C7E6F">
      <w:pPr>
        <w:pStyle w:val="PargrafodaLista"/>
        <w:spacing w:before="96" w:line="360" w:lineRule="auto"/>
        <w:ind w:left="196" w:right="228"/>
      </w:pPr>
    </w:p>
    <w:p w14:paraId="5447A084" w14:textId="77777777" w:rsidR="003E6B1E" w:rsidRPr="006A2420" w:rsidRDefault="003E6B1E" w:rsidP="00D97E5A">
      <w:pPr>
        <w:pStyle w:val="Corpodetexto"/>
        <w:numPr>
          <w:ilvl w:val="1"/>
          <w:numId w:val="3"/>
        </w:numPr>
        <w:spacing w:before="4" w:line="360" w:lineRule="auto"/>
        <w:ind w:left="196" w:right="83" w:firstLine="0"/>
        <w:rPr>
          <w:rFonts w:ascii="Times New Roman" w:hAnsi="Times New Roman" w:cs="Times New Roman"/>
          <w:b/>
          <w:sz w:val="24"/>
          <w:szCs w:val="24"/>
        </w:rPr>
      </w:pPr>
      <w:r w:rsidRPr="006A2420">
        <w:rPr>
          <w:rFonts w:ascii="Times New Roman" w:hAnsi="Times New Roman" w:cs="Times New Roman"/>
          <w:b/>
          <w:sz w:val="24"/>
          <w:szCs w:val="24"/>
        </w:rPr>
        <w:t>Será admitida a subcontratação?</w:t>
      </w:r>
    </w:p>
    <w:p w14:paraId="5AE5C636" w14:textId="77777777" w:rsidR="003E6B1E" w:rsidRPr="006A2420" w:rsidRDefault="00E43A7B" w:rsidP="00AA1519">
      <w:pPr>
        <w:pStyle w:val="Corpodetexto"/>
        <w:spacing w:before="107" w:line="276" w:lineRule="auto"/>
        <w:ind w:left="196"/>
        <w:rPr>
          <w:rFonts w:ascii="Times New Roman" w:hAnsi="Times New Roman" w:cs="Times New Roman"/>
          <w:spacing w:val="-1"/>
          <w:sz w:val="24"/>
          <w:szCs w:val="24"/>
        </w:rPr>
      </w:pPr>
      <w:r w:rsidRPr="006A2420">
        <w:rPr>
          <w:rFonts w:ascii="Times New Roman" w:hAnsi="Times New Roman" w:cs="Times New Roman"/>
          <w:spacing w:val="-1"/>
          <w:sz w:val="24"/>
          <w:szCs w:val="24"/>
        </w:rPr>
        <w:t xml:space="preserve">( x </w:t>
      </w:r>
      <w:r w:rsidR="003E6B1E" w:rsidRPr="006A2420">
        <w:rPr>
          <w:rFonts w:ascii="Times New Roman" w:hAnsi="Times New Roman" w:cs="Times New Roman"/>
          <w:spacing w:val="-1"/>
          <w:sz w:val="24"/>
          <w:szCs w:val="24"/>
        </w:rPr>
        <w:t>) Não será admitida a subcontratação, sub-rogação, cessão ou transferência no todo ou em parte do objeto.</w:t>
      </w:r>
    </w:p>
    <w:p w14:paraId="3BF1F2CA" w14:textId="77777777" w:rsidR="00F20DFE" w:rsidRPr="006A2420" w:rsidRDefault="00F20DFE" w:rsidP="00AA1519">
      <w:pPr>
        <w:pStyle w:val="Corpodetexto"/>
        <w:spacing w:before="107" w:line="276" w:lineRule="auto"/>
        <w:ind w:left="196"/>
        <w:rPr>
          <w:rFonts w:ascii="Times New Roman" w:hAnsi="Times New Roman" w:cs="Times New Roman"/>
          <w:sz w:val="24"/>
          <w:szCs w:val="24"/>
        </w:rPr>
      </w:pPr>
    </w:p>
    <w:p w14:paraId="4BFBFBCF" w14:textId="77777777" w:rsidR="0092546D" w:rsidRPr="006A2420" w:rsidRDefault="0092546D" w:rsidP="00D97E5A">
      <w:pPr>
        <w:pStyle w:val="Corpodetexto"/>
        <w:numPr>
          <w:ilvl w:val="1"/>
          <w:numId w:val="3"/>
        </w:numPr>
        <w:spacing w:after="120" w:line="360" w:lineRule="auto"/>
        <w:ind w:left="198" w:right="85" w:firstLine="0"/>
        <w:rPr>
          <w:rFonts w:ascii="Times New Roman" w:hAnsi="Times New Roman" w:cs="Times New Roman"/>
          <w:b/>
          <w:sz w:val="24"/>
          <w:szCs w:val="24"/>
        </w:rPr>
      </w:pPr>
      <w:r w:rsidRPr="006A2420">
        <w:rPr>
          <w:rFonts w:ascii="Times New Roman" w:hAnsi="Times New Roman" w:cs="Times New Roman"/>
          <w:b/>
          <w:sz w:val="24"/>
          <w:szCs w:val="24"/>
        </w:rPr>
        <w:t>Do agrupamento de itens em lotes</w:t>
      </w:r>
    </w:p>
    <w:p w14:paraId="1CF81888" w14:textId="77777777" w:rsidR="0092546D" w:rsidRPr="006A2420" w:rsidRDefault="0092546D" w:rsidP="00AA1519">
      <w:pPr>
        <w:pStyle w:val="Corpodetexto"/>
        <w:spacing w:line="276" w:lineRule="auto"/>
        <w:ind w:left="198" w:right="85"/>
        <w:rPr>
          <w:rFonts w:ascii="Times New Roman" w:hAnsi="Times New Roman" w:cs="Times New Roman"/>
          <w:sz w:val="24"/>
          <w:szCs w:val="24"/>
        </w:rPr>
      </w:pPr>
      <w:r w:rsidRPr="006A2420">
        <w:rPr>
          <w:rFonts w:ascii="Times New Roman" w:hAnsi="Times New Roman" w:cs="Times New Roman"/>
          <w:sz w:val="24"/>
          <w:szCs w:val="24"/>
        </w:rPr>
        <w:t>A aquisição/contratação se dará em lotes?</w:t>
      </w:r>
    </w:p>
    <w:p w14:paraId="74D1D532" w14:textId="77777777" w:rsidR="0092546D" w:rsidRPr="006A2420" w:rsidRDefault="00F20DFE" w:rsidP="00AA1519">
      <w:pPr>
        <w:pStyle w:val="PargrafodaLista"/>
        <w:spacing w:before="96" w:line="276" w:lineRule="auto"/>
        <w:ind w:left="196"/>
      </w:pPr>
      <w:r w:rsidRPr="006A2420">
        <w:t xml:space="preserve"> </w:t>
      </w:r>
      <w:proofErr w:type="gramStart"/>
      <w:r w:rsidR="0092546D" w:rsidRPr="006A2420">
        <w:t>(</w:t>
      </w:r>
      <w:r w:rsidRPr="006A2420">
        <w:t xml:space="preserve"> x</w:t>
      </w:r>
      <w:proofErr w:type="gramEnd"/>
      <w:r w:rsidRPr="006A2420">
        <w:t xml:space="preserve"> </w:t>
      </w:r>
      <w:r w:rsidR="0092546D" w:rsidRPr="006A2420">
        <w:t>) Sim</w:t>
      </w:r>
    </w:p>
    <w:p w14:paraId="30ECDD6B" w14:textId="77777777" w:rsidR="0092546D" w:rsidRPr="006A2420" w:rsidRDefault="0092546D" w:rsidP="0004178E">
      <w:pPr>
        <w:pStyle w:val="Corpodetexto"/>
        <w:spacing w:line="360" w:lineRule="auto"/>
        <w:jc w:val="both"/>
        <w:rPr>
          <w:rFonts w:ascii="Times New Roman" w:hAnsi="Times New Roman" w:cs="Times New Roman"/>
          <w:sz w:val="24"/>
          <w:szCs w:val="24"/>
        </w:rPr>
      </w:pPr>
      <w:r w:rsidRPr="006A2420">
        <w:rPr>
          <w:rFonts w:ascii="Times New Roman" w:hAnsi="Times New Roman" w:cs="Times New Roman"/>
          <w:sz w:val="24"/>
          <w:szCs w:val="24"/>
        </w:rPr>
        <w:t>Justificativa</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9"/>
      </w:tblGrid>
      <w:tr w:rsidR="006A2420" w:rsidRPr="006A2420" w14:paraId="6AB67264" w14:textId="77777777" w:rsidTr="00533C40">
        <w:tc>
          <w:tcPr>
            <w:tcW w:w="9072" w:type="dxa"/>
            <w:shd w:val="clear" w:color="auto" w:fill="auto"/>
          </w:tcPr>
          <w:p w14:paraId="09F72E43" w14:textId="77777777" w:rsidR="0050605A" w:rsidRPr="006A2420" w:rsidRDefault="00D25408" w:rsidP="0004178E">
            <w:pPr>
              <w:spacing w:line="276" w:lineRule="auto"/>
              <w:jc w:val="both"/>
              <w:rPr>
                <w:rFonts w:eastAsia="Arial MT"/>
                <w:lang w:val="pt-PT" w:eastAsia="en-US"/>
              </w:rPr>
            </w:pPr>
            <w:r w:rsidRPr="006A2420">
              <w:rPr>
                <w:rFonts w:eastAsia="Arial MT"/>
                <w:lang w:val="pt-PT" w:eastAsia="en-US"/>
              </w:rPr>
              <w:t>O julgamento da licitação deverá ser por lote, conforme características dos itens</w:t>
            </w:r>
            <w:r w:rsidR="0050605A" w:rsidRPr="006A2420">
              <w:rPr>
                <w:rFonts w:eastAsia="Arial MT"/>
                <w:lang w:val="pt-PT" w:eastAsia="en-US"/>
              </w:rPr>
              <w:t>, para melhor gestão do</w:t>
            </w:r>
            <w:r w:rsidRPr="006A2420">
              <w:rPr>
                <w:rFonts w:eastAsia="Arial MT"/>
                <w:lang w:val="pt-PT" w:eastAsia="en-US"/>
              </w:rPr>
              <w:t xml:space="preserve"> contrato, pois os serviços serão executados por um único prestador</w:t>
            </w:r>
            <w:r w:rsidR="00AD35CF" w:rsidRPr="006A2420">
              <w:rPr>
                <w:rFonts w:eastAsia="Arial MT"/>
                <w:lang w:val="pt-PT" w:eastAsia="en-US"/>
              </w:rPr>
              <w:t xml:space="preserve"> visto que os serviços se complementam, não podendo ser divididos</w:t>
            </w:r>
            <w:r w:rsidRPr="006A2420">
              <w:rPr>
                <w:rFonts w:eastAsia="Arial MT"/>
                <w:lang w:val="pt-PT" w:eastAsia="en-US"/>
              </w:rPr>
              <w:t xml:space="preserve"> e tendo em vista a complexidade de realizar a divisibilidade do objeto da licitação por tratar-se de grande quantidade de itens </w:t>
            </w:r>
            <w:r w:rsidR="008E6504" w:rsidRPr="006A2420">
              <w:rPr>
                <w:rFonts w:eastAsia="Arial MT"/>
                <w:lang w:val="pt-PT" w:eastAsia="en-US"/>
              </w:rPr>
              <w:t xml:space="preserve">integrados </w:t>
            </w:r>
            <w:r w:rsidRPr="006A2420">
              <w:rPr>
                <w:rFonts w:eastAsia="Arial MT"/>
                <w:lang w:val="pt-PT" w:eastAsia="en-US"/>
              </w:rPr>
              <w:t>e de difícil gestão. Desta form</w:t>
            </w:r>
            <w:r w:rsidR="008E6504" w:rsidRPr="006A2420">
              <w:rPr>
                <w:rFonts w:eastAsia="Arial MT"/>
                <w:lang w:val="pt-PT" w:eastAsia="en-US"/>
              </w:rPr>
              <w:t>a, a licitação, para a contratação</w:t>
            </w:r>
            <w:r w:rsidRPr="006A2420">
              <w:rPr>
                <w:rFonts w:eastAsia="Arial MT"/>
                <w:lang w:val="pt-PT" w:eastAsia="en-US"/>
              </w:rPr>
              <w:t xml:space="preserve"> de que trata o objeto deste Termo de Referência, em modo POR LOTE justifica-se pela necessidade de preservar a integridade qualitativa do objeto, uma vez que vários vencedores poderão implicar em dificuldades gerenciais e até mesmo, aumento dos custos, pois a contratação tem a finalidade de formar um todo unitário. Somado a isso a inter-relação entre a execução do objeto, o gerenciamento centralizado a possibilidade de estabelecimento de um pa</w:t>
            </w:r>
            <w:r w:rsidR="00AD35CF" w:rsidRPr="006A2420">
              <w:rPr>
                <w:rFonts w:eastAsia="Arial MT"/>
                <w:lang w:val="pt-PT" w:eastAsia="en-US"/>
              </w:rPr>
              <w:t>d</w:t>
            </w:r>
            <w:r w:rsidRPr="006A2420">
              <w:rPr>
                <w:rFonts w:eastAsia="Arial MT"/>
                <w:lang w:val="pt-PT" w:eastAsia="en-US"/>
              </w:rPr>
              <w:t>rão de qualidade e eficiência que pode ser acompanhado ao longo da execução do contrato.</w:t>
            </w:r>
          </w:p>
        </w:tc>
      </w:tr>
    </w:tbl>
    <w:p w14:paraId="744F4D0D" w14:textId="77777777" w:rsidR="0092546D" w:rsidRPr="006A2420" w:rsidRDefault="00D12482" w:rsidP="00D12482">
      <w:pPr>
        <w:pStyle w:val="Nvel1-SemNum"/>
        <w:rPr>
          <w:color w:val="auto"/>
        </w:rPr>
      </w:pPr>
      <w:r w:rsidRPr="006A2420">
        <w:rPr>
          <w:color w:val="auto"/>
        </w:rPr>
        <w:t xml:space="preserve">    </w:t>
      </w:r>
      <w:r w:rsidR="0092546D" w:rsidRPr="006A2420">
        <w:rPr>
          <w:color w:val="auto"/>
        </w:rPr>
        <w:t>4.</w:t>
      </w:r>
      <w:r w:rsidR="00AB6EE8" w:rsidRPr="006A2420">
        <w:rPr>
          <w:color w:val="auto"/>
        </w:rPr>
        <w:t>8</w:t>
      </w:r>
      <w:r w:rsidR="0092546D" w:rsidRPr="006A2420">
        <w:rPr>
          <w:color w:val="auto"/>
        </w:rPr>
        <w:t xml:space="preserve"> Sustentabilidade:</w:t>
      </w:r>
    </w:p>
    <w:p w14:paraId="214BED0D" w14:textId="77777777" w:rsidR="00B90F7D" w:rsidRPr="006A2420" w:rsidRDefault="00B90F7D" w:rsidP="00B90F7D">
      <w:pPr>
        <w:spacing w:line="276" w:lineRule="auto"/>
        <w:ind w:firstLine="196"/>
        <w:jc w:val="both"/>
      </w:pPr>
      <w:r w:rsidRPr="006A2420">
        <w:t xml:space="preserve">A preocupação crescente com o impacto das empresas no meio ambiente aliado às leis ambientais cada vez mais rígidas levaram à necessidade de garantir que os serviços a serem contratados respeitem as normas e padrões de higiene ambiental definidos pela </w:t>
      </w:r>
      <w:r w:rsidRPr="006A2420">
        <w:lastRenderedPageBreak/>
        <w:t>Legislação federal, estadual e/ou municipal, regulamentadas através de suas Secretarias de Saúde e Vigilância Ambiental. Dessa forma, a entidade contratada deverá seguir todos os critérios preconizados pelo Plano de Gerenciamento de Resíduos Sólidos do Município, de forma a atender a necessidade de gerar o mínimo impacto ambiental em sua execução dos serviços.</w:t>
      </w:r>
    </w:p>
    <w:p w14:paraId="78D1D2FA" w14:textId="77777777" w:rsidR="004F11AB" w:rsidRPr="006A2420" w:rsidRDefault="004F11AB" w:rsidP="00C948D5">
      <w:pPr>
        <w:pStyle w:val="Nivel2"/>
        <w:rPr>
          <w:shd w:val="clear" w:color="auto" w:fill="FFFFFF"/>
        </w:rPr>
      </w:pPr>
    </w:p>
    <w:p w14:paraId="2497B70F" w14:textId="77777777" w:rsidR="0092546D" w:rsidRPr="006A2420" w:rsidRDefault="0092546D" w:rsidP="00D97E5A">
      <w:pPr>
        <w:pStyle w:val="PargrafodaLista"/>
        <w:numPr>
          <w:ilvl w:val="1"/>
          <w:numId w:val="5"/>
        </w:numPr>
        <w:spacing w:line="360" w:lineRule="auto"/>
        <w:ind w:left="658" w:hanging="357"/>
        <w:jc w:val="both"/>
        <w:rPr>
          <w:b/>
        </w:rPr>
      </w:pPr>
      <w:r w:rsidRPr="006A2420">
        <w:rPr>
          <w:b/>
        </w:rPr>
        <w:t>Serão</w:t>
      </w:r>
      <w:r w:rsidRPr="006A2420">
        <w:rPr>
          <w:b/>
          <w:spacing w:val="14"/>
        </w:rPr>
        <w:t xml:space="preserve"> </w:t>
      </w:r>
      <w:r w:rsidRPr="006A2420">
        <w:rPr>
          <w:b/>
        </w:rPr>
        <w:t>exigidos</w:t>
      </w:r>
      <w:r w:rsidRPr="006A2420">
        <w:rPr>
          <w:b/>
          <w:spacing w:val="14"/>
        </w:rPr>
        <w:t xml:space="preserve"> </w:t>
      </w:r>
      <w:r w:rsidRPr="006A2420">
        <w:rPr>
          <w:b/>
        </w:rPr>
        <w:t>documentos</w:t>
      </w:r>
      <w:r w:rsidRPr="006A2420">
        <w:rPr>
          <w:b/>
          <w:spacing w:val="14"/>
        </w:rPr>
        <w:t xml:space="preserve"> </w:t>
      </w:r>
      <w:r w:rsidRPr="006A2420">
        <w:rPr>
          <w:b/>
        </w:rPr>
        <w:t>adicionais</w:t>
      </w:r>
      <w:r w:rsidRPr="006A2420">
        <w:rPr>
          <w:b/>
          <w:spacing w:val="14"/>
        </w:rPr>
        <w:t xml:space="preserve"> </w:t>
      </w:r>
      <w:r w:rsidRPr="006A2420">
        <w:rPr>
          <w:b/>
        </w:rPr>
        <w:t>juntamente</w:t>
      </w:r>
      <w:r w:rsidRPr="006A2420">
        <w:rPr>
          <w:b/>
          <w:spacing w:val="14"/>
        </w:rPr>
        <w:t xml:space="preserve"> </w:t>
      </w:r>
      <w:r w:rsidRPr="006A2420">
        <w:rPr>
          <w:b/>
        </w:rPr>
        <w:t>com</w:t>
      </w:r>
      <w:r w:rsidRPr="006A2420">
        <w:rPr>
          <w:b/>
          <w:spacing w:val="14"/>
        </w:rPr>
        <w:t xml:space="preserve"> </w:t>
      </w:r>
      <w:r w:rsidRPr="006A2420">
        <w:rPr>
          <w:b/>
        </w:rPr>
        <w:t>a</w:t>
      </w:r>
      <w:r w:rsidRPr="006A2420">
        <w:rPr>
          <w:b/>
          <w:spacing w:val="15"/>
        </w:rPr>
        <w:t xml:space="preserve"> </w:t>
      </w:r>
      <w:r w:rsidRPr="006A2420">
        <w:rPr>
          <w:b/>
        </w:rPr>
        <w:t>proposta</w:t>
      </w:r>
      <w:r w:rsidRPr="006A2420">
        <w:rPr>
          <w:b/>
          <w:spacing w:val="14"/>
        </w:rPr>
        <w:t xml:space="preserve"> </w:t>
      </w:r>
      <w:r w:rsidRPr="006A2420">
        <w:rPr>
          <w:b/>
        </w:rPr>
        <w:t>de</w:t>
      </w:r>
      <w:r w:rsidRPr="006A2420">
        <w:rPr>
          <w:b/>
          <w:spacing w:val="14"/>
        </w:rPr>
        <w:t xml:space="preserve"> </w:t>
      </w:r>
      <w:r w:rsidRPr="006A2420">
        <w:rPr>
          <w:b/>
        </w:rPr>
        <w:t>preços</w:t>
      </w:r>
      <w:r w:rsidRPr="006A2420">
        <w:rPr>
          <w:b/>
          <w:spacing w:val="14"/>
        </w:rPr>
        <w:t xml:space="preserve"> </w:t>
      </w:r>
      <w:r w:rsidRPr="006A2420">
        <w:rPr>
          <w:b/>
        </w:rPr>
        <w:t>(para</w:t>
      </w:r>
      <w:r w:rsidRPr="006A2420">
        <w:rPr>
          <w:b/>
          <w:spacing w:val="14"/>
        </w:rPr>
        <w:t xml:space="preserve"> </w:t>
      </w:r>
      <w:r w:rsidRPr="006A2420">
        <w:rPr>
          <w:b/>
        </w:rPr>
        <w:t>análise da</w:t>
      </w:r>
      <w:r w:rsidRPr="006A2420">
        <w:rPr>
          <w:b/>
          <w:spacing w:val="-2"/>
        </w:rPr>
        <w:t xml:space="preserve"> </w:t>
      </w:r>
      <w:r w:rsidRPr="006A2420">
        <w:rPr>
          <w:b/>
        </w:rPr>
        <w:t>equipe</w:t>
      </w:r>
      <w:r w:rsidRPr="006A2420">
        <w:rPr>
          <w:b/>
          <w:spacing w:val="-1"/>
        </w:rPr>
        <w:t xml:space="preserve"> </w:t>
      </w:r>
      <w:r w:rsidRPr="006A2420">
        <w:rPr>
          <w:b/>
        </w:rPr>
        <w:t>técnica</w:t>
      </w:r>
      <w:r w:rsidRPr="006A2420">
        <w:rPr>
          <w:b/>
          <w:spacing w:val="-1"/>
        </w:rPr>
        <w:t xml:space="preserve"> </w:t>
      </w:r>
      <w:r w:rsidRPr="006A2420">
        <w:rPr>
          <w:b/>
        </w:rPr>
        <w:t>na</w:t>
      </w:r>
      <w:r w:rsidRPr="006A2420">
        <w:rPr>
          <w:b/>
          <w:spacing w:val="-1"/>
        </w:rPr>
        <w:t xml:space="preserve"> </w:t>
      </w:r>
      <w:r w:rsidRPr="006A2420">
        <w:rPr>
          <w:b/>
        </w:rPr>
        <w:t>fase</w:t>
      </w:r>
      <w:r w:rsidRPr="006A2420">
        <w:rPr>
          <w:b/>
          <w:spacing w:val="-1"/>
        </w:rPr>
        <w:t xml:space="preserve"> </w:t>
      </w:r>
      <w:r w:rsidRPr="006A2420">
        <w:rPr>
          <w:b/>
        </w:rPr>
        <w:t>de</w:t>
      </w:r>
      <w:r w:rsidRPr="006A2420">
        <w:rPr>
          <w:b/>
          <w:spacing w:val="-1"/>
        </w:rPr>
        <w:t xml:space="preserve"> </w:t>
      </w:r>
      <w:r w:rsidRPr="006A2420">
        <w:rPr>
          <w:b/>
        </w:rPr>
        <w:t>julgamento</w:t>
      </w:r>
      <w:r w:rsidRPr="006A2420">
        <w:rPr>
          <w:b/>
          <w:spacing w:val="-2"/>
        </w:rPr>
        <w:t xml:space="preserve"> </w:t>
      </w:r>
      <w:r w:rsidRPr="006A2420">
        <w:rPr>
          <w:b/>
        </w:rPr>
        <w:t>da</w:t>
      </w:r>
      <w:r w:rsidRPr="006A2420">
        <w:rPr>
          <w:b/>
          <w:spacing w:val="-1"/>
        </w:rPr>
        <w:t xml:space="preserve"> </w:t>
      </w:r>
      <w:r w:rsidRPr="006A2420">
        <w:rPr>
          <w:b/>
        </w:rPr>
        <w:t>proposta</w:t>
      </w:r>
      <w:r w:rsidRPr="006A2420">
        <w:rPr>
          <w:b/>
          <w:spacing w:val="-2"/>
        </w:rPr>
        <w:t xml:space="preserve"> </w:t>
      </w:r>
      <w:r w:rsidRPr="006A2420">
        <w:rPr>
          <w:b/>
        </w:rPr>
        <w:t>final de</w:t>
      </w:r>
      <w:r w:rsidRPr="006A2420">
        <w:rPr>
          <w:b/>
          <w:spacing w:val="-2"/>
        </w:rPr>
        <w:t xml:space="preserve"> </w:t>
      </w:r>
      <w:r w:rsidRPr="006A2420">
        <w:rPr>
          <w:b/>
        </w:rPr>
        <w:t>preços):</w:t>
      </w:r>
    </w:p>
    <w:p w14:paraId="6B568633" w14:textId="77777777" w:rsidR="00117461" w:rsidRPr="006A2420" w:rsidRDefault="000500C9" w:rsidP="00083AF2">
      <w:pPr>
        <w:pStyle w:val="Corpodetexto"/>
        <w:spacing w:before="107" w:line="276" w:lineRule="auto"/>
        <w:rPr>
          <w:rFonts w:ascii="Times New Roman" w:hAnsi="Times New Roman" w:cs="Times New Roman"/>
          <w:spacing w:val="-1"/>
          <w:sz w:val="24"/>
          <w:szCs w:val="24"/>
        </w:rPr>
      </w:pPr>
      <w:r w:rsidRPr="006A2420">
        <w:rPr>
          <w:rFonts w:ascii="Times New Roman" w:hAnsi="Times New Roman" w:cs="Times New Roman"/>
          <w:spacing w:val="-1"/>
          <w:sz w:val="24"/>
          <w:szCs w:val="24"/>
        </w:rPr>
        <w:t xml:space="preserve">   </w:t>
      </w:r>
      <w:r w:rsidR="005B0FFC" w:rsidRPr="006A2420">
        <w:rPr>
          <w:rFonts w:ascii="Times New Roman" w:hAnsi="Times New Roman" w:cs="Times New Roman"/>
          <w:spacing w:val="-1"/>
          <w:sz w:val="24"/>
          <w:szCs w:val="24"/>
        </w:rPr>
        <w:t xml:space="preserve">( x </w:t>
      </w:r>
      <w:r w:rsidR="00791FB7" w:rsidRPr="006A2420">
        <w:rPr>
          <w:rFonts w:ascii="Times New Roman" w:hAnsi="Times New Roman" w:cs="Times New Roman"/>
          <w:spacing w:val="-1"/>
          <w:sz w:val="24"/>
          <w:szCs w:val="24"/>
        </w:rPr>
        <w:t>) Não</w:t>
      </w:r>
    </w:p>
    <w:p w14:paraId="716744DE" w14:textId="77777777" w:rsidR="002D1A09" w:rsidRPr="006A2420" w:rsidRDefault="002D1A09" w:rsidP="004C7E6F">
      <w:pPr>
        <w:pStyle w:val="Corpodetexto"/>
        <w:spacing w:line="360" w:lineRule="auto"/>
        <w:ind w:right="85"/>
        <w:jc w:val="both"/>
        <w:rPr>
          <w:rFonts w:ascii="Times New Roman" w:hAnsi="Times New Roman" w:cs="Times New Roman"/>
          <w:sz w:val="24"/>
          <w:szCs w:val="24"/>
        </w:rPr>
      </w:pPr>
    </w:p>
    <w:p w14:paraId="21C9D9AF" w14:textId="77777777" w:rsidR="002D1A09" w:rsidRPr="006A2420" w:rsidRDefault="002D1A09" w:rsidP="00D97E5A">
      <w:pPr>
        <w:pStyle w:val="PargrafodaLista"/>
        <w:numPr>
          <w:ilvl w:val="1"/>
          <w:numId w:val="6"/>
        </w:numPr>
        <w:spacing w:line="360" w:lineRule="auto"/>
        <w:ind w:hanging="437"/>
        <w:contextualSpacing w:val="0"/>
        <w:rPr>
          <w:b/>
        </w:rPr>
      </w:pPr>
      <w:r w:rsidRPr="006A2420">
        <w:rPr>
          <w:b/>
        </w:rPr>
        <w:t>Será exigida prova de conceito?</w:t>
      </w:r>
    </w:p>
    <w:p w14:paraId="57B0CABE" w14:textId="77777777" w:rsidR="002D1A09" w:rsidRPr="006A2420" w:rsidRDefault="000500C9" w:rsidP="004C7E6F">
      <w:pPr>
        <w:pStyle w:val="Corpodetexto"/>
        <w:spacing w:before="107" w:line="360" w:lineRule="auto"/>
        <w:ind w:left="196"/>
        <w:rPr>
          <w:rFonts w:ascii="Times New Roman" w:hAnsi="Times New Roman" w:cs="Times New Roman"/>
          <w:spacing w:val="-1"/>
          <w:sz w:val="24"/>
          <w:szCs w:val="24"/>
        </w:rPr>
      </w:pPr>
      <w:r w:rsidRPr="006A2420">
        <w:rPr>
          <w:rFonts w:ascii="Times New Roman" w:hAnsi="Times New Roman" w:cs="Times New Roman"/>
          <w:spacing w:val="-1"/>
          <w:sz w:val="24"/>
          <w:szCs w:val="24"/>
        </w:rPr>
        <w:t xml:space="preserve">( x </w:t>
      </w:r>
      <w:r w:rsidR="002D1A09" w:rsidRPr="006A2420">
        <w:rPr>
          <w:rFonts w:ascii="Times New Roman" w:hAnsi="Times New Roman" w:cs="Times New Roman"/>
          <w:spacing w:val="-1"/>
          <w:sz w:val="24"/>
          <w:szCs w:val="24"/>
        </w:rPr>
        <w:t>)</w:t>
      </w:r>
      <w:r w:rsidRPr="006A2420">
        <w:rPr>
          <w:rFonts w:ascii="Times New Roman" w:hAnsi="Times New Roman" w:cs="Times New Roman"/>
          <w:spacing w:val="-1"/>
          <w:sz w:val="24"/>
          <w:szCs w:val="24"/>
        </w:rPr>
        <w:t xml:space="preserve"> </w:t>
      </w:r>
      <w:r w:rsidR="00791FB7" w:rsidRPr="006A2420">
        <w:rPr>
          <w:rFonts w:ascii="Times New Roman" w:hAnsi="Times New Roman" w:cs="Times New Roman"/>
          <w:spacing w:val="-1"/>
          <w:sz w:val="24"/>
          <w:szCs w:val="24"/>
        </w:rPr>
        <w:t>Sim</w:t>
      </w:r>
    </w:p>
    <w:p w14:paraId="345EAF65" w14:textId="77777777" w:rsidR="005D01DE" w:rsidRPr="006A2420" w:rsidRDefault="00492033" w:rsidP="00B90F7D">
      <w:pPr>
        <w:pStyle w:val="Corpodetexto"/>
        <w:spacing w:before="107" w:line="360" w:lineRule="auto"/>
        <w:ind w:left="196"/>
        <w:jc w:val="both"/>
        <w:rPr>
          <w:rFonts w:ascii="Times New Roman" w:hAnsi="Times New Roman" w:cs="Times New Roman"/>
          <w:spacing w:val="-1"/>
          <w:sz w:val="24"/>
          <w:szCs w:val="24"/>
        </w:rPr>
      </w:pPr>
      <w:r w:rsidRPr="006A2420">
        <w:rPr>
          <w:rFonts w:ascii="Times New Roman" w:hAnsi="Times New Roman" w:cs="Times New Roman"/>
          <w:spacing w:val="-1"/>
          <w:sz w:val="24"/>
          <w:szCs w:val="24"/>
        </w:rPr>
        <w:t xml:space="preserve">4.10.1 </w:t>
      </w:r>
      <w:r w:rsidR="005D01DE" w:rsidRPr="006A2420">
        <w:rPr>
          <w:rFonts w:ascii="Times New Roman" w:hAnsi="Times New Roman" w:cs="Times New Roman"/>
          <w:spacing w:val="-1"/>
          <w:sz w:val="24"/>
          <w:szCs w:val="24"/>
        </w:rPr>
        <w:t>O licitante classificado provisoriamene em primeiro lugar será submetido à prova de conceito, nos termos a seguir:</w:t>
      </w:r>
      <w:r w:rsidR="00791FB7" w:rsidRPr="006A2420">
        <w:rPr>
          <w:rFonts w:ascii="Times New Roman" w:hAnsi="Times New Roman" w:cs="Times New Roman"/>
          <w:spacing w:val="-1"/>
          <w:sz w:val="24"/>
          <w:szCs w:val="24"/>
        </w:rPr>
        <w:t xml:space="preserve"> </w:t>
      </w:r>
    </w:p>
    <w:p w14:paraId="2F7B7D66" w14:textId="77777777" w:rsidR="00492033" w:rsidRPr="006A2420" w:rsidRDefault="00492033" w:rsidP="00B90F7D">
      <w:pPr>
        <w:pStyle w:val="Corpodetexto"/>
        <w:spacing w:before="107" w:line="360" w:lineRule="auto"/>
        <w:ind w:left="196"/>
        <w:jc w:val="both"/>
        <w:rPr>
          <w:rFonts w:ascii="Times New Roman" w:hAnsi="Times New Roman" w:cs="Times New Roman"/>
          <w:spacing w:val="-1"/>
          <w:sz w:val="24"/>
          <w:szCs w:val="24"/>
        </w:rPr>
      </w:pPr>
      <w:r w:rsidRPr="006A2420">
        <w:rPr>
          <w:rFonts w:ascii="Times New Roman" w:hAnsi="Times New Roman" w:cs="Times New Roman"/>
          <w:spacing w:val="-1"/>
          <w:sz w:val="24"/>
          <w:szCs w:val="24"/>
        </w:rPr>
        <w:t>4.10.1.1 A Secretaria de Saúde de Três Rios deverá instituir Comissão de Avaliação para aplicação de prova de conceito com no mínimo um integrante da Secretaria de Tecnologia da Informação e Proteção de Dados;</w:t>
      </w:r>
    </w:p>
    <w:p w14:paraId="2F868560" w14:textId="77777777" w:rsidR="00492033" w:rsidRPr="006A2420" w:rsidRDefault="00492033" w:rsidP="005D01DE">
      <w:pPr>
        <w:pStyle w:val="Corpodetexto"/>
        <w:spacing w:before="107" w:line="360" w:lineRule="auto"/>
        <w:ind w:left="196"/>
        <w:jc w:val="both"/>
        <w:rPr>
          <w:rFonts w:ascii="Times New Roman" w:hAnsi="Times New Roman" w:cs="Times New Roman"/>
          <w:spacing w:val="-1"/>
          <w:sz w:val="24"/>
          <w:szCs w:val="24"/>
        </w:rPr>
      </w:pPr>
      <w:r w:rsidRPr="006A2420">
        <w:rPr>
          <w:rFonts w:ascii="Times New Roman" w:hAnsi="Times New Roman" w:cs="Times New Roman"/>
          <w:spacing w:val="-1"/>
          <w:sz w:val="24"/>
          <w:szCs w:val="24"/>
        </w:rPr>
        <w:t xml:space="preserve">4.10.1.2 O local da realização </w:t>
      </w:r>
      <w:r w:rsidR="00081795" w:rsidRPr="006A2420">
        <w:rPr>
          <w:rFonts w:ascii="Times New Roman" w:hAnsi="Times New Roman" w:cs="Times New Roman"/>
          <w:spacing w:val="-1"/>
          <w:sz w:val="24"/>
          <w:szCs w:val="24"/>
        </w:rPr>
        <w:t>da Prova de Conceito será na se</w:t>
      </w:r>
      <w:r w:rsidRPr="006A2420">
        <w:rPr>
          <w:rFonts w:ascii="Times New Roman" w:hAnsi="Times New Roman" w:cs="Times New Roman"/>
          <w:spacing w:val="-1"/>
          <w:sz w:val="24"/>
          <w:szCs w:val="24"/>
        </w:rPr>
        <w:t xml:space="preserve">de da Secretaria Municipal de Saúde, à Rua da Maçonaria, 320, Centro, Três Rios, no entanto, a data e a </w:t>
      </w:r>
      <w:r w:rsidR="00687E37" w:rsidRPr="006A2420">
        <w:rPr>
          <w:rFonts w:ascii="Times New Roman" w:hAnsi="Times New Roman" w:cs="Times New Roman"/>
          <w:spacing w:val="-1"/>
          <w:sz w:val="24"/>
          <w:szCs w:val="24"/>
        </w:rPr>
        <w:t>hora da Prova de Conceito serão</w:t>
      </w:r>
      <w:r w:rsidRPr="006A2420">
        <w:rPr>
          <w:rFonts w:ascii="Times New Roman" w:hAnsi="Times New Roman" w:cs="Times New Roman"/>
          <w:spacing w:val="-1"/>
          <w:sz w:val="24"/>
          <w:szCs w:val="24"/>
        </w:rPr>
        <w:t xml:space="preserve"> informad</w:t>
      </w:r>
      <w:r w:rsidR="00687E37" w:rsidRPr="006A2420">
        <w:rPr>
          <w:rFonts w:ascii="Times New Roman" w:hAnsi="Times New Roman" w:cs="Times New Roman"/>
          <w:spacing w:val="-1"/>
          <w:sz w:val="24"/>
          <w:szCs w:val="24"/>
        </w:rPr>
        <w:t>a</w:t>
      </w:r>
      <w:r w:rsidRPr="006A2420">
        <w:rPr>
          <w:rFonts w:ascii="Times New Roman" w:hAnsi="Times New Roman" w:cs="Times New Roman"/>
          <w:spacing w:val="-1"/>
          <w:sz w:val="24"/>
          <w:szCs w:val="24"/>
        </w:rPr>
        <w:t>s pelo pregoeiro, por meio de mensagem no sistema, para que o licitante classificado</w:t>
      </w:r>
      <w:r w:rsidR="00687E37" w:rsidRPr="006A2420">
        <w:rPr>
          <w:rFonts w:ascii="Times New Roman" w:hAnsi="Times New Roman" w:cs="Times New Roman"/>
          <w:spacing w:val="-1"/>
          <w:sz w:val="24"/>
          <w:szCs w:val="24"/>
        </w:rPr>
        <w:t xml:space="preserve"> em primeiro lugar, munido de equipamentos e pessoal qualificado possa executar a demonstração prática do sistema, e ainda para que os interessados e demais licitantes p</w:t>
      </w:r>
      <w:r w:rsidR="00081795" w:rsidRPr="006A2420">
        <w:rPr>
          <w:rFonts w:ascii="Times New Roman" w:hAnsi="Times New Roman" w:cs="Times New Roman"/>
          <w:spacing w:val="-1"/>
          <w:sz w:val="24"/>
          <w:szCs w:val="24"/>
        </w:rPr>
        <w:t>ossam acompanhar o procedimento</w:t>
      </w:r>
      <w:r w:rsidR="00687E37" w:rsidRPr="006A2420">
        <w:rPr>
          <w:rFonts w:ascii="Times New Roman" w:hAnsi="Times New Roman" w:cs="Times New Roman"/>
          <w:spacing w:val="-1"/>
          <w:sz w:val="24"/>
          <w:szCs w:val="24"/>
        </w:rPr>
        <w:t>, devendo o resultado da avali</w:t>
      </w:r>
      <w:r w:rsidR="00081795" w:rsidRPr="006A2420">
        <w:rPr>
          <w:rFonts w:ascii="Times New Roman" w:hAnsi="Times New Roman" w:cs="Times New Roman"/>
          <w:spacing w:val="-1"/>
          <w:sz w:val="24"/>
          <w:szCs w:val="24"/>
        </w:rPr>
        <w:t>ação</w:t>
      </w:r>
      <w:r w:rsidR="00F91746" w:rsidRPr="006A2420">
        <w:rPr>
          <w:rFonts w:ascii="Times New Roman" w:hAnsi="Times New Roman" w:cs="Times New Roman"/>
          <w:spacing w:val="-1"/>
          <w:sz w:val="24"/>
          <w:szCs w:val="24"/>
        </w:rPr>
        <w:t>,</w:t>
      </w:r>
      <w:r w:rsidR="00081795" w:rsidRPr="006A2420">
        <w:rPr>
          <w:rFonts w:ascii="Times New Roman" w:hAnsi="Times New Roman" w:cs="Times New Roman"/>
          <w:spacing w:val="-1"/>
          <w:sz w:val="24"/>
          <w:szCs w:val="24"/>
        </w:rPr>
        <w:t xml:space="preserve"> ser divulgado por meio de mensagem no si</w:t>
      </w:r>
      <w:r w:rsidR="00B9670F" w:rsidRPr="006A2420">
        <w:rPr>
          <w:rFonts w:ascii="Times New Roman" w:hAnsi="Times New Roman" w:cs="Times New Roman"/>
          <w:spacing w:val="-1"/>
          <w:sz w:val="24"/>
          <w:szCs w:val="24"/>
        </w:rPr>
        <w:t>s</w:t>
      </w:r>
      <w:r w:rsidR="00081795" w:rsidRPr="006A2420">
        <w:rPr>
          <w:rFonts w:ascii="Times New Roman" w:hAnsi="Times New Roman" w:cs="Times New Roman"/>
          <w:spacing w:val="-1"/>
          <w:sz w:val="24"/>
          <w:szCs w:val="24"/>
        </w:rPr>
        <w:t>tema e no site oficial do município.</w:t>
      </w:r>
    </w:p>
    <w:p w14:paraId="56B78D1D" w14:textId="77777777" w:rsidR="00F663FA" w:rsidRPr="006A2420" w:rsidRDefault="00F663FA" w:rsidP="005D01DE">
      <w:pPr>
        <w:pStyle w:val="Corpodetexto"/>
        <w:spacing w:before="107" w:line="360" w:lineRule="auto"/>
        <w:ind w:left="196"/>
        <w:jc w:val="both"/>
        <w:rPr>
          <w:rFonts w:ascii="Times New Roman" w:hAnsi="Times New Roman" w:cs="Times New Roman"/>
          <w:spacing w:val="-1"/>
          <w:sz w:val="24"/>
          <w:szCs w:val="24"/>
        </w:rPr>
      </w:pPr>
      <w:r w:rsidRPr="006A2420">
        <w:rPr>
          <w:rFonts w:ascii="Times New Roman" w:hAnsi="Times New Roman" w:cs="Times New Roman"/>
          <w:spacing w:val="-1"/>
          <w:sz w:val="24"/>
          <w:szCs w:val="24"/>
        </w:rPr>
        <w:t>4.10.1.3 Será exigida do primeiro colocado a apresentação de amostra do sistema ofertado para a realização dos testes necessários à verificação de seu atendimento às especificações técnicas definidas no Anexo II deste Termo, bem como, a apresentação que seguirá os critérios de avaliação, dispostos no referido Anexo;</w:t>
      </w:r>
    </w:p>
    <w:p w14:paraId="5AAD7830" w14:textId="77777777" w:rsidR="00F663FA" w:rsidRPr="006A2420" w:rsidRDefault="00F663FA" w:rsidP="005D01DE">
      <w:pPr>
        <w:pStyle w:val="Corpodetexto"/>
        <w:spacing w:before="107" w:line="360" w:lineRule="auto"/>
        <w:ind w:left="196"/>
        <w:jc w:val="both"/>
        <w:rPr>
          <w:rFonts w:ascii="Times New Roman" w:hAnsi="Times New Roman" w:cs="Times New Roman"/>
          <w:spacing w:val="-1"/>
          <w:sz w:val="24"/>
          <w:szCs w:val="24"/>
        </w:rPr>
      </w:pPr>
      <w:r w:rsidRPr="006A2420">
        <w:rPr>
          <w:rFonts w:ascii="Times New Roman" w:hAnsi="Times New Roman" w:cs="Times New Roman"/>
          <w:spacing w:val="-1"/>
          <w:sz w:val="24"/>
          <w:szCs w:val="24"/>
        </w:rPr>
        <w:t xml:space="preserve">4.10.1.4 A apresentação do sistema tem por objetivo a verificação de suas compatibilidades com as especificções do objeto desta licitação, devendo ser efetivada </w:t>
      </w:r>
      <w:r w:rsidR="00B9670F" w:rsidRPr="006A2420">
        <w:rPr>
          <w:rFonts w:ascii="Times New Roman" w:hAnsi="Times New Roman" w:cs="Times New Roman"/>
          <w:spacing w:val="-1"/>
          <w:sz w:val="24"/>
          <w:szCs w:val="24"/>
        </w:rPr>
        <w:lastRenderedPageBreak/>
        <w:t xml:space="preserve">no prazo máximo de </w:t>
      </w:r>
      <w:r w:rsidRPr="006A2420">
        <w:rPr>
          <w:rFonts w:ascii="Times New Roman" w:hAnsi="Times New Roman" w:cs="Times New Roman"/>
          <w:spacing w:val="-1"/>
          <w:sz w:val="24"/>
          <w:szCs w:val="24"/>
        </w:rPr>
        <w:t>05 (cinco) dias úteis, contados a partir da sua notificaçã</w:t>
      </w:r>
      <w:r w:rsidR="00B9670F" w:rsidRPr="006A2420">
        <w:rPr>
          <w:rFonts w:ascii="Times New Roman" w:hAnsi="Times New Roman" w:cs="Times New Roman"/>
          <w:spacing w:val="-1"/>
          <w:sz w:val="24"/>
          <w:szCs w:val="24"/>
        </w:rPr>
        <w:t xml:space="preserve">o, que será realizada por meio </w:t>
      </w:r>
      <w:r w:rsidRPr="006A2420">
        <w:rPr>
          <w:rFonts w:ascii="Times New Roman" w:hAnsi="Times New Roman" w:cs="Times New Roman"/>
          <w:spacing w:val="-1"/>
          <w:sz w:val="24"/>
          <w:szCs w:val="24"/>
        </w:rPr>
        <w:t>de mensagem no sistema;</w:t>
      </w:r>
    </w:p>
    <w:p w14:paraId="4BE89D6F" w14:textId="77777777" w:rsidR="00D67717" w:rsidRPr="006A2420" w:rsidRDefault="0004425A" w:rsidP="005D01DE">
      <w:pPr>
        <w:pStyle w:val="Corpodetexto"/>
        <w:spacing w:before="107" w:line="360" w:lineRule="auto"/>
        <w:ind w:left="196"/>
        <w:jc w:val="both"/>
        <w:rPr>
          <w:rFonts w:ascii="Times New Roman" w:hAnsi="Times New Roman" w:cs="Times New Roman"/>
          <w:spacing w:val="-1"/>
          <w:sz w:val="24"/>
          <w:szCs w:val="24"/>
        </w:rPr>
      </w:pPr>
      <w:r w:rsidRPr="006A2420">
        <w:rPr>
          <w:rFonts w:ascii="Times New Roman" w:hAnsi="Times New Roman" w:cs="Times New Roman"/>
          <w:spacing w:val="-1"/>
          <w:sz w:val="24"/>
          <w:szCs w:val="24"/>
        </w:rPr>
        <w:t>4.10.1.5 O sistem</w:t>
      </w:r>
      <w:r w:rsidR="00816B99" w:rsidRPr="006A2420">
        <w:rPr>
          <w:rFonts w:ascii="Times New Roman" w:hAnsi="Times New Roman" w:cs="Times New Roman"/>
          <w:spacing w:val="-1"/>
          <w:sz w:val="24"/>
          <w:szCs w:val="24"/>
        </w:rPr>
        <w:t>a será analisado pela Comissão de Avaliação, que emitirá re</w:t>
      </w:r>
      <w:r w:rsidRPr="006A2420">
        <w:rPr>
          <w:rFonts w:ascii="Times New Roman" w:hAnsi="Times New Roman" w:cs="Times New Roman"/>
          <w:spacing w:val="-1"/>
          <w:sz w:val="24"/>
          <w:szCs w:val="24"/>
        </w:rPr>
        <w:t>l</w:t>
      </w:r>
      <w:r w:rsidR="00816B99" w:rsidRPr="006A2420">
        <w:rPr>
          <w:rFonts w:ascii="Times New Roman" w:hAnsi="Times New Roman" w:cs="Times New Roman"/>
          <w:spacing w:val="-1"/>
          <w:sz w:val="24"/>
          <w:szCs w:val="24"/>
        </w:rPr>
        <w:t>a</w:t>
      </w:r>
      <w:r w:rsidRPr="006A2420">
        <w:rPr>
          <w:rFonts w:ascii="Times New Roman" w:hAnsi="Times New Roman" w:cs="Times New Roman"/>
          <w:spacing w:val="-1"/>
          <w:sz w:val="24"/>
          <w:szCs w:val="24"/>
        </w:rPr>
        <w:t>tório acerca do produto apresentado, podendo, ainda, serem realiz</w:t>
      </w:r>
      <w:r w:rsidR="00816B99" w:rsidRPr="006A2420">
        <w:rPr>
          <w:rFonts w:ascii="Times New Roman" w:hAnsi="Times New Roman" w:cs="Times New Roman"/>
          <w:spacing w:val="-1"/>
          <w:sz w:val="24"/>
          <w:szCs w:val="24"/>
        </w:rPr>
        <w:t>ados testes ou quaisquer outros</w:t>
      </w:r>
      <w:r w:rsidRPr="006A2420">
        <w:rPr>
          <w:rFonts w:ascii="Times New Roman" w:hAnsi="Times New Roman" w:cs="Times New Roman"/>
          <w:spacing w:val="-1"/>
          <w:sz w:val="24"/>
          <w:szCs w:val="24"/>
        </w:rPr>
        <w:t xml:space="preserve"> procedimentos necessários para adequada verificação das amostras apresentadas;</w:t>
      </w:r>
    </w:p>
    <w:p w14:paraId="35EC768E" w14:textId="77777777" w:rsidR="0004425A" w:rsidRPr="006A2420" w:rsidRDefault="0004425A" w:rsidP="005D01DE">
      <w:pPr>
        <w:pStyle w:val="Corpodetexto"/>
        <w:spacing w:before="107" w:line="360" w:lineRule="auto"/>
        <w:ind w:left="196"/>
        <w:jc w:val="both"/>
        <w:rPr>
          <w:rFonts w:ascii="Times New Roman" w:hAnsi="Times New Roman" w:cs="Times New Roman"/>
          <w:spacing w:val="-1"/>
          <w:sz w:val="24"/>
          <w:szCs w:val="24"/>
        </w:rPr>
      </w:pPr>
      <w:r w:rsidRPr="006A2420">
        <w:rPr>
          <w:rFonts w:ascii="Times New Roman" w:hAnsi="Times New Roman" w:cs="Times New Roman"/>
          <w:spacing w:val="-1"/>
          <w:sz w:val="24"/>
          <w:szCs w:val="24"/>
        </w:rPr>
        <w:t>4.10.1.6 A proposta do licitante será desclassificada no caso da amostra do sistema de operação não tiver fito ou escopo específico para as atividades licitadas, sendo reprovada, devendo a mesma ser notificada para ciência do relatório;</w:t>
      </w:r>
    </w:p>
    <w:p w14:paraId="4B8CE726" w14:textId="77777777" w:rsidR="00492033" w:rsidRPr="006A2420" w:rsidRDefault="0004425A" w:rsidP="0004425A">
      <w:pPr>
        <w:pStyle w:val="Corpodetexto"/>
        <w:spacing w:before="107" w:line="360" w:lineRule="auto"/>
        <w:ind w:left="196"/>
        <w:jc w:val="both"/>
        <w:rPr>
          <w:rFonts w:ascii="Times New Roman" w:hAnsi="Times New Roman" w:cs="Times New Roman"/>
          <w:spacing w:val="-1"/>
          <w:sz w:val="24"/>
          <w:szCs w:val="24"/>
        </w:rPr>
      </w:pPr>
      <w:r w:rsidRPr="006A2420">
        <w:rPr>
          <w:rFonts w:ascii="Times New Roman" w:hAnsi="Times New Roman" w:cs="Times New Roman"/>
          <w:spacing w:val="-1"/>
          <w:sz w:val="24"/>
          <w:szCs w:val="24"/>
        </w:rPr>
        <w:t>4.10.1.7 A desclassificação da proposta na forma prevista no subitem anterior acarretará o consequente chamamento do segundo colocado, adotando-se o mesmo procedimento em relação à amostra dos sistema.</w:t>
      </w:r>
    </w:p>
    <w:p w14:paraId="778C742B" w14:textId="77777777" w:rsidR="00492033" w:rsidRPr="006A2420" w:rsidRDefault="00492033" w:rsidP="00D94F85">
      <w:pPr>
        <w:pStyle w:val="Corpodetexto"/>
        <w:spacing w:before="107" w:line="360" w:lineRule="auto"/>
        <w:ind w:left="196"/>
        <w:jc w:val="right"/>
        <w:rPr>
          <w:rFonts w:ascii="Times New Roman" w:hAnsi="Times New Roman" w:cs="Times New Roman"/>
          <w:spacing w:val="-1"/>
          <w:sz w:val="24"/>
          <w:szCs w:val="24"/>
        </w:rPr>
      </w:pPr>
    </w:p>
    <w:p w14:paraId="62518DE1" w14:textId="77777777" w:rsidR="004F11AB" w:rsidRPr="006A2420" w:rsidRDefault="004F11AB" w:rsidP="00D97E5A">
      <w:pPr>
        <w:pStyle w:val="PargrafodaLista"/>
        <w:numPr>
          <w:ilvl w:val="0"/>
          <w:numId w:val="8"/>
        </w:numPr>
        <w:tabs>
          <w:tab w:val="left" w:pos="767"/>
        </w:tabs>
        <w:spacing w:line="360" w:lineRule="auto"/>
        <w:ind w:left="760" w:hanging="357"/>
        <w:rPr>
          <w:b/>
        </w:rPr>
      </w:pPr>
      <w:r w:rsidRPr="006A2420">
        <w:rPr>
          <w:b/>
        </w:rPr>
        <w:t>Garantia de execução do contrato</w:t>
      </w:r>
    </w:p>
    <w:p w14:paraId="6DBCDF1B" w14:textId="77777777" w:rsidR="004F11AB" w:rsidRPr="006A2420" w:rsidRDefault="004F11AB" w:rsidP="00E812C9">
      <w:pPr>
        <w:tabs>
          <w:tab w:val="left" w:pos="767"/>
        </w:tabs>
        <w:spacing w:line="276" w:lineRule="auto"/>
        <w:ind w:left="405"/>
        <w:rPr>
          <w:bCs/>
        </w:rPr>
      </w:pPr>
      <w:r w:rsidRPr="006A2420">
        <w:rPr>
          <w:bCs/>
        </w:rPr>
        <w:t>Será exigida garantia?</w:t>
      </w:r>
    </w:p>
    <w:p w14:paraId="01C7FE02" w14:textId="77777777" w:rsidR="004F11AB" w:rsidRPr="006A2420" w:rsidRDefault="000500C9" w:rsidP="00E812C9">
      <w:pPr>
        <w:tabs>
          <w:tab w:val="left" w:pos="767"/>
        </w:tabs>
        <w:spacing w:line="276" w:lineRule="auto"/>
        <w:rPr>
          <w:bCs/>
        </w:rPr>
      </w:pPr>
      <w:r w:rsidRPr="006A2420">
        <w:rPr>
          <w:bCs/>
        </w:rPr>
        <w:t xml:space="preserve">   </w:t>
      </w:r>
      <w:proofErr w:type="gramStart"/>
      <w:r w:rsidR="004F11AB" w:rsidRPr="006A2420">
        <w:rPr>
          <w:bCs/>
        </w:rPr>
        <w:t>(</w:t>
      </w:r>
      <w:r w:rsidRPr="006A2420">
        <w:rPr>
          <w:bCs/>
        </w:rPr>
        <w:t xml:space="preserve"> x</w:t>
      </w:r>
      <w:proofErr w:type="gramEnd"/>
      <w:r w:rsidRPr="006A2420">
        <w:rPr>
          <w:bCs/>
        </w:rPr>
        <w:t xml:space="preserve"> </w:t>
      </w:r>
      <w:r w:rsidR="004F11AB" w:rsidRPr="006A2420">
        <w:rPr>
          <w:bCs/>
        </w:rPr>
        <w:t>) Não</w:t>
      </w:r>
    </w:p>
    <w:p w14:paraId="7068351E" w14:textId="77777777" w:rsidR="00A53A4C" w:rsidRPr="006A2420" w:rsidRDefault="00F21830" w:rsidP="00F21830">
      <w:pPr>
        <w:tabs>
          <w:tab w:val="left" w:pos="767"/>
        </w:tabs>
        <w:spacing w:line="360" w:lineRule="auto"/>
        <w:jc w:val="both"/>
        <w:rPr>
          <w:bCs/>
        </w:rPr>
      </w:pPr>
      <w:r w:rsidRPr="006A2420">
        <w:rPr>
          <w:bCs/>
        </w:rPr>
        <w:tab/>
      </w:r>
    </w:p>
    <w:p w14:paraId="68CAA80D" w14:textId="77777777" w:rsidR="00A53A4C" w:rsidRPr="006A2420" w:rsidRDefault="004F11AB" w:rsidP="004C7E6F">
      <w:pPr>
        <w:spacing w:line="360" w:lineRule="auto"/>
        <w:rPr>
          <w:b/>
          <w:bCs/>
        </w:rPr>
      </w:pPr>
      <w:r w:rsidRPr="006A2420">
        <w:rPr>
          <w:b/>
          <w:bCs/>
        </w:rPr>
        <w:t>5</w:t>
      </w:r>
      <w:r w:rsidR="00A53A4C" w:rsidRPr="006A2420">
        <w:rPr>
          <w:b/>
          <w:bCs/>
        </w:rPr>
        <w:t>. M</w:t>
      </w:r>
      <w:r w:rsidR="000500C9" w:rsidRPr="006A2420">
        <w:rPr>
          <w:b/>
          <w:bCs/>
        </w:rPr>
        <w:t xml:space="preserve">ODELO DE EXECUÇÃO DO OBJETO </w:t>
      </w:r>
      <w:proofErr w:type="gramStart"/>
      <w:r w:rsidR="000500C9" w:rsidRPr="006A2420">
        <w:rPr>
          <w:b/>
          <w:bCs/>
        </w:rPr>
        <w:t xml:space="preserve">-  </w:t>
      </w:r>
      <w:r w:rsidR="00A53A4C" w:rsidRPr="006A2420">
        <w:rPr>
          <w:b/>
          <w:bCs/>
        </w:rPr>
        <w:t>art.</w:t>
      </w:r>
      <w:proofErr w:type="gramEnd"/>
      <w:r w:rsidR="00A53A4C" w:rsidRPr="006A2420">
        <w:rPr>
          <w:b/>
          <w:bCs/>
        </w:rPr>
        <w:t xml:space="preserve"> 6º, XXIII, “e”, e art. 40, §1º, inciso II, da Lei nº 14.133/2021</w:t>
      </w:r>
    </w:p>
    <w:p w14:paraId="419DD7B5" w14:textId="77777777" w:rsidR="00815D42" w:rsidRPr="006A2420" w:rsidRDefault="00815D42" w:rsidP="00D97E5A">
      <w:pPr>
        <w:pStyle w:val="PargrafodaLista"/>
        <w:numPr>
          <w:ilvl w:val="0"/>
          <w:numId w:val="4"/>
        </w:numPr>
        <w:spacing w:line="360" w:lineRule="auto"/>
        <w:ind w:right="228"/>
        <w:contextualSpacing w:val="0"/>
        <w:rPr>
          <w:rFonts w:eastAsia="Arial"/>
          <w:b/>
          <w:vanish/>
          <w:lang w:val="pt-PT" w:eastAsia="en-US"/>
        </w:rPr>
      </w:pPr>
    </w:p>
    <w:p w14:paraId="5F69248D" w14:textId="77777777" w:rsidR="00815D42" w:rsidRPr="006A2420" w:rsidRDefault="00815D42" w:rsidP="00D97E5A">
      <w:pPr>
        <w:pStyle w:val="PargrafodaLista"/>
        <w:numPr>
          <w:ilvl w:val="0"/>
          <w:numId w:val="4"/>
        </w:numPr>
        <w:spacing w:line="360" w:lineRule="auto"/>
        <w:ind w:right="228"/>
        <w:contextualSpacing w:val="0"/>
        <w:rPr>
          <w:rFonts w:eastAsia="Arial"/>
          <w:b/>
          <w:vanish/>
          <w:lang w:val="pt-PT" w:eastAsia="en-US"/>
        </w:rPr>
      </w:pPr>
    </w:p>
    <w:p w14:paraId="5FAC2158" w14:textId="77777777" w:rsidR="00815D42" w:rsidRPr="006A2420" w:rsidRDefault="00815D42" w:rsidP="00D97E5A">
      <w:pPr>
        <w:pStyle w:val="PargrafodaLista"/>
        <w:numPr>
          <w:ilvl w:val="0"/>
          <w:numId w:val="4"/>
        </w:numPr>
        <w:spacing w:line="360" w:lineRule="auto"/>
        <w:ind w:right="228"/>
        <w:contextualSpacing w:val="0"/>
        <w:rPr>
          <w:rFonts w:eastAsia="Arial"/>
          <w:b/>
          <w:vanish/>
          <w:lang w:val="pt-PT" w:eastAsia="en-US"/>
        </w:rPr>
      </w:pPr>
    </w:p>
    <w:p w14:paraId="69880AED" w14:textId="77777777" w:rsidR="00A53A4C" w:rsidRPr="006A2420" w:rsidRDefault="00A53A4C" w:rsidP="00F21830">
      <w:pPr>
        <w:pStyle w:val="TableParagraph"/>
        <w:numPr>
          <w:ilvl w:val="1"/>
          <w:numId w:val="9"/>
        </w:numPr>
        <w:spacing w:line="276" w:lineRule="auto"/>
        <w:ind w:right="228"/>
        <w:jc w:val="left"/>
        <w:rPr>
          <w:rFonts w:ascii="Times New Roman" w:hAnsi="Times New Roman" w:cs="Times New Roman"/>
          <w:b/>
        </w:rPr>
      </w:pPr>
      <w:r w:rsidRPr="006A2420">
        <w:rPr>
          <w:rFonts w:ascii="Times New Roman" w:hAnsi="Times New Roman" w:cs="Times New Roman"/>
          <w:b/>
        </w:rPr>
        <w:t>Instrumento</w:t>
      </w:r>
      <w:r w:rsidRPr="006A2420">
        <w:rPr>
          <w:rFonts w:ascii="Times New Roman" w:hAnsi="Times New Roman" w:cs="Times New Roman"/>
          <w:b/>
          <w:spacing w:val="-2"/>
        </w:rPr>
        <w:t xml:space="preserve"> </w:t>
      </w:r>
      <w:r w:rsidRPr="006A2420">
        <w:rPr>
          <w:rFonts w:ascii="Times New Roman" w:hAnsi="Times New Roman" w:cs="Times New Roman"/>
          <w:b/>
        </w:rPr>
        <w:t>Contratual</w:t>
      </w:r>
    </w:p>
    <w:p w14:paraId="23181DC3" w14:textId="5975ADA9" w:rsidR="00A53A4C" w:rsidRPr="006A2420" w:rsidRDefault="00C3674D" w:rsidP="00F21830">
      <w:pPr>
        <w:pStyle w:val="TableParagraph"/>
        <w:spacing w:line="276" w:lineRule="auto"/>
        <w:ind w:left="196" w:right="228"/>
        <w:jc w:val="left"/>
        <w:rPr>
          <w:rFonts w:ascii="Times New Roman" w:hAnsi="Times New Roman" w:cs="Times New Roman"/>
          <w:spacing w:val="-4"/>
        </w:rPr>
      </w:pPr>
      <w:r w:rsidRPr="006A2420">
        <w:rPr>
          <w:rFonts w:ascii="Times New Roman" w:hAnsi="Times New Roman" w:cs="Times New Roman"/>
          <w:spacing w:val="-5"/>
        </w:rPr>
        <w:t xml:space="preserve">( x </w:t>
      </w:r>
      <w:r w:rsidR="00A53A4C" w:rsidRPr="006A2420">
        <w:rPr>
          <w:rFonts w:ascii="Times New Roman" w:hAnsi="Times New Roman" w:cs="Times New Roman"/>
          <w:spacing w:val="-5"/>
        </w:rPr>
        <w:t>)</w:t>
      </w:r>
      <w:r w:rsidR="00A53A4C" w:rsidRPr="006A2420">
        <w:rPr>
          <w:rFonts w:ascii="Times New Roman" w:hAnsi="Times New Roman" w:cs="Times New Roman"/>
          <w:spacing w:val="-10"/>
        </w:rPr>
        <w:t xml:space="preserve"> </w:t>
      </w:r>
      <w:r w:rsidR="00A53A4C" w:rsidRPr="006A2420">
        <w:rPr>
          <w:rFonts w:ascii="Times New Roman" w:hAnsi="Times New Roman" w:cs="Times New Roman"/>
          <w:spacing w:val="-5"/>
        </w:rPr>
        <w:t>Somente</w:t>
      </w:r>
      <w:r w:rsidR="0021172C">
        <w:rPr>
          <w:rFonts w:ascii="Times New Roman" w:hAnsi="Times New Roman" w:cs="Times New Roman"/>
          <w:spacing w:val="-5"/>
        </w:rPr>
        <w:t xml:space="preserve"> </w:t>
      </w:r>
      <w:r w:rsidR="00A53A4C" w:rsidRPr="006A2420">
        <w:rPr>
          <w:rFonts w:ascii="Times New Roman" w:hAnsi="Times New Roman" w:cs="Times New Roman"/>
          <w:spacing w:val="-10"/>
        </w:rPr>
        <w:t xml:space="preserve"> </w:t>
      </w:r>
      <w:r w:rsidR="00A53A4C" w:rsidRPr="006A2420">
        <w:rPr>
          <w:rFonts w:ascii="Times New Roman" w:hAnsi="Times New Roman" w:cs="Times New Roman"/>
          <w:spacing w:val="-4"/>
        </w:rPr>
        <w:t>por</w:t>
      </w:r>
      <w:r w:rsidR="00A53A4C" w:rsidRPr="006A2420">
        <w:rPr>
          <w:rFonts w:ascii="Times New Roman" w:hAnsi="Times New Roman" w:cs="Times New Roman"/>
          <w:spacing w:val="-10"/>
        </w:rPr>
        <w:t xml:space="preserve"> </w:t>
      </w:r>
      <w:r w:rsidR="00A53A4C" w:rsidRPr="006A2420">
        <w:rPr>
          <w:rFonts w:ascii="Times New Roman" w:hAnsi="Times New Roman" w:cs="Times New Roman"/>
          <w:spacing w:val="-4"/>
        </w:rPr>
        <w:t>assinatura</w:t>
      </w:r>
      <w:r w:rsidR="00A53A4C" w:rsidRPr="006A2420">
        <w:rPr>
          <w:rFonts w:ascii="Times New Roman" w:hAnsi="Times New Roman" w:cs="Times New Roman"/>
          <w:spacing w:val="-10"/>
        </w:rPr>
        <w:t xml:space="preserve"> </w:t>
      </w:r>
      <w:r w:rsidR="00A53A4C" w:rsidRPr="006A2420">
        <w:rPr>
          <w:rFonts w:ascii="Times New Roman" w:hAnsi="Times New Roman" w:cs="Times New Roman"/>
          <w:spacing w:val="-4"/>
        </w:rPr>
        <w:t>de</w:t>
      </w:r>
      <w:r w:rsidR="00A53A4C" w:rsidRPr="006A2420">
        <w:rPr>
          <w:rFonts w:ascii="Times New Roman" w:hAnsi="Times New Roman" w:cs="Times New Roman"/>
          <w:spacing w:val="-10"/>
        </w:rPr>
        <w:t xml:space="preserve"> </w:t>
      </w:r>
      <w:r w:rsidR="00A53A4C" w:rsidRPr="006A2420">
        <w:rPr>
          <w:rFonts w:ascii="Times New Roman" w:hAnsi="Times New Roman" w:cs="Times New Roman"/>
          <w:spacing w:val="-4"/>
        </w:rPr>
        <w:t>contrato</w:t>
      </w:r>
    </w:p>
    <w:p w14:paraId="6F3A7863" w14:textId="77777777" w:rsidR="00A53A4C" w:rsidRPr="006A2420" w:rsidRDefault="00A53A4C" w:rsidP="00F21830">
      <w:pPr>
        <w:pStyle w:val="TableParagraph"/>
        <w:spacing w:line="276" w:lineRule="auto"/>
        <w:ind w:left="196" w:right="228"/>
        <w:jc w:val="left"/>
        <w:rPr>
          <w:rFonts w:ascii="Times New Roman" w:hAnsi="Times New Roman" w:cs="Times New Roman"/>
        </w:rPr>
      </w:pPr>
      <w:r w:rsidRPr="006A2420">
        <w:rPr>
          <w:rFonts w:ascii="Times New Roman" w:hAnsi="Times New Roman" w:cs="Times New Roman"/>
          <w:spacing w:val="-57"/>
        </w:rPr>
        <w:t xml:space="preserve"> </w:t>
      </w:r>
    </w:p>
    <w:p w14:paraId="312950CC" w14:textId="77777777" w:rsidR="00A53A4C" w:rsidRPr="006A2420" w:rsidRDefault="00A53A4C" w:rsidP="00F21830">
      <w:pPr>
        <w:pStyle w:val="PargrafodaLista"/>
        <w:tabs>
          <w:tab w:val="left" w:pos="1386"/>
        </w:tabs>
        <w:spacing w:line="276" w:lineRule="auto"/>
        <w:ind w:left="196" w:right="228"/>
      </w:pPr>
    </w:p>
    <w:p w14:paraId="190D6C11" w14:textId="77777777" w:rsidR="00A53A4C" w:rsidRPr="006A2420" w:rsidRDefault="00A53A4C" w:rsidP="00F21830">
      <w:pPr>
        <w:pStyle w:val="PargrafodaLista"/>
        <w:numPr>
          <w:ilvl w:val="1"/>
          <w:numId w:val="9"/>
        </w:numPr>
        <w:spacing w:line="276" w:lineRule="auto"/>
        <w:ind w:left="697" w:right="227" w:hanging="357"/>
        <w:jc w:val="both"/>
        <w:rPr>
          <w:b/>
        </w:rPr>
      </w:pPr>
      <w:r w:rsidRPr="006A2420">
        <w:rPr>
          <w:b/>
        </w:rPr>
        <w:t>Vigência (Contrato)</w:t>
      </w:r>
    </w:p>
    <w:p w14:paraId="32F7865E" w14:textId="3A68583B" w:rsidR="00A53A4C" w:rsidRPr="006A2420" w:rsidRDefault="00217F35" w:rsidP="00F21830">
      <w:pPr>
        <w:tabs>
          <w:tab w:val="left" w:pos="621"/>
        </w:tabs>
        <w:spacing w:line="276" w:lineRule="auto"/>
        <w:ind w:left="196" w:right="228"/>
        <w:jc w:val="both"/>
        <w:rPr>
          <w:bCs/>
        </w:rPr>
      </w:pPr>
      <w:r w:rsidRPr="006A2420">
        <w:rPr>
          <w:bCs/>
        </w:rPr>
        <w:t>( x )</w:t>
      </w:r>
      <w:r w:rsidR="00A53A4C" w:rsidRPr="006A2420">
        <w:rPr>
          <w:bCs/>
        </w:rPr>
        <w:t xml:space="preserve"> O prazo de vigência da contratação é d</w:t>
      </w:r>
      <w:r w:rsidRPr="006A2420">
        <w:rPr>
          <w:bCs/>
        </w:rPr>
        <w:t>e 12 meses</w:t>
      </w:r>
      <w:r w:rsidR="00A53A4C" w:rsidRPr="006A2420">
        <w:rPr>
          <w:bCs/>
        </w:rPr>
        <w:t xml:space="preserve"> </w:t>
      </w:r>
      <w:r w:rsidRPr="006A2420">
        <w:rPr>
          <w:bCs/>
        </w:rPr>
        <w:t>contados da assinatura do contrato</w:t>
      </w:r>
      <w:r w:rsidR="00A53A4C" w:rsidRPr="006A2420">
        <w:rPr>
          <w:bCs/>
        </w:rPr>
        <w:t xml:space="preserve">, prorrogável por até </w:t>
      </w:r>
      <w:r w:rsidR="006A14C5">
        <w:rPr>
          <w:bCs/>
        </w:rPr>
        <w:t>05</w:t>
      </w:r>
      <w:r w:rsidR="00A53A4C" w:rsidRPr="006A2420">
        <w:rPr>
          <w:bCs/>
        </w:rPr>
        <w:t xml:space="preserve"> anos</w:t>
      </w:r>
      <w:r w:rsidR="009C2C52" w:rsidRPr="006A2420">
        <w:rPr>
          <w:bCs/>
        </w:rPr>
        <w:t xml:space="preserve">, </w:t>
      </w:r>
      <w:r w:rsidR="00A53A4C" w:rsidRPr="006A2420">
        <w:rPr>
          <w:bCs/>
        </w:rPr>
        <w:t>na forma dos artigos 106 e 107 da Lei n° 14.133, de 2021.</w:t>
      </w:r>
      <w:r w:rsidR="00F119BA" w:rsidRPr="006A2420">
        <w:rPr>
          <w:bCs/>
        </w:rPr>
        <w:t xml:space="preserve"> </w:t>
      </w:r>
    </w:p>
    <w:p w14:paraId="5CEA94D8" w14:textId="77777777" w:rsidR="00A53A4C" w:rsidRPr="006A2420" w:rsidRDefault="00A53A4C" w:rsidP="00F21830">
      <w:pPr>
        <w:spacing w:line="276" w:lineRule="auto"/>
        <w:ind w:left="196" w:right="228"/>
        <w:jc w:val="both"/>
        <w:rPr>
          <w:bCs/>
        </w:rPr>
      </w:pPr>
    </w:p>
    <w:p w14:paraId="2E5D145C" w14:textId="77777777" w:rsidR="00A53A4C" w:rsidRPr="006A2420" w:rsidRDefault="00A53A4C" w:rsidP="00F21830">
      <w:pPr>
        <w:numPr>
          <w:ilvl w:val="1"/>
          <w:numId w:val="9"/>
        </w:numPr>
        <w:spacing w:line="276" w:lineRule="auto"/>
        <w:ind w:left="340" w:right="227" w:firstLine="0"/>
        <w:jc w:val="both"/>
        <w:rPr>
          <w:b/>
        </w:rPr>
      </w:pPr>
      <w:r w:rsidRPr="006A2420">
        <w:rPr>
          <w:b/>
        </w:rPr>
        <w:t>Vigência (Ata De Registro)</w:t>
      </w:r>
    </w:p>
    <w:p w14:paraId="43E2EADC" w14:textId="77777777" w:rsidR="00FC30AC" w:rsidRPr="006A2420" w:rsidRDefault="00E8370E" w:rsidP="00F21830">
      <w:pPr>
        <w:spacing w:line="276" w:lineRule="auto"/>
        <w:ind w:left="196" w:right="228"/>
        <w:jc w:val="both"/>
        <w:rPr>
          <w:bCs/>
        </w:rPr>
      </w:pPr>
      <w:proofErr w:type="gramStart"/>
      <w:r w:rsidRPr="006A2420">
        <w:rPr>
          <w:bCs/>
        </w:rPr>
        <w:t>( x</w:t>
      </w:r>
      <w:proofErr w:type="gramEnd"/>
      <w:r w:rsidRPr="006A2420">
        <w:rPr>
          <w:bCs/>
        </w:rPr>
        <w:t xml:space="preserve"> </w:t>
      </w:r>
      <w:r w:rsidR="00FC30AC" w:rsidRPr="006A2420">
        <w:rPr>
          <w:bCs/>
        </w:rPr>
        <w:t>) Não se aplica</w:t>
      </w:r>
    </w:p>
    <w:p w14:paraId="7358C0CD" w14:textId="77777777" w:rsidR="00F02403" w:rsidRPr="006A2420" w:rsidRDefault="00F02403" w:rsidP="00F21830">
      <w:pPr>
        <w:tabs>
          <w:tab w:val="left" w:pos="621"/>
        </w:tabs>
        <w:spacing w:line="276" w:lineRule="auto"/>
        <w:ind w:left="196" w:right="228"/>
        <w:jc w:val="both"/>
        <w:rPr>
          <w:bCs/>
        </w:rPr>
      </w:pPr>
      <w:bookmarkStart w:id="2" w:name="art84p"/>
      <w:bookmarkEnd w:id="2"/>
    </w:p>
    <w:p w14:paraId="2EE9723C" w14:textId="77777777" w:rsidR="00A53A4C" w:rsidRPr="006A2420" w:rsidRDefault="00A53A4C" w:rsidP="00F21830">
      <w:pPr>
        <w:numPr>
          <w:ilvl w:val="1"/>
          <w:numId w:val="9"/>
        </w:numPr>
        <w:spacing w:line="276" w:lineRule="auto"/>
        <w:ind w:left="196" w:right="228" w:firstLine="0"/>
        <w:jc w:val="both"/>
        <w:rPr>
          <w:b/>
        </w:rPr>
      </w:pPr>
      <w:r w:rsidRPr="006A2420">
        <w:rPr>
          <w:b/>
        </w:rPr>
        <w:t>Reajuste de Preços</w:t>
      </w:r>
      <w:r w:rsidR="005A3123" w:rsidRPr="006A2420">
        <w:rPr>
          <w:b/>
        </w:rPr>
        <w:t xml:space="preserve"> (Contrato)</w:t>
      </w:r>
    </w:p>
    <w:p w14:paraId="4CD021B7" w14:textId="77777777" w:rsidR="00A53A4C" w:rsidRPr="006A2420" w:rsidRDefault="00A53A4C" w:rsidP="00F21830">
      <w:pPr>
        <w:spacing w:line="276" w:lineRule="auto"/>
        <w:ind w:left="196" w:right="228"/>
        <w:jc w:val="both"/>
      </w:pPr>
      <w:r w:rsidRPr="006A2420">
        <w:rPr>
          <w:bCs/>
        </w:rPr>
        <w:t>(</w:t>
      </w:r>
      <w:r w:rsidR="003A38EF" w:rsidRPr="006A2420">
        <w:rPr>
          <w:bCs/>
        </w:rPr>
        <w:t xml:space="preserve"> x </w:t>
      </w:r>
      <w:r w:rsidRPr="006A2420">
        <w:rPr>
          <w:bCs/>
        </w:rPr>
        <w:t xml:space="preserve">) </w:t>
      </w:r>
      <w:r w:rsidRPr="006A2420">
        <w:t xml:space="preserve">O preço a ser pactuado será fixo e </w:t>
      </w:r>
      <w:r w:rsidR="00581636" w:rsidRPr="006A2420">
        <w:t>ir</w:t>
      </w:r>
      <w:r w:rsidRPr="006A2420">
        <w:t>reajustável</w:t>
      </w:r>
      <w:r w:rsidR="00581636" w:rsidRPr="006A2420">
        <w:t>,</w:t>
      </w:r>
      <w:r w:rsidRPr="006A2420">
        <w:t xml:space="preserve"> inexistindo a possibilidade da adoção pelas partes de qualquer espécie de atualização financeira em que a periodicidade de aplicação seja inferior a 12</w:t>
      </w:r>
      <w:r w:rsidR="00F02403" w:rsidRPr="006A2420">
        <w:t xml:space="preserve"> </w:t>
      </w:r>
      <w:r w:rsidRPr="006A2420">
        <w:t>(doze) meses, em conformidade com o disposto no parágrafo 1º do art. 2º, Lei Federal nº</w:t>
      </w:r>
      <w:r w:rsidR="00565C02" w:rsidRPr="006A2420">
        <w:t xml:space="preserve"> </w:t>
      </w:r>
      <w:r w:rsidRPr="006A2420">
        <w:t>10.192/01.</w:t>
      </w:r>
    </w:p>
    <w:p w14:paraId="67AA52FA" w14:textId="57C7495C" w:rsidR="00A53A4C" w:rsidRPr="006A2420" w:rsidRDefault="00A53A4C" w:rsidP="00F21830">
      <w:pPr>
        <w:spacing w:line="276" w:lineRule="auto"/>
        <w:ind w:left="196" w:right="228"/>
        <w:jc w:val="both"/>
        <w:rPr>
          <w:bCs/>
        </w:rPr>
      </w:pPr>
      <w:proofErr w:type="gramStart"/>
      <w:r w:rsidRPr="006A2420">
        <w:rPr>
          <w:bCs/>
        </w:rPr>
        <w:lastRenderedPageBreak/>
        <w:t>(</w:t>
      </w:r>
      <w:r w:rsidR="003A38EF" w:rsidRPr="006A2420">
        <w:rPr>
          <w:bCs/>
        </w:rPr>
        <w:t xml:space="preserve"> x</w:t>
      </w:r>
      <w:proofErr w:type="gramEnd"/>
      <w:r w:rsidR="003A38EF" w:rsidRPr="006A2420">
        <w:rPr>
          <w:bCs/>
        </w:rPr>
        <w:t xml:space="preserve"> </w:t>
      </w:r>
      <w:r w:rsidRPr="006A2420">
        <w:rPr>
          <w:bCs/>
        </w:rPr>
        <w:t>) Em caso de prorrogação do prazo de vigência d</w:t>
      </w:r>
      <w:r w:rsidR="00F02403" w:rsidRPr="006A2420">
        <w:rPr>
          <w:bCs/>
        </w:rPr>
        <w:t xml:space="preserve">o </w:t>
      </w:r>
      <w:r w:rsidRPr="006A2420">
        <w:rPr>
          <w:bCs/>
        </w:rPr>
        <w:t xml:space="preserve">CONTRATO, e desde que observado o interregno mínimo de um ano, poderá a CONTRATADA fazer jus ao reajuste do acréscimo do valor contratual, utilizando-se a variação </w:t>
      </w:r>
      <w:bookmarkStart w:id="3" w:name="_Hlk191560064"/>
      <w:r w:rsidRPr="006A2420">
        <w:rPr>
          <w:bCs/>
        </w:rPr>
        <w:t>do Índice Nacional de Preços ao Consumidor Amplo (IPCA), instituído pelo Instituto Brasileiro de Geografia e Estatística (IBGE)</w:t>
      </w:r>
      <w:bookmarkEnd w:id="3"/>
      <w:r w:rsidR="003A38EF" w:rsidRPr="006A2420">
        <w:rPr>
          <w:bCs/>
        </w:rPr>
        <w:t>,</w:t>
      </w:r>
      <w:r w:rsidR="0015063E">
        <w:rPr>
          <w:bCs/>
        </w:rPr>
        <w:t xml:space="preserve"> </w:t>
      </w:r>
      <w:r w:rsidRPr="006A2420">
        <w:rPr>
          <w:bCs/>
        </w:rPr>
        <w:t>na forma do que dispõe o § 7º do art. 25 da Lei n.º 14.133/2021 e os artigos 2º e 3º da Lei n.º 10.192, de 14.02.2001.</w:t>
      </w:r>
    </w:p>
    <w:p w14:paraId="0C3E376F" w14:textId="77777777" w:rsidR="000B2E8F" w:rsidRPr="006A2420" w:rsidRDefault="000B2E8F" w:rsidP="00F21830">
      <w:pPr>
        <w:spacing w:line="276" w:lineRule="auto"/>
        <w:ind w:left="196" w:right="228"/>
        <w:jc w:val="both"/>
        <w:rPr>
          <w:bCs/>
        </w:rPr>
      </w:pPr>
    </w:p>
    <w:p w14:paraId="49E16568" w14:textId="77777777" w:rsidR="00A53A4C" w:rsidRPr="006A2420" w:rsidRDefault="00A53A4C" w:rsidP="00C948D5">
      <w:pPr>
        <w:pStyle w:val="Nivel2"/>
      </w:pPr>
    </w:p>
    <w:p w14:paraId="66FC1694" w14:textId="77777777" w:rsidR="00FC30AC" w:rsidRPr="006A2420" w:rsidRDefault="00813229" w:rsidP="00F97A8B">
      <w:pPr>
        <w:spacing w:line="360" w:lineRule="auto"/>
        <w:ind w:left="142"/>
        <w:rPr>
          <w:b/>
          <w:bCs/>
          <w:highlight w:val="yellow"/>
        </w:rPr>
      </w:pPr>
      <w:r w:rsidRPr="006A2420">
        <w:rPr>
          <w:b/>
          <w:bCs/>
        </w:rPr>
        <w:t>5.5</w:t>
      </w:r>
      <w:r w:rsidR="00815D42" w:rsidRPr="006A2420">
        <w:rPr>
          <w:b/>
          <w:bCs/>
        </w:rPr>
        <w:t xml:space="preserve"> </w:t>
      </w:r>
      <w:r w:rsidR="00637344" w:rsidRPr="006A2420">
        <w:rPr>
          <w:b/>
          <w:bCs/>
        </w:rPr>
        <w:tab/>
        <w:t>F</w:t>
      </w:r>
      <w:r w:rsidR="00EC5DC6" w:rsidRPr="006A2420">
        <w:rPr>
          <w:b/>
          <w:bCs/>
        </w:rPr>
        <w:t>orma de execução e formalização dos serviços</w:t>
      </w:r>
    </w:p>
    <w:p w14:paraId="6FFB16C3" w14:textId="77777777" w:rsidR="00E32ED5" w:rsidRPr="006A2420" w:rsidRDefault="00637344" w:rsidP="00E812C9">
      <w:pPr>
        <w:pStyle w:val="PargrafodaLista"/>
        <w:numPr>
          <w:ilvl w:val="0"/>
          <w:numId w:val="1"/>
        </w:numPr>
        <w:spacing w:line="276" w:lineRule="auto"/>
        <w:jc w:val="both"/>
      </w:pPr>
      <w:r w:rsidRPr="006A2420">
        <w:t>A contratação almejada será e</w:t>
      </w:r>
      <w:r w:rsidR="0004425A" w:rsidRPr="006A2420">
        <w:t>fetuada,</w:t>
      </w:r>
      <w:r w:rsidR="00577B10" w:rsidRPr="006A2420">
        <w:t xml:space="preserve"> conforme detalhado </w:t>
      </w:r>
      <w:r w:rsidR="00956F0E" w:rsidRPr="006A2420">
        <w:t>abaixo</w:t>
      </w:r>
      <w:r w:rsidRPr="006A2420">
        <w:t>, de acordo com as disposições deste Termo de Referência.</w:t>
      </w:r>
    </w:p>
    <w:p w14:paraId="0EA51F5E" w14:textId="77777777" w:rsidR="00637344" w:rsidRPr="006A2420" w:rsidRDefault="00637344" w:rsidP="00E812C9">
      <w:pPr>
        <w:pStyle w:val="PargrafodaLista"/>
        <w:numPr>
          <w:ilvl w:val="0"/>
          <w:numId w:val="1"/>
        </w:numPr>
        <w:spacing w:line="276" w:lineRule="auto"/>
        <w:jc w:val="both"/>
      </w:pPr>
      <w:r w:rsidRPr="006A2420">
        <w:t xml:space="preserve">A </w:t>
      </w:r>
      <w:r w:rsidR="00F02403" w:rsidRPr="006A2420">
        <w:t>Contrata</w:t>
      </w:r>
      <w:r w:rsidRPr="006A2420">
        <w:t>da deverá, mediante emprego das melhores técnicas, executar os serviços utilizando-se de materiais, equipamentos, ferramentas e utensílios necessários à perfeita execução contratual.</w:t>
      </w:r>
    </w:p>
    <w:p w14:paraId="6FB11B9B" w14:textId="77777777" w:rsidR="00E32ED5" w:rsidRPr="006A2420" w:rsidRDefault="00637344" w:rsidP="00E812C9">
      <w:pPr>
        <w:pStyle w:val="PargrafodaLista"/>
        <w:numPr>
          <w:ilvl w:val="0"/>
          <w:numId w:val="1"/>
        </w:numPr>
        <w:spacing w:line="276" w:lineRule="auto"/>
        <w:jc w:val="both"/>
      </w:pPr>
      <w:r w:rsidRPr="006A2420">
        <w:t xml:space="preserve">A </w:t>
      </w:r>
      <w:r w:rsidR="00F02403" w:rsidRPr="006A2420">
        <w:t>Contrat</w:t>
      </w:r>
      <w:r w:rsidRPr="006A2420">
        <w:t>ada deverá proporcionar subsídios aos seus profissionais para que se apresentem de forma adequada, trajando uniformes limpos, fornecidos às suas expensas e identificados por crachá com foto</w:t>
      </w:r>
      <w:r w:rsidR="00165BA8" w:rsidRPr="006A2420">
        <w:t>.</w:t>
      </w:r>
    </w:p>
    <w:p w14:paraId="787D0DEE" w14:textId="77777777" w:rsidR="00285558" w:rsidRPr="006A2420" w:rsidRDefault="00637344" w:rsidP="00E812C9">
      <w:pPr>
        <w:pStyle w:val="PargrafodaLista"/>
        <w:numPr>
          <w:ilvl w:val="0"/>
          <w:numId w:val="1"/>
        </w:numPr>
        <w:spacing w:line="276" w:lineRule="auto"/>
        <w:jc w:val="both"/>
      </w:pPr>
      <w:r w:rsidRPr="006A2420">
        <w:t xml:space="preserve">A prestação do serviço deverá atender a legislação municipal vigente, bem como as normas técnicas inerentes ao objeto. </w:t>
      </w:r>
    </w:p>
    <w:p w14:paraId="708C50C7" w14:textId="77777777" w:rsidR="00FC30AC" w:rsidRPr="006A2420" w:rsidRDefault="00637344" w:rsidP="00E812C9">
      <w:pPr>
        <w:pStyle w:val="PargrafodaLista"/>
        <w:numPr>
          <w:ilvl w:val="0"/>
          <w:numId w:val="1"/>
        </w:numPr>
        <w:spacing w:line="276" w:lineRule="auto"/>
        <w:jc w:val="both"/>
      </w:pPr>
      <w:r w:rsidRPr="006A2420">
        <w:t xml:space="preserve">A </w:t>
      </w:r>
      <w:r w:rsidR="00F02403" w:rsidRPr="006A2420">
        <w:t>Cont</w:t>
      </w:r>
      <w:r w:rsidRPr="006A2420">
        <w:t xml:space="preserve">ratada deverá reparar, corrigir, remover, reconstruir ou substituir, às suas expensas, no total ou em parte, no prazo máximo </w:t>
      </w:r>
      <w:r w:rsidR="00AA526E" w:rsidRPr="006A2420">
        <w:t>informado no subitem 7.1</w:t>
      </w:r>
      <w:r w:rsidRPr="006A2420">
        <w:t xml:space="preserve">, os serviços efetuados em que se verificarem vícios, defeitos ou incorreções resultantes da execução </w:t>
      </w:r>
      <w:r w:rsidR="00481B91" w:rsidRPr="006A2420">
        <w:t xml:space="preserve">ou </w:t>
      </w:r>
      <w:r w:rsidRPr="006A2420">
        <w:t>dos materiais empregados, a critério da Administração.</w:t>
      </w:r>
      <w:r w:rsidR="00565C02" w:rsidRPr="006A2420">
        <w:t xml:space="preserve"> </w:t>
      </w:r>
    </w:p>
    <w:p w14:paraId="5203E318" w14:textId="77777777" w:rsidR="00012A62" w:rsidRPr="006A2420" w:rsidRDefault="00012A62" w:rsidP="00E812C9">
      <w:pPr>
        <w:pStyle w:val="PargrafodaLista"/>
        <w:numPr>
          <w:ilvl w:val="0"/>
          <w:numId w:val="1"/>
        </w:numPr>
        <w:spacing w:line="276" w:lineRule="auto"/>
        <w:jc w:val="both"/>
      </w:pPr>
      <w:r w:rsidRPr="006A2420">
        <w:t xml:space="preserve">A implantação será concluída em 03 (três) meses, sendo dividida em 03 (três) fases enumeradas de 01 a 03, sendo o período de cada fase descrito abaixo:  </w:t>
      </w:r>
    </w:p>
    <w:p w14:paraId="7A2BF2D8" w14:textId="77777777" w:rsidR="00012A62" w:rsidRPr="006A2420" w:rsidRDefault="00012A62" w:rsidP="00E812C9">
      <w:pPr>
        <w:pStyle w:val="PargrafodaLista"/>
        <w:numPr>
          <w:ilvl w:val="0"/>
          <w:numId w:val="1"/>
        </w:numPr>
        <w:spacing w:line="276" w:lineRule="auto"/>
        <w:jc w:val="both"/>
      </w:pPr>
      <w:r w:rsidRPr="006A2420">
        <w:t>A primeira fase iniciará imediatamente após a ordem de serviço e da disponibilização dos dados da CONTRATANTE a serem convertidos/importados e deverá ser concluída em até 30 (trinta) dias, e consistirá na conclusão de migração de dados e preparação de ambiente computacional.</w:t>
      </w:r>
    </w:p>
    <w:p w14:paraId="03105497" w14:textId="77777777" w:rsidR="00012A62" w:rsidRPr="006A2420" w:rsidRDefault="00012A62" w:rsidP="00E812C9">
      <w:pPr>
        <w:pStyle w:val="PargrafodaLista"/>
        <w:numPr>
          <w:ilvl w:val="0"/>
          <w:numId w:val="1"/>
        </w:numPr>
        <w:spacing w:line="276" w:lineRule="auto"/>
        <w:jc w:val="both"/>
      </w:pPr>
      <w:r w:rsidRPr="006A2420">
        <w:t>A segunda fase iniciará imediatamente ao término da primeira fase e deverá ser concluída em até 45 (quarenta e cinco) dias, e consistirá no treinamento inicial dos servidores e indicados pela Administração Pública CONTRATANTE para o uso do sistema e operação assistida (acompanhamento in loco do servidor treinado).</w:t>
      </w:r>
    </w:p>
    <w:p w14:paraId="2489CBBF" w14:textId="77777777" w:rsidR="00012A62" w:rsidRPr="006A2420" w:rsidRDefault="00012A62" w:rsidP="00E812C9">
      <w:pPr>
        <w:pStyle w:val="PargrafodaLista"/>
        <w:numPr>
          <w:ilvl w:val="0"/>
          <w:numId w:val="1"/>
        </w:numPr>
        <w:spacing w:line="276" w:lineRule="auto"/>
        <w:jc w:val="both"/>
      </w:pPr>
      <w:r w:rsidRPr="006A2420">
        <w:t>A terceira fase será concomitante às fases anteriores e consistirá na conclusão da implantação do sistema em todas as unidades e serviços de saúde indicadas pela CONTRATANTE.</w:t>
      </w:r>
    </w:p>
    <w:p w14:paraId="555A1C47" w14:textId="77777777" w:rsidR="005C0240" w:rsidRPr="006A2420" w:rsidRDefault="00012A62" w:rsidP="00E812C9">
      <w:pPr>
        <w:pStyle w:val="PargrafodaLista"/>
        <w:numPr>
          <w:ilvl w:val="0"/>
          <w:numId w:val="1"/>
        </w:numPr>
        <w:spacing w:line="276" w:lineRule="auto"/>
        <w:jc w:val="both"/>
      </w:pPr>
      <w:r w:rsidRPr="006A2420">
        <w:t xml:space="preserve">Ao final de cada fase, deverá ser feita a apresentação de relatório da CONTRATADA, atestado pelo responsável administrativo das unidades de saúde </w:t>
      </w:r>
      <w:r w:rsidRPr="006A2420">
        <w:lastRenderedPageBreak/>
        <w:t>e validado pelos gestores do contrato, constando o término da execução da implantação do software.</w:t>
      </w:r>
    </w:p>
    <w:p w14:paraId="7CFBC1FB" w14:textId="77777777" w:rsidR="00CA258E" w:rsidRPr="006A2420" w:rsidRDefault="00CA258E" w:rsidP="00E812C9">
      <w:pPr>
        <w:pStyle w:val="PargrafodaLista"/>
        <w:spacing w:line="276" w:lineRule="auto"/>
        <w:jc w:val="both"/>
      </w:pPr>
    </w:p>
    <w:p w14:paraId="614DB37E" w14:textId="77777777" w:rsidR="00DF1A84" w:rsidRPr="006A2420" w:rsidRDefault="00DF1A84" w:rsidP="002E58E6">
      <w:pPr>
        <w:spacing w:line="360" w:lineRule="auto"/>
        <w:jc w:val="both"/>
        <w:rPr>
          <w:b/>
        </w:rPr>
      </w:pPr>
    </w:p>
    <w:p w14:paraId="7CEBC59B" w14:textId="77777777" w:rsidR="00CA258E" w:rsidRPr="006A2420" w:rsidRDefault="00CA258E" w:rsidP="002E58E6">
      <w:pPr>
        <w:spacing w:line="360" w:lineRule="auto"/>
        <w:jc w:val="both"/>
        <w:rPr>
          <w:b/>
        </w:rPr>
      </w:pPr>
      <w:r w:rsidRPr="006A2420">
        <w:rPr>
          <w:b/>
        </w:rPr>
        <w:t>DESCRIÇÃO DOS SERVIÇOS</w:t>
      </w:r>
    </w:p>
    <w:p w14:paraId="7C08CD88" w14:textId="77777777" w:rsidR="00CA258E" w:rsidRPr="006A2420" w:rsidRDefault="00CA258E" w:rsidP="00D401D5">
      <w:pPr>
        <w:spacing w:line="276" w:lineRule="auto"/>
        <w:jc w:val="both"/>
      </w:pPr>
      <w:r w:rsidRPr="006A2420">
        <w:t>DESENVOLVIMENTO DE SOFTWARE</w:t>
      </w:r>
    </w:p>
    <w:p w14:paraId="78C1CEEB" w14:textId="77777777" w:rsidR="00CA258E" w:rsidRPr="006A2420" w:rsidRDefault="00CA258E" w:rsidP="00D401D5">
      <w:pPr>
        <w:spacing w:line="276" w:lineRule="auto"/>
        <w:jc w:val="both"/>
      </w:pPr>
      <w:r w:rsidRPr="006A2420">
        <w:t>•</w:t>
      </w:r>
      <w:r w:rsidRPr="006A2420">
        <w:tab/>
        <w:t>Consiste no procedimento de levantamento, detalhamento, validação, construção e entrega das solicitações qualificadas como ajustes e customizações, visando: adequação legal, melhoria de funcionalidades existentes, adição de novas funcionalidades e criação de novas rotinas e processos de negócio inexistentes no pretendido projeto.</w:t>
      </w:r>
    </w:p>
    <w:p w14:paraId="3E2BF898" w14:textId="77777777" w:rsidR="00CA258E" w:rsidRPr="006A2420" w:rsidRDefault="00CA258E" w:rsidP="00D401D5">
      <w:pPr>
        <w:spacing w:line="276" w:lineRule="auto"/>
        <w:jc w:val="both"/>
      </w:pPr>
      <w:r w:rsidRPr="006A2420">
        <w:t>•</w:t>
      </w:r>
      <w:r w:rsidRPr="006A2420">
        <w:tab/>
        <w:t>Este serviço irá requerer horas técnicas e para cada hora trabalhada deve ser entendido que haja esforço da equipe técnica na realização das seguintes atividades:</w:t>
      </w:r>
    </w:p>
    <w:p w14:paraId="37ECB65C" w14:textId="77777777" w:rsidR="00CA258E" w:rsidRPr="006A2420" w:rsidRDefault="00CA258E" w:rsidP="00D401D5">
      <w:pPr>
        <w:spacing w:line="276" w:lineRule="auto"/>
        <w:jc w:val="both"/>
      </w:pPr>
      <w:r w:rsidRPr="006A2420">
        <w:t>•</w:t>
      </w:r>
      <w:r w:rsidRPr="006A2420">
        <w:tab/>
        <w:t>Abertura da solicitação qualificada;</w:t>
      </w:r>
    </w:p>
    <w:p w14:paraId="0F1CCAC8" w14:textId="77777777" w:rsidR="00CA258E" w:rsidRPr="006A2420" w:rsidRDefault="00CA258E" w:rsidP="00D401D5">
      <w:pPr>
        <w:spacing w:line="276" w:lineRule="auto"/>
        <w:jc w:val="both"/>
      </w:pPr>
      <w:r w:rsidRPr="006A2420">
        <w:t>•</w:t>
      </w:r>
      <w:r w:rsidRPr="006A2420">
        <w:tab/>
        <w:t>Levantamento e análise preliminar dos processos operacionais, estruturais e funções de negócios dos serviços, unidades e setores envolvidos;</w:t>
      </w:r>
    </w:p>
    <w:p w14:paraId="5E9C0896" w14:textId="77777777" w:rsidR="00CA258E" w:rsidRPr="006A2420" w:rsidRDefault="00CA258E" w:rsidP="00D401D5">
      <w:pPr>
        <w:spacing w:line="276" w:lineRule="auto"/>
        <w:jc w:val="both"/>
      </w:pPr>
      <w:r w:rsidRPr="006A2420">
        <w:t>•</w:t>
      </w:r>
      <w:r w:rsidRPr="006A2420">
        <w:tab/>
        <w:t>Estruturação detalhada da análise preliminar aprovada;</w:t>
      </w:r>
    </w:p>
    <w:p w14:paraId="23024998" w14:textId="77777777" w:rsidR="00CA258E" w:rsidRPr="006A2420" w:rsidRDefault="00CA258E" w:rsidP="00D401D5">
      <w:pPr>
        <w:spacing w:line="276" w:lineRule="auto"/>
        <w:jc w:val="both"/>
      </w:pPr>
      <w:r w:rsidRPr="006A2420">
        <w:t>•</w:t>
      </w:r>
      <w:r w:rsidRPr="006A2420">
        <w:tab/>
        <w:t>Construção da documentação técnica com os devidos fluxos aprovados;</w:t>
      </w:r>
    </w:p>
    <w:p w14:paraId="29CE23A9" w14:textId="77777777" w:rsidR="00CA258E" w:rsidRPr="006A2420" w:rsidRDefault="00CA258E" w:rsidP="00D401D5">
      <w:pPr>
        <w:spacing w:line="276" w:lineRule="auto"/>
        <w:jc w:val="both"/>
      </w:pPr>
      <w:r w:rsidRPr="006A2420">
        <w:t>•</w:t>
      </w:r>
      <w:r w:rsidRPr="006A2420">
        <w:tab/>
        <w:t>Modelagem do banco de dados;</w:t>
      </w:r>
    </w:p>
    <w:p w14:paraId="643AE342" w14:textId="77777777" w:rsidR="00CA258E" w:rsidRPr="006A2420" w:rsidRDefault="00CA258E" w:rsidP="00CA258E">
      <w:pPr>
        <w:spacing w:line="360" w:lineRule="auto"/>
        <w:jc w:val="both"/>
      </w:pPr>
      <w:r w:rsidRPr="006A2420">
        <w:t>•</w:t>
      </w:r>
      <w:r w:rsidRPr="006A2420">
        <w:tab/>
        <w:t>Programação;</w:t>
      </w:r>
    </w:p>
    <w:p w14:paraId="422D4526" w14:textId="77777777" w:rsidR="00CA258E" w:rsidRPr="006A2420" w:rsidRDefault="00CA258E" w:rsidP="00CA258E">
      <w:pPr>
        <w:spacing w:line="360" w:lineRule="auto"/>
        <w:jc w:val="both"/>
      </w:pPr>
      <w:r w:rsidRPr="006A2420">
        <w:t>•</w:t>
      </w:r>
      <w:r w:rsidRPr="006A2420">
        <w:tab/>
        <w:t>Entrega aprovada.</w:t>
      </w:r>
    </w:p>
    <w:p w14:paraId="5DC2AB67" w14:textId="77777777" w:rsidR="00CA258E" w:rsidRPr="006A2420" w:rsidRDefault="00CA258E" w:rsidP="00D401D5">
      <w:pPr>
        <w:spacing w:line="276" w:lineRule="auto"/>
        <w:jc w:val="both"/>
      </w:pPr>
      <w:r w:rsidRPr="006A2420">
        <w:t>•</w:t>
      </w:r>
      <w:r w:rsidRPr="006A2420">
        <w:tab/>
        <w:t>A contabilização das horas trabalhadas neste serviço aplica-se exclusivamente aos chamados técnicos qualificados como customização.</w:t>
      </w:r>
    </w:p>
    <w:p w14:paraId="10367E24" w14:textId="77777777" w:rsidR="00CA258E" w:rsidRPr="006A2420" w:rsidRDefault="00CA258E" w:rsidP="00D401D5">
      <w:pPr>
        <w:spacing w:line="276" w:lineRule="auto"/>
        <w:jc w:val="both"/>
      </w:pPr>
      <w:r w:rsidRPr="006A2420">
        <w:t>•</w:t>
      </w:r>
      <w:r w:rsidRPr="006A2420">
        <w:tab/>
        <w:t>O licitante vencedor deverá disponibilizar, sempre que necessário, a atualização de versão mais atual dos sistemas para atendimento da legislação federal vigente, sem quaisquer ônus adicionais para o município, durante a vigência contratual;</w:t>
      </w:r>
    </w:p>
    <w:p w14:paraId="1591D7E3" w14:textId="77777777" w:rsidR="00CA258E" w:rsidRPr="006A2420" w:rsidRDefault="00CA258E" w:rsidP="00D401D5">
      <w:pPr>
        <w:spacing w:line="276" w:lineRule="auto"/>
        <w:jc w:val="both"/>
      </w:pPr>
      <w:r w:rsidRPr="006A2420">
        <w:t>•</w:t>
      </w:r>
      <w:r w:rsidRPr="006A2420">
        <w:tab/>
        <w:t>O licitante manterá suporte aos operadores do sistema, por atendimento Telefônico, WhatsApp e Portal Web, por 24 horas por dia, durante sete dias por semana.</w:t>
      </w:r>
    </w:p>
    <w:p w14:paraId="1713EAC5" w14:textId="77777777" w:rsidR="00CA258E" w:rsidRPr="006A2420" w:rsidRDefault="00CA258E" w:rsidP="00D401D5">
      <w:pPr>
        <w:spacing w:line="276" w:lineRule="auto"/>
        <w:jc w:val="both"/>
      </w:pPr>
    </w:p>
    <w:p w14:paraId="72225018" w14:textId="77777777" w:rsidR="00CA258E" w:rsidRPr="006A2420" w:rsidRDefault="00CA258E" w:rsidP="00D401D5">
      <w:pPr>
        <w:spacing w:line="276" w:lineRule="auto"/>
        <w:jc w:val="both"/>
      </w:pPr>
      <w:r w:rsidRPr="006A2420">
        <w:t>ASPECTOS TECNOLÓGICOS DO SISTEMA DE INFORMAÇÃO</w:t>
      </w:r>
    </w:p>
    <w:p w14:paraId="2967A254" w14:textId="77777777" w:rsidR="00CA258E" w:rsidRPr="006A2420" w:rsidRDefault="00CA258E" w:rsidP="00D401D5">
      <w:pPr>
        <w:spacing w:line="276" w:lineRule="auto"/>
        <w:jc w:val="both"/>
      </w:pPr>
      <w:r w:rsidRPr="006A2420">
        <w:t>•</w:t>
      </w:r>
      <w:r w:rsidRPr="006A2420">
        <w:tab/>
        <w:t xml:space="preserve"> O sistema deverá estar concebido integralmente em plataforma de tecnologia WEB, tendo sua linguagem de programação interpretada e/ou orientada a objetos devendo todas as suas funcionalidades ser operacionalizadas unicamente através do navegador browser de internet, não sendo aceito o acesso ao sistema através de executáveis, serviços de terminal – Terminal Services – e/ou através de emuladores de terminal – Virtual Machine;</w:t>
      </w:r>
    </w:p>
    <w:p w14:paraId="07CB42DE" w14:textId="77777777" w:rsidR="00CA258E" w:rsidRPr="006A2420" w:rsidRDefault="00CA258E" w:rsidP="00D401D5">
      <w:pPr>
        <w:spacing w:line="276" w:lineRule="auto"/>
        <w:jc w:val="both"/>
      </w:pPr>
      <w:r w:rsidRPr="006A2420">
        <w:t>•</w:t>
      </w:r>
      <w:r w:rsidRPr="006A2420">
        <w:tab/>
        <w:t xml:space="preserve"> O SGBD – Sistema Gerenciador de Banco de Dados - deverá ser do tipo relacional com suporte à linguagem estruturada de consulta SQL, multiplataforma, preferencialmente livre de licenças. No caso de licenças pagas deverá a CONTRATADA prever em seu fornecimento quantidade necessária em número suficiente para atender ao projeto, sem ônus para Contratante;</w:t>
      </w:r>
    </w:p>
    <w:p w14:paraId="1BD0E3AA" w14:textId="77777777" w:rsidR="00CA258E" w:rsidRPr="006A2420" w:rsidRDefault="00CA258E" w:rsidP="00D401D5">
      <w:pPr>
        <w:spacing w:line="276" w:lineRule="auto"/>
        <w:jc w:val="both"/>
      </w:pPr>
      <w:r w:rsidRPr="006A2420">
        <w:lastRenderedPageBreak/>
        <w:t>•</w:t>
      </w:r>
      <w:r w:rsidRPr="006A2420">
        <w:tab/>
        <w:t>O sistema deverá manter a integridade referencial entre as tabelas que compõem a base de dados em nível do SGBD;</w:t>
      </w:r>
    </w:p>
    <w:p w14:paraId="37BAC042" w14:textId="77777777" w:rsidR="00CA258E" w:rsidRPr="006A2420" w:rsidRDefault="00CA258E" w:rsidP="00D401D5">
      <w:pPr>
        <w:spacing w:line="276" w:lineRule="auto"/>
        <w:jc w:val="both"/>
      </w:pPr>
      <w:r w:rsidRPr="006A2420">
        <w:t>•</w:t>
      </w:r>
      <w:r w:rsidRPr="006A2420">
        <w:tab/>
        <w:t>Deverá garantir a integridade referencial, consistência, atualidade e inviolabilidade dos dados;</w:t>
      </w:r>
    </w:p>
    <w:p w14:paraId="126E731B" w14:textId="77777777" w:rsidR="00CA258E" w:rsidRPr="006A2420" w:rsidRDefault="00CA258E" w:rsidP="00D401D5">
      <w:pPr>
        <w:spacing w:line="276" w:lineRule="auto"/>
        <w:jc w:val="both"/>
      </w:pPr>
      <w:r w:rsidRPr="006A2420">
        <w:t>•</w:t>
      </w:r>
      <w:r w:rsidRPr="006A2420">
        <w:tab/>
        <w:t>Deverá ser integralmente baseado no conceito de controle de transações, mantendo a integridade do banco de dados, em caso de quedas de energia e falhas de software/hardware;</w:t>
      </w:r>
    </w:p>
    <w:p w14:paraId="32427F18" w14:textId="77777777" w:rsidR="00CA258E" w:rsidRPr="006A2420" w:rsidRDefault="00CA258E" w:rsidP="00D401D5">
      <w:pPr>
        <w:spacing w:line="276" w:lineRule="auto"/>
        <w:jc w:val="both"/>
      </w:pPr>
      <w:r w:rsidRPr="006A2420">
        <w:t>•</w:t>
      </w:r>
      <w:r w:rsidRPr="006A2420">
        <w:tab/>
        <w:t>Deverá garantir a atualização on-line dos dados de entrada, permitindo o acesso às informações atualizadas imediatamente após o término da transação;</w:t>
      </w:r>
    </w:p>
    <w:p w14:paraId="3C127C9B" w14:textId="77777777" w:rsidR="00CA258E" w:rsidRPr="006A2420" w:rsidRDefault="00CA258E" w:rsidP="00D401D5">
      <w:pPr>
        <w:spacing w:line="276" w:lineRule="auto"/>
        <w:jc w:val="both"/>
      </w:pPr>
      <w:r w:rsidRPr="006A2420">
        <w:t>•</w:t>
      </w:r>
      <w:r w:rsidRPr="006A2420">
        <w:tab/>
        <w:t xml:space="preserve">O </w:t>
      </w:r>
      <w:r w:rsidR="00160101" w:rsidRPr="006A2420">
        <w:t>s</w:t>
      </w:r>
      <w:r w:rsidRPr="006A2420">
        <w:t>istema deverá controlar senhas de acesso que garanta armazenamento destas de forma criptografada em nível do banco de dados;</w:t>
      </w:r>
    </w:p>
    <w:p w14:paraId="2C432BB0" w14:textId="77777777" w:rsidR="00CA258E" w:rsidRPr="006A2420" w:rsidRDefault="00CA258E" w:rsidP="00D401D5">
      <w:pPr>
        <w:spacing w:line="276" w:lineRule="auto"/>
        <w:jc w:val="both"/>
      </w:pPr>
      <w:r w:rsidRPr="006A2420">
        <w:t>•</w:t>
      </w:r>
      <w:r w:rsidRPr="006A2420">
        <w:tab/>
        <w:t>O sistema deverá permitir rastreabilidade das operações realizadas pelos usuários do sistema, através da auditoria dos registros de dados – Log –;</w:t>
      </w:r>
    </w:p>
    <w:p w14:paraId="27EFCF90" w14:textId="77777777" w:rsidR="00CA258E" w:rsidRPr="006A2420" w:rsidRDefault="00CA258E" w:rsidP="00D401D5">
      <w:pPr>
        <w:spacing w:line="276" w:lineRule="auto"/>
        <w:jc w:val="both"/>
      </w:pPr>
      <w:r w:rsidRPr="006A2420">
        <w:t>•</w:t>
      </w:r>
      <w:r w:rsidRPr="006A2420">
        <w:tab/>
        <w:t>O sistema deverá conter segurança nas conexões estabelecidas com seus usuários, assim, deve ser utilizado o Certificado Digital para Servidor Web que garanta a identificação, autenticação, verificação, privacidade e a integridade dos dados trafegados entre o navegador de internet do usuário e o sistema aplicativo hospedado no Centro de Hospedagem de Dados. Garantia mínima:</w:t>
      </w:r>
    </w:p>
    <w:p w14:paraId="35FA8BDF" w14:textId="77777777" w:rsidR="00CA258E" w:rsidRPr="006A2420" w:rsidRDefault="00CA258E" w:rsidP="00D401D5">
      <w:pPr>
        <w:spacing w:line="276" w:lineRule="auto"/>
        <w:jc w:val="both"/>
      </w:pPr>
      <w:r w:rsidRPr="006A2420">
        <w:t>•</w:t>
      </w:r>
      <w:r w:rsidRPr="006A2420">
        <w:tab/>
        <w:t>Canal criptográfico seguro com os usuários – clientes – do sistema utilizando os protocolos seguros SSL/TLS 1.2;</w:t>
      </w:r>
    </w:p>
    <w:p w14:paraId="67D4CB91" w14:textId="77777777" w:rsidR="00CA258E" w:rsidRPr="006A2420" w:rsidRDefault="00CA258E" w:rsidP="00D401D5">
      <w:pPr>
        <w:spacing w:line="276" w:lineRule="auto"/>
        <w:jc w:val="both"/>
      </w:pPr>
      <w:r w:rsidRPr="006A2420">
        <w:t>•</w:t>
      </w:r>
      <w:r w:rsidRPr="006A2420">
        <w:tab/>
        <w:t>Criptografia de 128 bits;</w:t>
      </w:r>
    </w:p>
    <w:p w14:paraId="6992668B" w14:textId="77777777" w:rsidR="00CA258E" w:rsidRPr="006A2420" w:rsidRDefault="00CA258E" w:rsidP="00D401D5">
      <w:pPr>
        <w:spacing w:line="276" w:lineRule="auto"/>
        <w:jc w:val="both"/>
      </w:pPr>
      <w:r w:rsidRPr="006A2420">
        <w:t>•</w:t>
      </w:r>
      <w:r w:rsidRPr="006A2420">
        <w:tab/>
        <w:t xml:space="preserve">Compatibilidade com os principais navegadores de internet. </w:t>
      </w:r>
    </w:p>
    <w:p w14:paraId="3074DFC7" w14:textId="77777777" w:rsidR="00CA258E" w:rsidRPr="006A2420" w:rsidRDefault="00CA258E" w:rsidP="00D401D5">
      <w:pPr>
        <w:spacing w:line="276" w:lineRule="auto"/>
        <w:jc w:val="both"/>
      </w:pPr>
      <w:r w:rsidRPr="006A2420">
        <w:t>•</w:t>
      </w:r>
      <w:r w:rsidRPr="006A2420">
        <w:tab/>
        <w:t>O sistema, objeto desta licitação deverá utilizar uma única base de dados.</w:t>
      </w:r>
    </w:p>
    <w:p w14:paraId="0EB9A3BF" w14:textId="77777777" w:rsidR="00CA258E" w:rsidRPr="006A2420" w:rsidRDefault="00CA258E" w:rsidP="00D401D5">
      <w:pPr>
        <w:spacing w:line="276" w:lineRule="auto"/>
        <w:jc w:val="both"/>
      </w:pPr>
      <w:r w:rsidRPr="006A2420">
        <w:t>•</w:t>
      </w:r>
      <w:r w:rsidRPr="006A2420">
        <w:tab/>
        <w:t>O sistema deverá estar preparado para ambiente multiusuário, dotado de toda segurança que este ambiente exige (tratamento de transações).</w:t>
      </w:r>
    </w:p>
    <w:p w14:paraId="02CB90AF" w14:textId="77777777" w:rsidR="00CA258E" w:rsidRPr="006A2420" w:rsidRDefault="00CA258E" w:rsidP="00D401D5">
      <w:pPr>
        <w:spacing w:line="276" w:lineRule="auto"/>
        <w:jc w:val="both"/>
      </w:pPr>
      <w:r w:rsidRPr="006A2420">
        <w:t>A integração entre todos os módulos deverá ser natural de forma:</w:t>
      </w:r>
    </w:p>
    <w:p w14:paraId="567A4930" w14:textId="77777777" w:rsidR="00CA258E" w:rsidRPr="006A2420" w:rsidRDefault="00CA258E" w:rsidP="00D401D5">
      <w:pPr>
        <w:spacing w:line="276" w:lineRule="auto"/>
        <w:jc w:val="both"/>
      </w:pPr>
      <w:r w:rsidRPr="006A2420">
        <w:t>•</w:t>
      </w:r>
      <w:r w:rsidRPr="006A2420">
        <w:tab/>
        <w:t>Não necessitar de arquivos auxiliares;</w:t>
      </w:r>
    </w:p>
    <w:p w14:paraId="2C569873" w14:textId="77777777" w:rsidR="00CA258E" w:rsidRPr="006A2420" w:rsidRDefault="00CA258E" w:rsidP="00D401D5">
      <w:pPr>
        <w:spacing w:line="276" w:lineRule="auto"/>
        <w:jc w:val="both"/>
      </w:pPr>
      <w:r w:rsidRPr="006A2420">
        <w:t>•</w:t>
      </w:r>
      <w:r w:rsidRPr="006A2420">
        <w:tab/>
        <w:t>Todas as informações deverão pertencer ao mesmo banco de dados, estando imediatamente disponíveis a todos os módulos, quando da sua atualização;</w:t>
      </w:r>
    </w:p>
    <w:p w14:paraId="11232E60" w14:textId="77777777" w:rsidR="00CA258E" w:rsidRPr="006A2420" w:rsidRDefault="00CA258E" w:rsidP="00D401D5">
      <w:pPr>
        <w:spacing w:line="276" w:lineRule="auto"/>
        <w:jc w:val="both"/>
      </w:pPr>
      <w:r w:rsidRPr="006A2420">
        <w:t>•</w:t>
      </w:r>
      <w:r w:rsidRPr="006A2420">
        <w:tab/>
        <w:t>Não haver necessidade de retrabalho, ou seja, a inclusão/alteração de informações neste banco de dados ser totalmente corporativa, de forma que uma atividade executada por um setor ser totalmente apreciada pelos demais, ou seja, uma vez cadastrado um cidadão as informações deverão estar disponíveis a todos os sistemas integrados.</w:t>
      </w:r>
    </w:p>
    <w:p w14:paraId="0DB6CE01" w14:textId="77777777" w:rsidR="00CA258E" w:rsidRPr="006A2420" w:rsidRDefault="00CA258E" w:rsidP="00D401D5">
      <w:pPr>
        <w:spacing w:line="276" w:lineRule="auto"/>
        <w:jc w:val="both"/>
      </w:pPr>
      <w:r w:rsidRPr="006A2420">
        <w:t>•</w:t>
      </w:r>
      <w:r w:rsidRPr="006A2420">
        <w:tab/>
        <w:t>O sistema deverá possuir mecanismos de tratamento de senhas, os quais restrinjam o acesso do usuário em função do perfil administrativo a o qual pertence.</w:t>
      </w:r>
    </w:p>
    <w:p w14:paraId="3909A786" w14:textId="77777777" w:rsidR="00CA258E" w:rsidRPr="006A2420" w:rsidRDefault="00CA258E" w:rsidP="00D401D5">
      <w:pPr>
        <w:spacing w:line="276" w:lineRule="auto"/>
        <w:jc w:val="both"/>
      </w:pPr>
      <w:r w:rsidRPr="006A2420">
        <w:t>•</w:t>
      </w:r>
      <w:r w:rsidRPr="006A2420">
        <w:tab/>
        <w:t xml:space="preserve">Permitir a visualização de relatórios em tela antes de sua impressão. Possuir a facilidade de importação/exportação de dados para os padrões </w:t>
      </w:r>
      <w:proofErr w:type="spellStart"/>
      <w:r w:rsidRPr="006A2420">
        <w:t>xls</w:t>
      </w:r>
      <w:proofErr w:type="spellEnd"/>
      <w:r w:rsidRPr="006A2420">
        <w:t xml:space="preserve">, </w:t>
      </w:r>
      <w:proofErr w:type="spellStart"/>
      <w:r w:rsidRPr="006A2420">
        <w:t>doc</w:t>
      </w:r>
      <w:proofErr w:type="spellEnd"/>
      <w:r w:rsidRPr="006A2420">
        <w:t xml:space="preserve">, </w:t>
      </w:r>
      <w:proofErr w:type="spellStart"/>
      <w:r w:rsidRPr="006A2420">
        <w:t>txt</w:t>
      </w:r>
      <w:proofErr w:type="spellEnd"/>
      <w:r w:rsidRPr="006A2420">
        <w:t xml:space="preserve"> e </w:t>
      </w:r>
      <w:proofErr w:type="spellStart"/>
      <w:r w:rsidRPr="006A2420">
        <w:t>pdf</w:t>
      </w:r>
      <w:proofErr w:type="spellEnd"/>
      <w:r w:rsidRPr="006A2420">
        <w:t xml:space="preserve"> onde for necessário.</w:t>
      </w:r>
    </w:p>
    <w:p w14:paraId="426C8B22" w14:textId="77777777" w:rsidR="00CA258E" w:rsidRPr="006A2420" w:rsidRDefault="00CA258E" w:rsidP="00D401D5">
      <w:pPr>
        <w:spacing w:line="276" w:lineRule="auto"/>
        <w:jc w:val="both"/>
      </w:pPr>
      <w:r w:rsidRPr="006A2420">
        <w:t>•</w:t>
      </w:r>
      <w:r w:rsidRPr="006A2420">
        <w:tab/>
        <w:t>Nenhum software a ser instalado e/ou atualizado poderá causar incompatibilidade com outros já instalados, sendo que a sua perfeita adequação será de responsabilidade única e exclusiva da empresa contratada.</w:t>
      </w:r>
    </w:p>
    <w:p w14:paraId="59226DD1" w14:textId="77777777" w:rsidR="00CA258E" w:rsidRPr="006A2420" w:rsidRDefault="00CA258E" w:rsidP="00D401D5">
      <w:pPr>
        <w:spacing w:line="276" w:lineRule="auto"/>
        <w:jc w:val="both"/>
      </w:pPr>
      <w:r w:rsidRPr="006A2420">
        <w:lastRenderedPageBreak/>
        <w:t>•</w:t>
      </w:r>
      <w:r w:rsidRPr="006A2420">
        <w:tab/>
        <w:t>O sistema deverá possuir mecanismo que permita fazer a atualização automática do sistema à medida que for gerada novas versões.</w:t>
      </w:r>
    </w:p>
    <w:p w14:paraId="18DBDC4C" w14:textId="77777777" w:rsidR="00CA258E" w:rsidRPr="006A2420" w:rsidRDefault="00CA258E" w:rsidP="00D401D5">
      <w:pPr>
        <w:spacing w:line="276" w:lineRule="auto"/>
        <w:jc w:val="both"/>
      </w:pPr>
      <w:r w:rsidRPr="006A2420">
        <w:t>•</w:t>
      </w:r>
      <w:r w:rsidRPr="006A2420">
        <w:tab/>
        <w:t>Permitir rotinas que possibilite criação de layout para importação e exportação de arquivos do Sistema de Controle e Gestão da Secretaria de Saúde de Três Rios - RJ.</w:t>
      </w:r>
    </w:p>
    <w:p w14:paraId="459EFC44" w14:textId="77777777" w:rsidR="00CA258E" w:rsidRPr="006A2420" w:rsidRDefault="00CA258E" w:rsidP="00D401D5">
      <w:pPr>
        <w:spacing w:line="276" w:lineRule="auto"/>
        <w:jc w:val="both"/>
      </w:pPr>
      <w:r w:rsidRPr="006A2420">
        <w:t>•</w:t>
      </w:r>
      <w:r w:rsidRPr="006A2420">
        <w:tab/>
        <w:t>Permitir geração de arquivos pela Prefeitura, para consolidação junto a entidades do poder executivo, que deverão obedecer ao layout a ser fornecido.</w:t>
      </w:r>
    </w:p>
    <w:p w14:paraId="7F40A06E" w14:textId="77777777" w:rsidR="00CA258E" w:rsidRPr="006A2420" w:rsidRDefault="00CA258E" w:rsidP="00D401D5">
      <w:pPr>
        <w:spacing w:line="276" w:lineRule="auto"/>
        <w:jc w:val="both"/>
      </w:pPr>
      <w:r w:rsidRPr="006A2420">
        <w:t>•</w:t>
      </w:r>
      <w:r w:rsidRPr="006A2420">
        <w:tab/>
        <w:t>Atendimento do suporte técnico deverá ser feito através de telefone e Internet.</w:t>
      </w:r>
    </w:p>
    <w:p w14:paraId="6D579318" w14:textId="77777777" w:rsidR="00CA258E" w:rsidRPr="006A2420" w:rsidRDefault="00CA258E" w:rsidP="00D401D5">
      <w:pPr>
        <w:spacing w:line="276" w:lineRule="auto"/>
        <w:jc w:val="both"/>
      </w:pPr>
      <w:r w:rsidRPr="006A2420">
        <w:t>•</w:t>
      </w:r>
      <w:r w:rsidRPr="006A2420">
        <w:tab/>
        <w:t>Nos preços ofertados deverão estar incluídas todas as despesas de migração e compatibilização de dados, instalações, treinamento do quadro de pessoas, suporte técnico in loco, remoto e telefone, estadias dos técnicos, transporte, impostos e demais custos, não sendo admitido qualquer tipo de cobrança adicional de reembolso de despesas.</w:t>
      </w:r>
    </w:p>
    <w:p w14:paraId="53B2F8BA" w14:textId="77777777" w:rsidR="00CA258E" w:rsidRPr="006A2420" w:rsidRDefault="00CA258E" w:rsidP="00D401D5">
      <w:pPr>
        <w:spacing w:line="276" w:lineRule="auto"/>
        <w:jc w:val="both"/>
      </w:pPr>
      <w:r w:rsidRPr="006A2420">
        <w:t>•</w:t>
      </w:r>
      <w:r w:rsidRPr="006A2420">
        <w:tab/>
        <w:t>O sistema deverá permitir a realização de “Cópias de Segurança” dos dados de forma “online” e como banco de dados.</w:t>
      </w:r>
    </w:p>
    <w:p w14:paraId="13FCDEE6" w14:textId="77777777" w:rsidR="00CA258E" w:rsidRPr="006A2420" w:rsidRDefault="00CA258E" w:rsidP="00D401D5">
      <w:pPr>
        <w:spacing w:line="276" w:lineRule="auto"/>
        <w:jc w:val="both"/>
      </w:pPr>
      <w:r w:rsidRPr="006A2420">
        <w:t>•</w:t>
      </w:r>
      <w:r w:rsidRPr="006A2420">
        <w:tab/>
        <w:t>A licitante vencedora deverá fornecer no ato da assinatura do contrato, o dicionário de dados, na qual deverão constar os nomes de todas as tabelas que compõe o sistema, e para cada uma delas, todos os nomes dos campos com suas respectivas descrições detalhada. O diagrama do modelo entidade relacionamento (conceitual, lógico e físico) contendo todos os relacionamentos (chave primária X chave estrangeira) entre as entidades que compõe a estrutura da base de dados.</w:t>
      </w:r>
    </w:p>
    <w:p w14:paraId="66FFE389" w14:textId="77777777" w:rsidR="00CA258E" w:rsidRPr="006A2420" w:rsidRDefault="00CA258E" w:rsidP="00D401D5">
      <w:pPr>
        <w:spacing w:line="276" w:lineRule="auto"/>
        <w:jc w:val="both"/>
      </w:pPr>
      <w:r w:rsidRPr="006A2420">
        <w:t>•</w:t>
      </w:r>
      <w:r w:rsidRPr="006A2420">
        <w:tab/>
        <w:t>Não poderá haver limites para o número de usuários cadastrados no sistema.</w:t>
      </w:r>
    </w:p>
    <w:p w14:paraId="01C8F1A4" w14:textId="77777777" w:rsidR="00CA258E" w:rsidRPr="006A2420" w:rsidRDefault="00CA258E" w:rsidP="00CA258E">
      <w:pPr>
        <w:spacing w:line="360" w:lineRule="auto"/>
        <w:jc w:val="both"/>
      </w:pPr>
    </w:p>
    <w:p w14:paraId="14EABF27" w14:textId="77777777" w:rsidR="00012A62" w:rsidRPr="006A2420" w:rsidRDefault="00793488" w:rsidP="008B4245">
      <w:pPr>
        <w:pStyle w:val="PargrafodaLista"/>
        <w:numPr>
          <w:ilvl w:val="0"/>
          <w:numId w:val="32"/>
        </w:numPr>
        <w:spacing w:line="360" w:lineRule="auto"/>
        <w:jc w:val="both"/>
      </w:pPr>
      <w:r w:rsidRPr="006A2420">
        <w:t>Os requisitos de funcionalidades por setor constam em ANEXO</w:t>
      </w:r>
      <w:r w:rsidR="00E37DB5" w:rsidRPr="006A2420">
        <w:t xml:space="preserve"> I</w:t>
      </w:r>
      <w:r w:rsidRPr="006A2420">
        <w:t>.</w:t>
      </w:r>
    </w:p>
    <w:p w14:paraId="0CB3F2D8" w14:textId="77777777" w:rsidR="00012A62" w:rsidRPr="006A2420" w:rsidRDefault="00012A62" w:rsidP="004C7E6F">
      <w:pPr>
        <w:spacing w:line="360" w:lineRule="auto"/>
        <w:jc w:val="both"/>
      </w:pPr>
    </w:p>
    <w:p w14:paraId="6E78115F" w14:textId="77777777" w:rsidR="00EC5DC6" w:rsidRPr="006A2420" w:rsidRDefault="00EC5DC6" w:rsidP="004C7E6F">
      <w:pPr>
        <w:spacing w:line="360" w:lineRule="auto"/>
        <w:rPr>
          <w:b/>
          <w:bCs/>
        </w:rPr>
      </w:pPr>
      <w:r w:rsidRPr="006A2420">
        <w:rPr>
          <w:b/>
          <w:bCs/>
        </w:rPr>
        <w:t>5.5.1 Local de prestação dos serviços</w:t>
      </w:r>
    </w:p>
    <w:p w14:paraId="0F3F5F9A" w14:textId="77777777" w:rsidR="005C0240" w:rsidRPr="006A2420" w:rsidRDefault="009612D3" w:rsidP="004C7E6F">
      <w:pPr>
        <w:spacing w:line="360" w:lineRule="auto"/>
      </w:pPr>
      <w:r w:rsidRPr="006A2420">
        <w:t>Os serviços serão prestados nas unidades componentes da Rede de Atenção a Saúde do município</w:t>
      </w:r>
      <w:r w:rsidR="00A8064A" w:rsidRPr="006A2420">
        <w:t xml:space="preserve"> de Três Rios, conforme relação abaixo:</w:t>
      </w:r>
    </w:p>
    <w:tbl>
      <w:tblPr>
        <w:tblW w:w="9368" w:type="dxa"/>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3"/>
        <w:gridCol w:w="2310"/>
        <w:gridCol w:w="4530"/>
        <w:gridCol w:w="1725"/>
      </w:tblGrid>
      <w:tr w:rsidR="006A2420" w:rsidRPr="006A2420" w14:paraId="302ACEED" w14:textId="77777777" w:rsidTr="0073640D">
        <w:trPr>
          <w:trHeight w:val="300"/>
        </w:trPr>
        <w:tc>
          <w:tcPr>
            <w:tcW w:w="803" w:type="dxa"/>
            <w:shd w:val="clear" w:color="auto" w:fill="A6A6A6"/>
            <w:vAlign w:val="center"/>
          </w:tcPr>
          <w:p w14:paraId="0D43549D" w14:textId="77777777" w:rsidR="00A8064A" w:rsidRPr="006A2420" w:rsidRDefault="00A8064A" w:rsidP="004C7E6F">
            <w:pPr>
              <w:spacing w:line="360" w:lineRule="auto"/>
            </w:pPr>
            <w:r w:rsidRPr="006A2420">
              <w:t>N°</w:t>
            </w:r>
          </w:p>
        </w:tc>
        <w:tc>
          <w:tcPr>
            <w:tcW w:w="2310" w:type="dxa"/>
            <w:shd w:val="clear" w:color="auto" w:fill="A6A6A6"/>
            <w:vAlign w:val="center"/>
          </w:tcPr>
          <w:p w14:paraId="6B11D151" w14:textId="77777777" w:rsidR="00A8064A" w:rsidRPr="006A2420" w:rsidRDefault="00A8064A" w:rsidP="004C7E6F">
            <w:pPr>
              <w:spacing w:line="360" w:lineRule="auto"/>
            </w:pPr>
            <w:r w:rsidRPr="006A2420">
              <w:t>PRÉDIOS</w:t>
            </w:r>
          </w:p>
        </w:tc>
        <w:tc>
          <w:tcPr>
            <w:tcW w:w="4530" w:type="dxa"/>
            <w:shd w:val="clear" w:color="auto" w:fill="A6A6A6"/>
            <w:vAlign w:val="center"/>
          </w:tcPr>
          <w:p w14:paraId="2597F8CE" w14:textId="77777777" w:rsidR="00A8064A" w:rsidRPr="006A2420" w:rsidRDefault="00A8064A" w:rsidP="004C7E6F">
            <w:pPr>
              <w:spacing w:line="360" w:lineRule="auto"/>
            </w:pPr>
            <w:r w:rsidRPr="006A2420">
              <w:t>ENDEREÇO</w:t>
            </w:r>
          </w:p>
        </w:tc>
        <w:tc>
          <w:tcPr>
            <w:tcW w:w="1725" w:type="dxa"/>
            <w:shd w:val="clear" w:color="auto" w:fill="A6A6A6"/>
            <w:vAlign w:val="center"/>
          </w:tcPr>
          <w:p w14:paraId="5230AB5C" w14:textId="77777777" w:rsidR="00A8064A" w:rsidRPr="006A2420" w:rsidRDefault="00A8064A" w:rsidP="004C7E6F">
            <w:pPr>
              <w:spacing w:line="360" w:lineRule="auto"/>
            </w:pPr>
            <w:r w:rsidRPr="006A2420">
              <w:t>CEP</w:t>
            </w:r>
          </w:p>
        </w:tc>
      </w:tr>
      <w:tr w:rsidR="006A2420" w:rsidRPr="006A2420" w14:paraId="10340001" w14:textId="77777777" w:rsidTr="0073640D">
        <w:trPr>
          <w:trHeight w:val="600"/>
        </w:trPr>
        <w:tc>
          <w:tcPr>
            <w:tcW w:w="803" w:type="dxa"/>
            <w:vAlign w:val="center"/>
          </w:tcPr>
          <w:p w14:paraId="75512027" w14:textId="77777777" w:rsidR="00A8064A" w:rsidRPr="006A2420" w:rsidRDefault="00A8064A" w:rsidP="002E58E6">
            <w:pPr>
              <w:rPr>
                <w:sz w:val="20"/>
                <w:szCs w:val="20"/>
              </w:rPr>
            </w:pPr>
            <w:r w:rsidRPr="006A2420">
              <w:rPr>
                <w:sz w:val="20"/>
                <w:szCs w:val="20"/>
              </w:rPr>
              <w:t>01</w:t>
            </w:r>
          </w:p>
        </w:tc>
        <w:tc>
          <w:tcPr>
            <w:tcW w:w="2310" w:type="dxa"/>
            <w:shd w:val="clear" w:color="auto" w:fill="auto"/>
            <w:vAlign w:val="center"/>
          </w:tcPr>
          <w:p w14:paraId="444B7200" w14:textId="77777777" w:rsidR="00A8064A" w:rsidRPr="006A2420" w:rsidRDefault="00A8064A" w:rsidP="002E58E6">
            <w:pPr>
              <w:rPr>
                <w:sz w:val="20"/>
                <w:szCs w:val="20"/>
              </w:rPr>
            </w:pPr>
            <w:r w:rsidRPr="006A2420">
              <w:rPr>
                <w:sz w:val="20"/>
                <w:szCs w:val="20"/>
              </w:rPr>
              <w:t>ALMETRI</w:t>
            </w:r>
          </w:p>
        </w:tc>
        <w:tc>
          <w:tcPr>
            <w:tcW w:w="4530" w:type="dxa"/>
            <w:shd w:val="clear" w:color="auto" w:fill="auto"/>
            <w:vAlign w:val="center"/>
          </w:tcPr>
          <w:p w14:paraId="1D615154" w14:textId="77777777" w:rsidR="00A8064A" w:rsidRPr="006A2420" w:rsidRDefault="00F97A8B" w:rsidP="00DF43D9">
            <w:pPr>
              <w:jc w:val="both"/>
              <w:rPr>
                <w:sz w:val="20"/>
                <w:szCs w:val="20"/>
              </w:rPr>
            </w:pPr>
            <w:r w:rsidRPr="006A2420">
              <w:rPr>
                <w:sz w:val="20"/>
                <w:szCs w:val="20"/>
              </w:rPr>
              <w:t>RUA SAMIR NASSER, 900</w:t>
            </w:r>
            <w:r w:rsidR="00A8064A" w:rsidRPr="006A2420">
              <w:rPr>
                <w:sz w:val="20"/>
                <w:szCs w:val="20"/>
              </w:rPr>
              <w:t xml:space="preserve"> - CENTRO - TRÊS RIOS - RJ</w:t>
            </w:r>
          </w:p>
        </w:tc>
        <w:tc>
          <w:tcPr>
            <w:tcW w:w="1725" w:type="dxa"/>
            <w:shd w:val="clear" w:color="auto" w:fill="auto"/>
            <w:vAlign w:val="center"/>
          </w:tcPr>
          <w:p w14:paraId="3979C980" w14:textId="77777777" w:rsidR="00A8064A" w:rsidRPr="006A2420" w:rsidRDefault="00F97A8B" w:rsidP="002E58E6">
            <w:pPr>
              <w:rPr>
                <w:sz w:val="20"/>
                <w:szCs w:val="20"/>
              </w:rPr>
            </w:pPr>
            <w:r w:rsidRPr="006A2420">
              <w:rPr>
                <w:sz w:val="20"/>
                <w:szCs w:val="20"/>
              </w:rPr>
              <w:t>25811-001</w:t>
            </w:r>
          </w:p>
        </w:tc>
      </w:tr>
      <w:tr w:rsidR="006A2420" w:rsidRPr="006A2420" w14:paraId="68656CF1" w14:textId="77777777" w:rsidTr="0073640D">
        <w:trPr>
          <w:trHeight w:val="600"/>
        </w:trPr>
        <w:tc>
          <w:tcPr>
            <w:tcW w:w="803" w:type="dxa"/>
            <w:vAlign w:val="center"/>
          </w:tcPr>
          <w:p w14:paraId="35F0EB4C" w14:textId="77777777" w:rsidR="00A8064A" w:rsidRPr="006A2420" w:rsidRDefault="00A8064A" w:rsidP="002E58E6">
            <w:pPr>
              <w:rPr>
                <w:sz w:val="20"/>
                <w:szCs w:val="20"/>
              </w:rPr>
            </w:pPr>
            <w:r w:rsidRPr="006A2420">
              <w:rPr>
                <w:sz w:val="20"/>
                <w:szCs w:val="20"/>
              </w:rPr>
              <w:t>02</w:t>
            </w:r>
          </w:p>
        </w:tc>
        <w:tc>
          <w:tcPr>
            <w:tcW w:w="2310" w:type="dxa"/>
            <w:shd w:val="clear" w:color="auto" w:fill="auto"/>
            <w:vAlign w:val="center"/>
          </w:tcPr>
          <w:p w14:paraId="767FA0A4" w14:textId="77777777" w:rsidR="00A8064A" w:rsidRPr="006A2420" w:rsidRDefault="00A8064A" w:rsidP="002E58E6">
            <w:pPr>
              <w:rPr>
                <w:sz w:val="20"/>
                <w:szCs w:val="20"/>
              </w:rPr>
            </w:pPr>
            <w:r w:rsidRPr="006A2420">
              <w:rPr>
                <w:sz w:val="20"/>
                <w:szCs w:val="20"/>
              </w:rPr>
              <w:t>Almoxarifado Central</w:t>
            </w:r>
          </w:p>
        </w:tc>
        <w:tc>
          <w:tcPr>
            <w:tcW w:w="4530" w:type="dxa"/>
            <w:shd w:val="clear" w:color="auto" w:fill="auto"/>
            <w:vAlign w:val="center"/>
          </w:tcPr>
          <w:p w14:paraId="1942B236" w14:textId="77777777" w:rsidR="00A8064A" w:rsidRPr="006A2420" w:rsidRDefault="00A8064A" w:rsidP="00DF43D9">
            <w:pPr>
              <w:jc w:val="both"/>
              <w:rPr>
                <w:sz w:val="20"/>
                <w:szCs w:val="20"/>
              </w:rPr>
            </w:pPr>
            <w:r w:rsidRPr="006A2420">
              <w:rPr>
                <w:sz w:val="20"/>
                <w:szCs w:val="20"/>
              </w:rPr>
              <w:t>RUA DOMINGOS DOS ANJOS, 17 - CENTRO - TRÊS RIOS - RJ</w:t>
            </w:r>
          </w:p>
        </w:tc>
        <w:tc>
          <w:tcPr>
            <w:tcW w:w="1725" w:type="dxa"/>
            <w:shd w:val="clear" w:color="auto" w:fill="auto"/>
            <w:vAlign w:val="center"/>
          </w:tcPr>
          <w:p w14:paraId="2EBB7432" w14:textId="77777777" w:rsidR="00A8064A" w:rsidRPr="006A2420" w:rsidRDefault="00A8064A" w:rsidP="002E58E6">
            <w:pPr>
              <w:rPr>
                <w:sz w:val="20"/>
                <w:szCs w:val="20"/>
              </w:rPr>
            </w:pPr>
            <w:r w:rsidRPr="006A2420">
              <w:rPr>
                <w:sz w:val="20"/>
                <w:szCs w:val="20"/>
              </w:rPr>
              <w:t>25815-000</w:t>
            </w:r>
          </w:p>
        </w:tc>
      </w:tr>
      <w:tr w:rsidR="006A2420" w:rsidRPr="006A2420" w14:paraId="3BC3F5BD" w14:textId="77777777" w:rsidTr="0073640D">
        <w:trPr>
          <w:trHeight w:val="600"/>
        </w:trPr>
        <w:tc>
          <w:tcPr>
            <w:tcW w:w="803" w:type="dxa"/>
            <w:vAlign w:val="center"/>
          </w:tcPr>
          <w:p w14:paraId="16113E08" w14:textId="77777777" w:rsidR="00A8064A" w:rsidRPr="006A2420" w:rsidRDefault="00A8064A" w:rsidP="002E58E6">
            <w:pPr>
              <w:rPr>
                <w:sz w:val="20"/>
                <w:szCs w:val="20"/>
              </w:rPr>
            </w:pPr>
            <w:r w:rsidRPr="006A2420">
              <w:rPr>
                <w:sz w:val="20"/>
                <w:szCs w:val="20"/>
              </w:rPr>
              <w:t>03</w:t>
            </w:r>
          </w:p>
        </w:tc>
        <w:tc>
          <w:tcPr>
            <w:tcW w:w="2310" w:type="dxa"/>
            <w:shd w:val="clear" w:color="auto" w:fill="auto"/>
            <w:vAlign w:val="center"/>
          </w:tcPr>
          <w:p w14:paraId="2E8582A3" w14:textId="77777777" w:rsidR="00A8064A" w:rsidRPr="006A2420" w:rsidRDefault="00A8064A" w:rsidP="002E58E6">
            <w:pPr>
              <w:rPr>
                <w:sz w:val="20"/>
                <w:szCs w:val="20"/>
                <w:lang w:val="en-US"/>
              </w:rPr>
            </w:pPr>
            <w:r w:rsidRPr="006A2420">
              <w:rPr>
                <w:sz w:val="20"/>
                <w:szCs w:val="20"/>
                <w:lang w:val="en-US"/>
              </w:rPr>
              <w:t>CAPS AD III DR Zilda Januzzi Veloso</w:t>
            </w:r>
          </w:p>
        </w:tc>
        <w:tc>
          <w:tcPr>
            <w:tcW w:w="4530" w:type="dxa"/>
            <w:shd w:val="clear" w:color="auto" w:fill="auto"/>
            <w:vAlign w:val="center"/>
          </w:tcPr>
          <w:p w14:paraId="52F176DD" w14:textId="77777777" w:rsidR="00A8064A" w:rsidRPr="006A2420" w:rsidRDefault="00A8064A" w:rsidP="00DF43D9">
            <w:pPr>
              <w:jc w:val="both"/>
              <w:rPr>
                <w:sz w:val="20"/>
                <w:szCs w:val="20"/>
              </w:rPr>
            </w:pPr>
            <w:r w:rsidRPr="006A2420">
              <w:rPr>
                <w:sz w:val="20"/>
                <w:szCs w:val="20"/>
              </w:rPr>
              <w:t>RUA VISCONDE DE ENTRE RIOS, 532 - CENTRO - TRÊS RIOS - RJ</w:t>
            </w:r>
          </w:p>
        </w:tc>
        <w:tc>
          <w:tcPr>
            <w:tcW w:w="1725" w:type="dxa"/>
            <w:shd w:val="clear" w:color="auto" w:fill="auto"/>
            <w:vAlign w:val="center"/>
          </w:tcPr>
          <w:p w14:paraId="1469D959" w14:textId="77777777" w:rsidR="00A8064A" w:rsidRPr="006A2420" w:rsidRDefault="00A8064A" w:rsidP="002E58E6">
            <w:pPr>
              <w:rPr>
                <w:sz w:val="20"/>
                <w:szCs w:val="20"/>
              </w:rPr>
            </w:pPr>
            <w:r w:rsidRPr="006A2420">
              <w:rPr>
                <w:sz w:val="20"/>
                <w:szCs w:val="20"/>
              </w:rPr>
              <w:t>25805-010</w:t>
            </w:r>
          </w:p>
        </w:tc>
      </w:tr>
      <w:tr w:rsidR="006A2420" w:rsidRPr="006A2420" w14:paraId="1344F7C2" w14:textId="77777777" w:rsidTr="0073640D">
        <w:trPr>
          <w:trHeight w:val="600"/>
        </w:trPr>
        <w:tc>
          <w:tcPr>
            <w:tcW w:w="803" w:type="dxa"/>
            <w:vAlign w:val="center"/>
          </w:tcPr>
          <w:p w14:paraId="67B7154C" w14:textId="77777777" w:rsidR="00A8064A" w:rsidRPr="006A2420" w:rsidRDefault="00A8064A" w:rsidP="002E58E6">
            <w:pPr>
              <w:rPr>
                <w:sz w:val="20"/>
                <w:szCs w:val="20"/>
              </w:rPr>
            </w:pPr>
            <w:r w:rsidRPr="006A2420">
              <w:rPr>
                <w:sz w:val="20"/>
                <w:szCs w:val="20"/>
              </w:rPr>
              <w:t>04</w:t>
            </w:r>
          </w:p>
        </w:tc>
        <w:tc>
          <w:tcPr>
            <w:tcW w:w="2310" w:type="dxa"/>
            <w:shd w:val="clear" w:color="auto" w:fill="auto"/>
            <w:vAlign w:val="center"/>
          </w:tcPr>
          <w:p w14:paraId="75B8E2F1" w14:textId="77777777" w:rsidR="00A8064A" w:rsidRPr="006A2420" w:rsidRDefault="00A8064A" w:rsidP="002E58E6">
            <w:pPr>
              <w:rPr>
                <w:sz w:val="20"/>
                <w:szCs w:val="20"/>
              </w:rPr>
            </w:pPr>
            <w:r w:rsidRPr="006A2420">
              <w:rPr>
                <w:sz w:val="20"/>
                <w:szCs w:val="20"/>
              </w:rPr>
              <w:t xml:space="preserve">CAPS II Margareth </w:t>
            </w:r>
            <w:proofErr w:type="spellStart"/>
            <w:r w:rsidRPr="006A2420">
              <w:rPr>
                <w:sz w:val="20"/>
                <w:szCs w:val="20"/>
              </w:rPr>
              <w:t>Obeica</w:t>
            </w:r>
            <w:proofErr w:type="spellEnd"/>
            <w:r w:rsidRPr="006A2420">
              <w:rPr>
                <w:sz w:val="20"/>
                <w:szCs w:val="20"/>
              </w:rPr>
              <w:t xml:space="preserve"> Meirelles</w:t>
            </w:r>
          </w:p>
        </w:tc>
        <w:tc>
          <w:tcPr>
            <w:tcW w:w="4530" w:type="dxa"/>
            <w:shd w:val="clear" w:color="auto" w:fill="auto"/>
            <w:vAlign w:val="center"/>
          </w:tcPr>
          <w:p w14:paraId="50E72BB0" w14:textId="77777777" w:rsidR="00A8064A" w:rsidRPr="006A2420" w:rsidRDefault="00A8064A" w:rsidP="00DF43D9">
            <w:pPr>
              <w:jc w:val="both"/>
              <w:rPr>
                <w:sz w:val="20"/>
                <w:szCs w:val="20"/>
              </w:rPr>
            </w:pPr>
            <w:r w:rsidRPr="006A2420">
              <w:rPr>
                <w:sz w:val="20"/>
                <w:szCs w:val="20"/>
              </w:rPr>
              <w:t>RUA SETE DE SETEMBRO, 259 - CENTRO - TRÊS RIOS - RJ</w:t>
            </w:r>
          </w:p>
        </w:tc>
        <w:tc>
          <w:tcPr>
            <w:tcW w:w="1725" w:type="dxa"/>
            <w:shd w:val="clear" w:color="auto" w:fill="auto"/>
            <w:vAlign w:val="center"/>
          </w:tcPr>
          <w:p w14:paraId="4F83EDC1" w14:textId="77777777" w:rsidR="00A8064A" w:rsidRPr="006A2420" w:rsidRDefault="00A8064A" w:rsidP="002E58E6">
            <w:pPr>
              <w:rPr>
                <w:sz w:val="20"/>
                <w:szCs w:val="20"/>
              </w:rPr>
            </w:pPr>
            <w:r w:rsidRPr="006A2420">
              <w:rPr>
                <w:sz w:val="20"/>
                <w:szCs w:val="20"/>
              </w:rPr>
              <w:t>25802-130</w:t>
            </w:r>
          </w:p>
        </w:tc>
      </w:tr>
      <w:tr w:rsidR="006A2420" w:rsidRPr="006A2420" w14:paraId="61EA1A77" w14:textId="77777777" w:rsidTr="0073640D">
        <w:trPr>
          <w:trHeight w:val="600"/>
        </w:trPr>
        <w:tc>
          <w:tcPr>
            <w:tcW w:w="803" w:type="dxa"/>
            <w:vAlign w:val="center"/>
          </w:tcPr>
          <w:p w14:paraId="57E17D81" w14:textId="77777777" w:rsidR="00A8064A" w:rsidRPr="006A2420" w:rsidRDefault="00A8064A" w:rsidP="002E58E6">
            <w:pPr>
              <w:rPr>
                <w:sz w:val="20"/>
                <w:szCs w:val="20"/>
              </w:rPr>
            </w:pPr>
            <w:r w:rsidRPr="006A2420">
              <w:rPr>
                <w:sz w:val="20"/>
                <w:szCs w:val="20"/>
              </w:rPr>
              <w:t>05</w:t>
            </w:r>
          </w:p>
        </w:tc>
        <w:tc>
          <w:tcPr>
            <w:tcW w:w="2310" w:type="dxa"/>
            <w:shd w:val="clear" w:color="auto" w:fill="auto"/>
            <w:vAlign w:val="center"/>
          </w:tcPr>
          <w:p w14:paraId="0098A844" w14:textId="77777777" w:rsidR="00A8064A" w:rsidRPr="006A2420" w:rsidRDefault="00A8064A" w:rsidP="002E58E6">
            <w:pPr>
              <w:rPr>
                <w:sz w:val="20"/>
                <w:szCs w:val="20"/>
              </w:rPr>
            </w:pPr>
            <w:r w:rsidRPr="006A2420">
              <w:rPr>
                <w:sz w:val="20"/>
                <w:szCs w:val="20"/>
              </w:rPr>
              <w:t>Central de Leitos</w:t>
            </w:r>
          </w:p>
        </w:tc>
        <w:tc>
          <w:tcPr>
            <w:tcW w:w="4530" w:type="dxa"/>
            <w:shd w:val="clear" w:color="auto" w:fill="auto"/>
            <w:vAlign w:val="center"/>
          </w:tcPr>
          <w:p w14:paraId="7B7BE97A" w14:textId="77777777" w:rsidR="00A8064A" w:rsidRPr="006A2420" w:rsidRDefault="00A8064A" w:rsidP="00DF43D9">
            <w:pPr>
              <w:jc w:val="both"/>
              <w:rPr>
                <w:sz w:val="20"/>
                <w:szCs w:val="20"/>
              </w:rPr>
            </w:pPr>
            <w:r w:rsidRPr="006A2420">
              <w:rPr>
                <w:sz w:val="20"/>
                <w:szCs w:val="20"/>
              </w:rPr>
              <w:t>AV ZOELO SOLA, 2100 - CENTRO - TRÊS RIOS - RJ</w:t>
            </w:r>
          </w:p>
        </w:tc>
        <w:tc>
          <w:tcPr>
            <w:tcW w:w="1725" w:type="dxa"/>
            <w:shd w:val="clear" w:color="auto" w:fill="auto"/>
            <w:vAlign w:val="center"/>
          </w:tcPr>
          <w:p w14:paraId="5BB8F70A" w14:textId="77777777" w:rsidR="00A8064A" w:rsidRPr="006A2420" w:rsidRDefault="00A8064A" w:rsidP="002E58E6">
            <w:pPr>
              <w:rPr>
                <w:sz w:val="20"/>
                <w:szCs w:val="20"/>
              </w:rPr>
            </w:pPr>
            <w:r w:rsidRPr="006A2420">
              <w:rPr>
                <w:sz w:val="20"/>
                <w:szCs w:val="20"/>
              </w:rPr>
              <w:t>25821-080</w:t>
            </w:r>
          </w:p>
        </w:tc>
      </w:tr>
      <w:tr w:rsidR="006A2420" w:rsidRPr="006A2420" w14:paraId="1B93176F" w14:textId="77777777" w:rsidTr="0073640D">
        <w:trPr>
          <w:trHeight w:val="600"/>
        </w:trPr>
        <w:tc>
          <w:tcPr>
            <w:tcW w:w="803" w:type="dxa"/>
            <w:vAlign w:val="center"/>
          </w:tcPr>
          <w:p w14:paraId="6D062D48" w14:textId="77777777" w:rsidR="00A8064A" w:rsidRPr="006A2420" w:rsidRDefault="00DF1A84" w:rsidP="002E58E6">
            <w:pPr>
              <w:rPr>
                <w:sz w:val="20"/>
                <w:szCs w:val="20"/>
              </w:rPr>
            </w:pPr>
            <w:r w:rsidRPr="006A2420">
              <w:rPr>
                <w:sz w:val="20"/>
                <w:szCs w:val="20"/>
              </w:rPr>
              <w:t>06</w:t>
            </w:r>
          </w:p>
        </w:tc>
        <w:tc>
          <w:tcPr>
            <w:tcW w:w="2310" w:type="dxa"/>
            <w:shd w:val="clear" w:color="auto" w:fill="auto"/>
            <w:vAlign w:val="center"/>
          </w:tcPr>
          <w:p w14:paraId="21040C22" w14:textId="77777777" w:rsidR="00A8064A" w:rsidRPr="006A2420" w:rsidRDefault="00A8064A" w:rsidP="002E58E6">
            <w:pPr>
              <w:rPr>
                <w:sz w:val="20"/>
                <w:szCs w:val="20"/>
              </w:rPr>
            </w:pPr>
            <w:r w:rsidRPr="006A2420">
              <w:rPr>
                <w:sz w:val="20"/>
                <w:szCs w:val="20"/>
              </w:rPr>
              <w:t>Centro de Especialidades Odontológicas</w:t>
            </w:r>
          </w:p>
        </w:tc>
        <w:tc>
          <w:tcPr>
            <w:tcW w:w="4530" w:type="dxa"/>
            <w:shd w:val="clear" w:color="auto" w:fill="auto"/>
            <w:vAlign w:val="center"/>
          </w:tcPr>
          <w:p w14:paraId="33523A43" w14:textId="77777777" w:rsidR="00A8064A" w:rsidRPr="006A2420" w:rsidRDefault="00A8064A" w:rsidP="00DF43D9">
            <w:pPr>
              <w:jc w:val="both"/>
              <w:rPr>
                <w:sz w:val="20"/>
                <w:szCs w:val="20"/>
              </w:rPr>
            </w:pPr>
            <w:r w:rsidRPr="006A2420">
              <w:rPr>
                <w:sz w:val="20"/>
                <w:szCs w:val="20"/>
              </w:rPr>
              <w:t>RUA PASTOR PAULO JOSÉ DA SILVA, 02 - VILA ISABEL - TRÊS RIOS - RJ</w:t>
            </w:r>
          </w:p>
        </w:tc>
        <w:tc>
          <w:tcPr>
            <w:tcW w:w="1725" w:type="dxa"/>
            <w:shd w:val="clear" w:color="auto" w:fill="auto"/>
            <w:vAlign w:val="center"/>
          </w:tcPr>
          <w:p w14:paraId="7491E1DF" w14:textId="77777777" w:rsidR="00A8064A" w:rsidRPr="006A2420" w:rsidRDefault="00A8064A" w:rsidP="002E58E6">
            <w:pPr>
              <w:rPr>
                <w:sz w:val="20"/>
                <w:szCs w:val="20"/>
              </w:rPr>
            </w:pPr>
            <w:r w:rsidRPr="006A2420">
              <w:rPr>
                <w:sz w:val="20"/>
                <w:szCs w:val="20"/>
              </w:rPr>
              <w:t>25812-090</w:t>
            </w:r>
          </w:p>
        </w:tc>
      </w:tr>
      <w:tr w:rsidR="006A2420" w:rsidRPr="006A2420" w14:paraId="4C35B408" w14:textId="77777777" w:rsidTr="0073640D">
        <w:trPr>
          <w:trHeight w:val="600"/>
        </w:trPr>
        <w:tc>
          <w:tcPr>
            <w:tcW w:w="803" w:type="dxa"/>
            <w:vAlign w:val="center"/>
          </w:tcPr>
          <w:p w14:paraId="74F6B4B1" w14:textId="77777777" w:rsidR="00A8064A" w:rsidRPr="006A2420" w:rsidRDefault="00DF1A84" w:rsidP="002E58E6">
            <w:pPr>
              <w:rPr>
                <w:sz w:val="20"/>
                <w:szCs w:val="20"/>
              </w:rPr>
            </w:pPr>
            <w:r w:rsidRPr="006A2420">
              <w:rPr>
                <w:sz w:val="20"/>
                <w:szCs w:val="20"/>
              </w:rPr>
              <w:lastRenderedPageBreak/>
              <w:t>07</w:t>
            </w:r>
          </w:p>
        </w:tc>
        <w:tc>
          <w:tcPr>
            <w:tcW w:w="2310" w:type="dxa"/>
            <w:shd w:val="clear" w:color="auto" w:fill="auto"/>
            <w:vAlign w:val="center"/>
          </w:tcPr>
          <w:p w14:paraId="377EF36C" w14:textId="77777777" w:rsidR="00A8064A" w:rsidRPr="006A2420" w:rsidRDefault="00A8064A" w:rsidP="002E58E6">
            <w:pPr>
              <w:rPr>
                <w:sz w:val="20"/>
                <w:szCs w:val="20"/>
              </w:rPr>
            </w:pPr>
            <w:r w:rsidRPr="006A2420">
              <w:rPr>
                <w:sz w:val="20"/>
                <w:szCs w:val="20"/>
              </w:rPr>
              <w:t>Clínica da Família José da Silva</w:t>
            </w:r>
          </w:p>
        </w:tc>
        <w:tc>
          <w:tcPr>
            <w:tcW w:w="4530" w:type="dxa"/>
            <w:shd w:val="clear" w:color="auto" w:fill="auto"/>
            <w:vAlign w:val="center"/>
          </w:tcPr>
          <w:p w14:paraId="1C4D394C" w14:textId="77777777" w:rsidR="00A8064A" w:rsidRPr="006A2420" w:rsidRDefault="00A8064A" w:rsidP="00DF43D9">
            <w:pPr>
              <w:jc w:val="both"/>
              <w:rPr>
                <w:sz w:val="20"/>
                <w:szCs w:val="20"/>
              </w:rPr>
            </w:pPr>
            <w:r w:rsidRPr="006A2420">
              <w:rPr>
                <w:sz w:val="20"/>
                <w:szCs w:val="20"/>
              </w:rPr>
              <w:t>PRAÇA ARSONVAL MACEDO, 1800 - VILA ISABEL - TRÊS RIOS - RJ</w:t>
            </w:r>
          </w:p>
        </w:tc>
        <w:tc>
          <w:tcPr>
            <w:tcW w:w="1725" w:type="dxa"/>
            <w:shd w:val="clear" w:color="auto" w:fill="auto"/>
            <w:vAlign w:val="center"/>
          </w:tcPr>
          <w:p w14:paraId="599BE1E3" w14:textId="77777777" w:rsidR="00A8064A" w:rsidRPr="006A2420" w:rsidRDefault="00A8064A" w:rsidP="002E58E6">
            <w:pPr>
              <w:rPr>
                <w:sz w:val="20"/>
                <w:szCs w:val="20"/>
              </w:rPr>
            </w:pPr>
            <w:r w:rsidRPr="006A2420">
              <w:rPr>
                <w:sz w:val="20"/>
                <w:szCs w:val="20"/>
              </w:rPr>
              <w:t>25812-075</w:t>
            </w:r>
          </w:p>
        </w:tc>
      </w:tr>
      <w:tr w:rsidR="006A2420" w:rsidRPr="006A2420" w14:paraId="79E04356" w14:textId="77777777" w:rsidTr="0073640D">
        <w:trPr>
          <w:trHeight w:val="600"/>
        </w:trPr>
        <w:tc>
          <w:tcPr>
            <w:tcW w:w="803" w:type="dxa"/>
            <w:vAlign w:val="center"/>
          </w:tcPr>
          <w:p w14:paraId="43486655" w14:textId="77777777" w:rsidR="00A8064A" w:rsidRPr="006A2420" w:rsidRDefault="00DF1A84" w:rsidP="002E58E6">
            <w:pPr>
              <w:rPr>
                <w:sz w:val="20"/>
                <w:szCs w:val="20"/>
              </w:rPr>
            </w:pPr>
            <w:r w:rsidRPr="006A2420">
              <w:rPr>
                <w:sz w:val="20"/>
                <w:szCs w:val="20"/>
              </w:rPr>
              <w:t>08</w:t>
            </w:r>
          </w:p>
        </w:tc>
        <w:tc>
          <w:tcPr>
            <w:tcW w:w="2310" w:type="dxa"/>
            <w:shd w:val="clear" w:color="auto" w:fill="auto"/>
            <w:vAlign w:val="center"/>
          </w:tcPr>
          <w:p w14:paraId="4B8A9309" w14:textId="77777777" w:rsidR="00A8064A" w:rsidRPr="006A2420" w:rsidRDefault="00A8064A" w:rsidP="002E58E6">
            <w:pPr>
              <w:rPr>
                <w:sz w:val="20"/>
                <w:szCs w:val="20"/>
              </w:rPr>
            </w:pPr>
            <w:r w:rsidRPr="006A2420">
              <w:rPr>
                <w:sz w:val="20"/>
                <w:szCs w:val="20"/>
              </w:rPr>
              <w:t>Clínica de Reabilitação</w:t>
            </w:r>
          </w:p>
        </w:tc>
        <w:tc>
          <w:tcPr>
            <w:tcW w:w="4530" w:type="dxa"/>
            <w:shd w:val="clear" w:color="auto" w:fill="auto"/>
            <w:vAlign w:val="center"/>
          </w:tcPr>
          <w:p w14:paraId="1E37970A" w14:textId="77777777" w:rsidR="00A8064A" w:rsidRPr="006A2420" w:rsidRDefault="00A8064A" w:rsidP="00DF43D9">
            <w:pPr>
              <w:jc w:val="both"/>
              <w:rPr>
                <w:sz w:val="20"/>
                <w:szCs w:val="20"/>
              </w:rPr>
            </w:pPr>
            <w:r w:rsidRPr="006A2420">
              <w:rPr>
                <w:sz w:val="20"/>
                <w:szCs w:val="20"/>
              </w:rPr>
              <w:t>RUA PASTOR PAULO JOSÉ DA SILVA, 02 - VILA ISABEL - TRÊS RIOS - RJ</w:t>
            </w:r>
          </w:p>
        </w:tc>
        <w:tc>
          <w:tcPr>
            <w:tcW w:w="1725" w:type="dxa"/>
            <w:shd w:val="clear" w:color="auto" w:fill="auto"/>
            <w:vAlign w:val="center"/>
          </w:tcPr>
          <w:p w14:paraId="55AA1B25" w14:textId="77777777" w:rsidR="00A8064A" w:rsidRPr="006A2420" w:rsidRDefault="00A8064A" w:rsidP="002E58E6">
            <w:pPr>
              <w:rPr>
                <w:sz w:val="20"/>
                <w:szCs w:val="20"/>
              </w:rPr>
            </w:pPr>
            <w:r w:rsidRPr="006A2420">
              <w:rPr>
                <w:sz w:val="20"/>
                <w:szCs w:val="20"/>
              </w:rPr>
              <w:t>25812-090</w:t>
            </w:r>
          </w:p>
        </w:tc>
      </w:tr>
      <w:tr w:rsidR="006A2420" w:rsidRPr="006A2420" w14:paraId="04D81423" w14:textId="77777777" w:rsidTr="0073640D">
        <w:trPr>
          <w:trHeight w:val="600"/>
        </w:trPr>
        <w:tc>
          <w:tcPr>
            <w:tcW w:w="803" w:type="dxa"/>
            <w:vAlign w:val="center"/>
          </w:tcPr>
          <w:p w14:paraId="2B8445D6" w14:textId="77777777" w:rsidR="00A8064A" w:rsidRPr="006A2420" w:rsidRDefault="00DF1A84" w:rsidP="002E58E6">
            <w:pPr>
              <w:rPr>
                <w:sz w:val="20"/>
                <w:szCs w:val="20"/>
              </w:rPr>
            </w:pPr>
            <w:r w:rsidRPr="006A2420">
              <w:rPr>
                <w:sz w:val="20"/>
                <w:szCs w:val="20"/>
              </w:rPr>
              <w:t>09</w:t>
            </w:r>
          </w:p>
        </w:tc>
        <w:tc>
          <w:tcPr>
            <w:tcW w:w="2310" w:type="dxa"/>
            <w:shd w:val="clear" w:color="auto" w:fill="auto"/>
            <w:vAlign w:val="center"/>
          </w:tcPr>
          <w:p w14:paraId="0C77E582" w14:textId="77777777" w:rsidR="00A8064A" w:rsidRPr="006A2420" w:rsidRDefault="00A8064A" w:rsidP="002E58E6">
            <w:pPr>
              <w:rPr>
                <w:sz w:val="20"/>
                <w:szCs w:val="20"/>
              </w:rPr>
            </w:pPr>
            <w:r w:rsidRPr="006A2420">
              <w:rPr>
                <w:sz w:val="20"/>
                <w:szCs w:val="20"/>
              </w:rPr>
              <w:t>Planeta Vida</w:t>
            </w:r>
          </w:p>
        </w:tc>
        <w:tc>
          <w:tcPr>
            <w:tcW w:w="4530" w:type="dxa"/>
            <w:shd w:val="clear" w:color="auto" w:fill="auto"/>
            <w:vAlign w:val="center"/>
          </w:tcPr>
          <w:p w14:paraId="6EAC59A1" w14:textId="77777777" w:rsidR="00A8064A" w:rsidRPr="006A2420" w:rsidRDefault="00A8064A" w:rsidP="00DF43D9">
            <w:pPr>
              <w:jc w:val="both"/>
              <w:rPr>
                <w:sz w:val="20"/>
                <w:szCs w:val="20"/>
              </w:rPr>
            </w:pPr>
            <w:r w:rsidRPr="006A2420">
              <w:rPr>
                <w:sz w:val="20"/>
                <w:szCs w:val="20"/>
              </w:rPr>
              <w:t>RUA PADRE CONRADO, 67 - CENTRO - TRÊS RIOS - RJ</w:t>
            </w:r>
          </w:p>
        </w:tc>
        <w:tc>
          <w:tcPr>
            <w:tcW w:w="1725" w:type="dxa"/>
            <w:shd w:val="clear" w:color="auto" w:fill="auto"/>
            <w:vAlign w:val="center"/>
          </w:tcPr>
          <w:p w14:paraId="64F77889" w14:textId="77777777" w:rsidR="00A8064A" w:rsidRPr="006A2420" w:rsidRDefault="00A8064A" w:rsidP="002E58E6">
            <w:pPr>
              <w:rPr>
                <w:sz w:val="20"/>
                <w:szCs w:val="20"/>
              </w:rPr>
            </w:pPr>
            <w:r w:rsidRPr="006A2420">
              <w:rPr>
                <w:sz w:val="20"/>
                <w:szCs w:val="20"/>
              </w:rPr>
              <w:t>25804-090</w:t>
            </w:r>
          </w:p>
        </w:tc>
      </w:tr>
      <w:tr w:rsidR="006A2420" w:rsidRPr="006A2420" w14:paraId="44538932" w14:textId="77777777" w:rsidTr="0073640D">
        <w:trPr>
          <w:trHeight w:val="600"/>
        </w:trPr>
        <w:tc>
          <w:tcPr>
            <w:tcW w:w="803" w:type="dxa"/>
            <w:vAlign w:val="center"/>
          </w:tcPr>
          <w:p w14:paraId="7089398F" w14:textId="77777777" w:rsidR="00A8064A" w:rsidRPr="006A2420" w:rsidRDefault="00DF1A84" w:rsidP="002E58E6">
            <w:pPr>
              <w:rPr>
                <w:sz w:val="20"/>
                <w:szCs w:val="20"/>
              </w:rPr>
            </w:pPr>
            <w:r w:rsidRPr="006A2420">
              <w:rPr>
                <w:sz w:val="20"/>
                <w:szCs w:val="20"/>
              </w:rPr>
              <w:t>10</w:t>
            </w:r>
          </w:p>
        </w:tc>
        <w:tc>
          <w:tcPr>
            <w:tcW w:w="2310" w:type="dxa"/>
            <w:shd w:val="clear" w:color="auto" w:fill="auto"/>
            <w:vAlign w:val="center"/>
          </w:tcPr>
          <w:p w14:paraId="5B7221A7" w14:textId="77777777" w:rsidR="00A8064A" w:rsidRPr="006A2420" w:rsidRDefault="00A8064A" w:rsidP="002E58E6">
            <w:pPr>
              <w:rPr>
                <w:sz w:val="20"/>
                <w:szCs w:val="20"/>
              </w:rPr>
            </w:pPr>
            <w:r w:rsidRPr="006A2420">
              <w:rPr>
                <w:sz w:val="20"/>
                <w:szCs w:val="20"/>
              </w:rPr>
              <w:t xml:space="preserve">Policlínica Walter Gomes </w:t>
            </w:r>
            <w:proofErr w:type="spellStart"/>
            <w:r w:rsidRPr="006A2420">
              <w:rPr>
                <w:sz w:val="20"/>
                <w:szCs w:val="20"/>
              </w:rPr>
              <w:t>Francklin</w:t>
            </w:r>
            <w:proofErr w:type="spellEnd"/>
          </w:p>
        </w:tc>
        <w:tc>
          <w:tcPr>
            <w:tcW w:w="4530" w:type="dxa"/>
            <w:shd w:val="clear" w:color="auto" w:fill="auto"/>
            <w:vAlign w:val="center"/>
          </w:tcPr>
          <w:p w14:paraId="4481E380" w14:textId="77777777" w:rsidR="00A8064A" w:rsidRPr="006A2420" w:rsidRDefault="00A8064A" w:rsidP="00DF43D9">
            <w:pPr>
              <w:jc w:val="both"/>
              <w:rPr>
                <w:sz w:val="20"/>
                <w:szCs w:val="20"/>
              </w:rPr>
            </w:pPr>
            <w:r w:rsidRPr="006A2420">
              <w:rPr>
                <w:sz w:val="20"/>
                <w:szCs w:val="20"/>
              </w:rPr>
              <w:t>RUA DA MAÇONARIA, 320 - CENTRO - TRÊS RIOS - RJ</w:t>
            </w:r>
          </w:p>
        </w:tc>
        <w:tc>
          <w:tcPr>
            <w:tcW w:w="1725" w:type="dxa"/>
            <w:shd w:val="clear" w:color="auto" w:fill="auto"/>
            <w:vAlign w:val="center"/>
          </w:tcPr>
          <w:p w14:paraId="46018B8D" w14:textId="77777777" w:rsidR="00A8064A" w:rsidRPr="006A2420" w:rsidRDefault="00A8064A" w:rsidP="002E58E6">
            <w:pPr>
              <w:rPr>
                <w:sz w:val="20"/>
                <w:szCs w:val="20"/>
              </w:rPr>
            </w:pPr>
            <w:r w:rsidRPr="006A2420">
              <w:rPr>
                <w:sz w:val="20"/>
                <w:szCs w:val="20"/>
              </w:rPr>
              <w:t>25805-025</w:t>
            </w:r>
          </w:p>
        </w:tc>
      </w:tr>
      <w:tr w:rsidR="006A2420" w:rsidRPr="006A2420" w14:paraId="13D897ED" w14:textId="77777777" w:rsidTr="0073640D">
        <w:trPr>
          <w:trHeight w:val="300"/>
        </w:trPr>
        <w:tc>
          <w:tcPr>
            <w:tcW w:w="803" w:type="dxa"/>
            <w:vAlign w:val="center"/>
          </w:tcPr>
          <w:p w14:paraId="53C32F5C" w14:textId="77777777" w:rsidR="00A8064A" w:rsidRPr="006A2420" w:rsidRDefault="00DF1A84" w:rsidP="002E58E6">
            <w:pPr>
              <w:rPr>
                <w:sz w:val="20"/>
                <w:szCs w:val="20"/>
              </w:rPr>
            </w:pPr>
            <w:r w:rsidRPr="006A2420">
              <w:rPr>
                <w:sz w:val="20"/>
                <w:szCs w:val="20"/>
              </w:rPr>
              <w:t>11</w:t>
            </w:r>
          </w:p>
        </w:tc>
        <w:tc>
          <w:tcPr>
            <w:tcW w:w="2310" w:type="dxa"/>
            <w:shd w:val="clear" w:color="auto" w:fill="auto"/>
            <w:vAlign w:val="center"/>
          </w:tcPr>
          <w:p w14:paraId="01FCC15B" w14:textId="77777777" w:rsidR="00A8064A" w:rsidRPr="006A2420" w:rsidRDefault="00A8064A" w:rsidP="002E58E6">
            <w:pPr>
              <w:rPr>
                <w:sz w:val="20"/>
                <w:szCs w:val="20"/>
              </w:rPr>
            </w:pPr>
            <w:r w:rsidRPr="006A2420">
              <w:rPr>
                <w:sz w:val="20"/>
                <w:szCs w:val="20"/>
              </w:rPr>
              <w:t>Posto de Saúde Grama</w:t>
            </w:r>
          </w:p>
        </w:tc>
        <w:tc>
          <w:tcPr>
            <w:tcW w:w="4530" w:type="dxa"/>
            <w:shd w:val="clear" w:color="auto" w:fill="auto"/>
            <w:vAlign w:val="center"/>
          </w:tcPr>
          <w:p w14:paraId="589266DF" w14:textId="77777777" w:rsidR="00A8064A" w:rsidRPr="006A2420" w:rsidRDefault="00A8064A" w:rsidP="00DF43D9">
            <w:pPr>
              <w:jc w:val="both"/>
              <w:rPr>
                <w:sz w:val="20"/>
                <w:szCs w:val="20"/>
              </w:rPr>
            </w:pPr>
            <w:r w:rsidRPr="006A2420">
              <w:rPr>
                <w:sz w:val="20"/>
                <w:szCs w:val="20"/>
              </w:rPr>
              <w:t>BR 393, KM 150 - BEMPOSTA - TRÊS RIOS - RJ</w:t>
            </w:r>
          </w:p>
        </w:tc>
        <w:tc>
          <w:tcPr>
            <w:tcW w:w="1725" w:type="dxa"/>
            <w:shd w:val="clear" w:color="auto" w:fill="auto"/>
            <w:vAlign w:val="center"/>
          </w:tcPr>
          <w:p w14:paraId="0381564E" w14:textId="77777777" w:rsidR="00A8064A" w:rsidRPr="006A2420" w:rsidRDefault="00A8064A" w:rsidP="002E58E6">
            <w:pPr>
              <w:rPr>
                <w:sz w:val="20"/>
                <w:szCs w:val="20"/>
              </w:rPr>
            </w:pPr>
            <w:r w:rsidRPr="006A2420">
              <w:rPr>
                <w:sz w:val="20"/>
                <w:szCs w:val="20"/>
              </w:rPr>
              <w:t>25821-475</w:t>
            </w:r>
          </w:p>
        </w:tc>
      </w:tr>
      <w:tr w:rsidR="006A2420" w:rsidRPr="006A2420" w14:paraId="38AA6CCF" w14:textId="77777777" w:rsidTr="0073640D">
        <w:trPr>
          <w:trHeight w:val="600"/>
        </w:trPr>
        <w:tc>
          <w:tcPr>
            <w:tcW w:w="803" w:type="dxa"/>
            <w:vAlign w:val="center"/>
          </w:tcPr>
          <w:p w14:paraId="77490B4D" w14:textId="77777777" w:rsidR="00A8064A" w:rsidRPr="006A2420" w:rsidRDefault="00DF1A84" w:rsidP="002E58E6">
            <w:pPr>
              <w:rPr>
                <w:sz w:val="20"/>
                <w:szCs w:val="20"/>
              </w:rPr>
            </w:pPr>
            <w:r w:rsidRPr="006A2420">
              <w:rPr>
                <w:sz w:val="20"/>
                <w:szCs w:val="20"/>
              </w:rPr>
              <w:t>12</w:t>
            </w:r>
          </w:p>
        </w:tc>
        <w:tc>
          <w:tcPr>
            <w:tcW w:w="2310" w:type="dxa"/>
            <w:shd w:val="clear" w:color="auto" w:fill="auto"/>
            <w:vAlign w:val="center"/>
          </w:tcPr>
          <w:p w14:paraId="48438F9E" w14:textId="77777777" w:rsidR="00A8064A" w:rsidRPr="006A2420" w:rsidRDefault="00A8064A" w:rsidP="002E58E6">
            <w:pPr>
              <w:rPr>
                <w:sz w:val="20"/>
                <w:szCs w:val="20"/>
              </w:rPr>
            </w:pPr>
            <w:r w:rsidRPr="006A2420">
              <w:rPr>
                <w:sz w:val="20"/>
                <w:szCs w:val="20"/>
              </w:rPr>
              <w:t xml:space="preserve">Posto de Saúde </w:t>
            </w:r>
            <w:proofErr w:type="spellStart"/>
            <w:r w:rsidRPr="006A2420">
              <w:rPr>
                <w:sz w:val="20"/>
                <w:szCs w:val="20"/>
              </w:rPr>
              <w:t>Hermogênio</w:t>
            </w:r>
            <w:proofErr w:type="spellEnd"/>
            <w:r w:rsidRPr="006A2420">
              <w:rPr>
                <w:sz w:val="20"/>
                <w:szCs w:val="20"/>
              </w:rPr>
              <w:t xml:space="preserve"> Silva</w:t>
            </w:r>
          </w:p>
        </w:tc>
        <w:tc>
          <w:tcPr>
            <w:tcW w:w="4530" w:type="dxa"/>
            <w:shd w:val="clear" w:color="auto" w:fill="auto"/>
            <w:vAlign w:val="center"/>
          </w:tcPr>
          <w:p w14:paraId="62E989F8" w14:textId="77777777" w:rsidR="00A8064A" w:rsidRPr="006A2420" w:rsidRDefault="00A8064A" w:rsidP="00DF43D9">
            <w:pPr>
              <w:jc w:val="both"/>
              <w:rPr>
                <w:sz w:val="20"/>
                <w:szCs w:val="20"/>
              </w:rPr>
            </w:pPr>
            <w:r w:rsidRPr="006A2420">
              <w:rPr>
                <w:sz w:val="20"/>
                <w:szCs w:val="20"/>
              </w:rPr>
              <w:t>RUA HILDA TEIXEIRA PINTO, S/N - HERMOGENIO SILVA - TRÊS RIOS - RJ</w:t>
            </w:r>
          </w:p>
        </w:tc>
        <w:tc>
          <w:tcPr>
            <w:tcW w:w="1725" w:type="dxa"/>
            <w:shd w:val="clear" w:color="auto" w:fill="auto"/>
            <w:vAlign w:val="center"/>
          </w:tcPr>
          <w:p w14:paraId="345EECAD" w14:textId="77777777" w:rsidR="00A8064A" w:rsidRPr="006A2420" w:rsidRDefault="00A8064A" w:rsidP="002E58E6">
            <w:pPr>
              <w:rPr>
                <w:sz w:val="20"/>
                <w:szCs w:val="20"/>
              </w:rPr>
            </w:pPr>
            <w:r w:rsidRPr="006A2420">
              <w:rPr>
                <w:sz w:val="20"/>
                <w:szCs w:val="20"/>
              </w:rPr>
              <w:t>25821-630</w:t>
            </w:r>
          </w:p>
        </w:tc>
      </w:tr>
      <w:tr w:rsidR="006A2420" w:rsidRPr="006A2420" w14:paraId="68724B26" w14:textId="77777777" w:rsidTr="0073640D">
        <w:trPr>
          <w:trHeight w:val="600"/>
        </w:trPr>
        <w:tc>
          <w:tcPr>
            <w:tcW w:w="803" w:type="dxa"/>
            <w:vAlign w:val="center"/>
          </w:tcPr>
          <w:p w14:paraId="7D1D115E" w14:textId="77777777" w:rsidR="00A8064A" w:rsidRPr="006A2420" w:rsidRDefault="00DF1A84" w:rsidP="002E58E6">
            <w:pPr>
              <w:rPr>
                <w:sz w:val="20"/>
                <w:szCs w:val="20"/>
              </w:rPr>
            </w:pPr>
            <w:r w:rsidRPr="006A2420">
              <w:rPr>
                <w:sz w:val="20"/>
                <w:szCs w:val="20"/>
              </w:rPr>
              <w:t>13</w:t>
            </w:r>
          </w:p>
        </w:tc>
        <w:tc>
          <w:tcPr>
            <w:tcW w:w="2310" w:type="dxa"/>
            <w:shd w:val="clear" w:color="auto" w:fill="auto"/>
            <w:vAlign w:val="center"/>
          </w:tcPr>
          <w:p w14:paraId="5F3050FC" w14:textId="77777777" w:rsidR="00A8064A" w:rsidRPr="006A2420" w:rsidRDefault="00A8064A" w:rsidP="002E58E6">
            <w:pPr>
              <w:rPr>
                <w:sz w:val="20"/>
                <w:szCs w:val="20"/>
              </w:rPr>
            </w:pPr>
            <w:r w:rsidRPr="006A2420">
              <w:rPr>
                <w:sz w:val="20"/>
                <w:szCs w:val="20"/>
              </w:rPr>
              <w:t xml:space="preserve">Posto de Saúde </w:t>
            </w:r>
            <w:proofErr w:type="spellStart"/>
            <w:r w:rsidRPr="006A2420">
              <w:rPr>
                <w:sz w:val="20"/>
                <w:szCs w:val="20"/>
              </w:rPr>
              <w:t>Itajoana</w:t>
            </w:r>
            <w:proofErr w:type="spellEnd"/>
          </w:p>
        </w:tc>
        <w:tc>
          <w:tcPr>
            <w:tcW w:w="4530" w:type="dxa"/>
            <w:shd w:val="clear" w:color="auto" w:fill="auto"/>
            <w:vAlign w:val="center"/>
          </w:tcPr>
          <w:p w14:paraId="5B9FCDE7" w14:textId="77777777" w:rsidR="00A8064A" w:rsidRPr="006A2420" w:rsidRDefault="00A8064A" w:rsidP="00DF43D9">
            <w:pPr>
              <w:jc w:val="both"/>
              <w:rPr>
                <w:sz w:val="20"/>
                <w:szCs w:val="20"/>
              </w:rPr>
            </w:pPr>
            <w:r w:rsidRPr="006A2420">
              <w:rPr>
                <w:sz w:val="20"/>
                <w:szCs w:val="20"/>
              </w:rPr>
              <w:t>ESTRADA ITAJOANA, S/N - BEMPOSTA - TRÊS RIOS - RJ</w:t>
            </w:r>
          </w:p>
        </w:tc>
        <w:tc>
          <w:tcPr>
            <w:tcW w:w="1725" w:type="dxa"/>
            <w:shd w:val="clear" w:color="auto" w:fill="auto"/>
            <w:vAlign w:val="center"/>
          </w:tcPr>
          <w:p w14:paraId="1CAB0883" w14:textId="77777777" w:rsidR="00A8064A" w:rsidRPr="006A2420" w:rsidRDefault="00A8064A" w:rsidP="002E58E6">
            <w:pPr>
              <w:rPr>
                <w:sz w:val="20"/>
                <w:szCs w:val="20"/>
              </w:rPr>
            </w:pPr>
            <w:r w:rsidRPr="006A2420">
              <w:rPr>
                <w:sz w:val="20"/>
                <w:szCs w:val="20"/>
              </w:rPr>
              <w:t>25840-000</w:t>
            </w:r>
          </w:p>
        </w:tc>
      </w:tr>
      <w:tr w:rsidR="006A2420" w:rsidRPr="006A2420" w14:paraId="719E1C27" w14:textId="77777777" w:rsidTr="0073640D">
        <w:trPr>
          <w:trHeight w:val="600"/>
        </w:trPr>
        <w:tc>
          <w:tcPr>
            <w:tcW w:w="803" w:type="dxa"/>
            <w:vAlign w:val="center"/>
          </w:tcPr>
          <w:p w14:paraId="03B9EE8A" w14:textId="77777777" w:rsidR="00A8064A" w:rsidRPr="006A2420" w:rsidRDefault="00DF1A84" w:rsidP="002E58E6">
            <w:pPr>
              <w:rPr>
                <w:sz w:val="20"/>
                <w:szCs w:val="20"/>
              </w:rPr>
            </w:pPr>
            <w:r w:rsidRPr="006A2420">
              <w:rPr>
                <w:sz w:val="20"/>
                <w:szCs w:val="20"/>
              </w:rPr>
              <w:t>14</w:t>
            </w:r>
          </w:p>
        </w:tc>
        <w:tc>
          <w:tcPr>
            <w:tcW w:w="2310" w:type="dxa"/>
            <w:shd w:val="clear" w:color="auto" w:fill="auto"/>
            <w:vAlign w:val="center"/>
          </w:tcPr>
          <w:p w14:paraId="0F00CFAB" w14:textId="77777777" w:rsidR="00A8064A" w:rsidRPr="006A2420" w:rsidRDefault="00A8064A" w:rsidP="002E58E6">
            <w:pPr>
              <w:rPr>
                <w:sz w:val="20"/>
                <w:szCs w:val="20"/>
              </w:rPr>
            </w:pPr>
            <w:r w:rsidRPr="006A2420">
              <w:rPr>
                <w:sz w:val="20"/>
                <w:szCs w:val="20"/>
              </w:rPr>
              <w:t>Posto de Saúde Jardim Primavera</w:t>
            </w:r>
          </w:p>
        </w:tc>
        <w:tc>
          <w:tcPr>
            <w:tcW w:w="4530" w:type="dxa"/>
            <w:shd w:val="clear" w:color="auto" w:fill="auto"/>
            <w:vAlign w:val="center"/>
          </w:tcPr>
          <w:p w14:paraId="2D2B9B0E" w14:textId="77777777" w:rsidR="00A8064A" w:rsidRPr="006A2420" w:rsidRDefault="00A8064A" w:rsidP="00DF43D9">
            <w:pPr>
              <w:jc w:val="both"/>
              <w:rPr>
                <w:sz w:val="20"/>
                <w:szCs w:val="20"/>
              </w:rPr>
            </w:pPr>
            <w:r w:rsidRPr="006A2420">
              <w:rPr>
                <w:sz w:val="20"/>
                <w:szCs w:val="20"/>
              </w:rPr>
              <w:t>RUA MAJOR VICENTE GUEDES, 431 - JARDIM PRIMAVERA - TRÊS RIOS - RJ</w:t>
            </w:r>
          </w:p>
        </w:tc>
        <w:tc>
          <w:tcPr>
            <w:tcW w:w="1725" w:type="dxa"/>
            <w:shd w:val="clear" w:color="auto" w:fill="auto"/>
            <w:vAlign w:val="center"/>
          </w:tcPr>
          <w:p w14:paraId="7CE829F2" w14:textId="77777777" w:rsidR="00A8064A" w:rsidRPr="006A2420" w:rsidRDefault="00A8064A" w:rsidP="002E58E6">
            <w:pPr>
              <w:rPr>
                <w:sz w:val="20"/>
                <w:szCs w:val="20"/>
              </w:rPr>
            </w:pPr>
            <w:r w:rsidRPr="006A2420">
              <w:rPr>
                <w:sz w:val="20"/>
                <w:szCs w:val="20"/>
              </w:rPr>
              <w:t>25808-240</w:t>
            </w:r>
          </w:p>
        </w:tc>
      </w:tr>
      <w:tr w:rsidR="006A2420" w:rsidRPr="006A2420" w14:paraId="66D0D5E7" w14:textId="77777777" w:rsidTr="0073640D">
        <w:trPr>
          <w:trHeight w:val="900"/>
        </w:trPr>
        <w:tc>
          <w:tcPr>
            <w:tcW w:w="803" w:type="dxa"/>
            <w:vAlign w:val="center"/>
          </w:tcPr>
          <w:p w14:paraId="59AAEC18" w14:textId="77777777" w:rsidR="00A8064A" w:rsidRPr="006A2420" w:rsidRDefault="00DF1A84" w:rsidP="002E58E6">
            <w:pPr>
              <w:rPr>
                <w:sz w:val="20"/>
                <w:szCs w:val="20"/>
              </w:rPr>
            </w:pPr>
            <w:r w:rsidRPr="006A2420">
              <w:rPr>
                <w:sz w:val="20"/>
                <w:szCs w:val="20"/>
              </w:rPr>
              <w:t>15</w:t>
            </w:r>
          </w:p>
        </w:tc>
        <w:tc>
          <w:tcPr>
            <w:tcW w:w="2310" w:type="dxa"/>
            <w:shd w:val="clear" w:color="auto" w:fill="auto"/>
            <w:vAlign w:val="center"/>
          </w:tcPr>
          <w:p w14:paraId="0D302C2A" w14:textId="77777777" w:rsidR="00A8064A" w:rsidRPr="006A2420" w:rsidRDefault="00A8064A" w:rsidP="002E58E6">
            <w:pPr>
              <w:rPr>
                <w:sz w:val="20"/>
                <w:szCs w:val="20"/>
              </w:rPr>
            </w:pPr>
            <w:r w:rsidRPr="006A2420">
              <w:rPr>
                <w:sz w:val="20"/>
                <w:szCs w:val="20"/>
              </w:rPr>
              <w:t>Posto de Saúde Vale da Cachoeira</w:t>
            </w:r>
          </w:p>
        </w:tc>
        <w:tc>
          <w:tcPr>
            <w:tcW w:w="4530" w:type="dxa"/>
            <w:shd w:val="clear" w:color="auto" w:fill="auto"/>
            <w:vAlign w:val="center"/>
          </w:tcPr>
          <w:p w14:paraId="0C1AF9C3" w14:textId="77777777" w:rsidR="00A8064A" w:rsidRPr="006A2420" w:rsidRDefault="00A8064A" w:rsidP="00DF43D9">
            <w:pPr>
              <w:jc w:val="both"/>
              <w:rPr>
                <w:sz w:val="20"/>
                <w:szCs w:val="20"/>
              </w:rPr>
            </w:pPr>
            <w:r w:rsidRPr="006A2420">
              <w:rPr>
                <w:sz w:val="20"/>
                <w:szCs w:val="20"/>
              </w:rPr>
              <w:t>AVENIDA MARECHAL EMANUEL MARQUES PORTO, S/N - VALE DA CACHOEIRA - TRÊS RIOS - RJ</w:t>
            </w:r>
          </w:p>
        </w:tc>
        <w:tc>
          <w:tcPr>
            <w:tcW w:w="1725" w:type="dxa"/>
            <w:shd w:val="clear" w:color="auto" w:fill="auto"/>
            <w:vAlign w:val="center"/>
          </w:tcPr>
          <w:p w14:paraId="01EC71A7" w14:textId="77777777" w:rsidR="00A8064A" w:rsidRPr="006A2420" w:rsidRDefault="00A8064A" w:rsidP="002E58E6">
            <w:pPr>
              <w:rPr>
                <w:sz w:val="20"/>
                <w:szCs w:val="20"/>
              </w:rPr>
            </w:pPr>
            <w:r w:rsidRPr="006A2420">
              <w:rPr>
                <w:sz w:val="20"/>
                <w:szCs w:val="20"/>
              </w:rPr>
              <w:t>25770-300</w:t>
            </w:r>
          </w:p>
        </w:tc>
      </w:tr>
      <w:tr w:rsidR="006A2420" w:rsidRPr="006A2420" w14:paraId="388592F8" w14:textId="77777777" w:rsidTr="0073640D">
        <w:trPr>
          <w:trHeight w:val="600"/>
        </w:trPr>
        <w:tc>
          <w:tcPr>
            <w:tcW w:w="803" w:type="dxa"/>
            <w:vAlign w:val="center"/>
          </w:tcPr>
          <w:p w14:paraId="74AAEEA3" w14:textId="77777777" w:rsidR="00A8064A" w:rsidRPr="006A2420" w:rsidRDefault="00DF1A84" w:rsidP="002E58E6">
            <w:pPr>
              <w:rPr>
                <w:sz w:val="20"/>
                <w:szCs w:val="20"/>
              </w:rPr>
            </w:pPr>
            <w:r w:rsidRPr="006A2420">
              <w:rPr>
                <w:sz w:val="20"/>
                <w:szCs w:val="20"/>
              </w:rPr>
              <w:t>16</w:t>
            </w:r>
          </w:p>
        </w:tc>
        <w:tc>
          <w:tcPr>
            <w:tcW w:w="2310" w:type="dxa"/>
            <w:shd w:val="clear" w:color="auto" w:fill="auto"/>
            <w:vAlign w:val="center"/>
          </w:tcPr>
          <w:p w14:paraId="5C91CD63" w14:textId="77777777" w:rsidR="00A8064A" w:rsidRPr="006A2420" w:rsidRDefault="00A8064A" w:rsidP="002E58E6">
            <w:pPr>
              <w:rPr>
                <w:sz w:val="20"/>
                <w:szCs w:val="20"/>
              </w:rPr>
            </w:pPr>
            <w:r w:rsidRPr="006A2420">
              <w:rPr>
                <w:sz w:val="20"/>
                <w:szCs w:val="20"/>
              </w:rPr>
              <w:t>SAD</w:t>
            </w:r>
          </w:p>
        </w:tc>
        <w:tc>
          <w:tcPr>
            <w:tcW w:w="4530" w:type="dxa"/>
            <w:shd w:val="clear" w:color="auto" w:fill="auto"/>
            <w:vAlign w:val="center"/>
          </w:tcPr>
          <w:p w14:paraId="608137A3" w14:textId="77777777" w:rsidR="00A8064A" w:rsidRPr="006A2420" w:rsidRDefault="00A8064A" w:rsidP="00DF43D9">
            <w:pPr>
              <w:jc w:val="both"/>
              <w:rPr>
                <w:sz w:val="20"/>
                <w:szCs w:val="20"/>
              </w:rPr>
            </w:pPr>
            <w:r w:rsidRPr="006A2420">
              <w:rPr>
                <w:sz w:val="20"/>
                <w:szCs w:val="20"/>
              </w:rPr>
              <w:t>AV ZOELO SOLA, 2100 - CENTRO - TRÊS RIOS - RJ</w:t>
            </w:r>
          </w:p>
        </w:tc>
        <w:tc>
          <w:tcPr>
            <w:tcW w:w="1725" w:type="dxa"/>
            <w:shd w:val="clear" w:color="auto" w:fill="auto"/>
            <w:vAlign w:val="center"/>
          </w:tcPr>
          <w:p w14:paraId="58405EE6" w14:textId="77777777" w:rsidR="00A8064A" w:rsidRPr="006A2420" w:rsidRDefault="00A8064A" w:rsidP="002E58E6">
            <w:pPr>
              <w:rPr>
                <w:sz w:val="20"/>
                <w:szCs w:val="20"/>
              </w:rPr>
            </w:pPr>
            <w:r w:rsidRPr="006A2420">
              <w:rPr>
                <w:sz w:val="20"/>
                <w:szCs w:val="20"/>
              </w:rPr>
              <w:t>25821-080</w:t>
            </w:r>
          </w:p>
        </w:tc>
      </w:tr>
      <w:tr w:rsidR="006A2420" w:rsidRPr="006A2420" w14:paraId="018640F9" w14:textId="77777777" w:rsidTr="0073640D">
        <w:trPr>
          <w:trHeight w:val="600"/>
        </w:trPr>
        <w:tc>
          <w:tcPr>
            <w:tcW w:w="803" w:type="dxa"/>
            <w:vAlign w:val="center"/>
          </w:tcPr>
          <w:p w14:paraId="7763FFC5" w14:textId="77777777" w:rsidR="00A8064A" w:rsidRPr="006A2420" w:rsidRDefault="00DF1A84" w:rsidP="002E58E6">
            <w:pPr>
              <w:rPr>
                <w:sz w:val="20"/>
                <w:szCs w:val="20"/>
              </w:rPr>
            </w:pPr>
            <w:r w:rsidRPr="006A2420">
              <w:rPr>
                <w:sz w:val="20"/>
                <w:szCs w:val="20"/>
              </w:rPr>
              <w:t>17</w:t>
            </w:r>
          </w:p>
        </w:tc>
        <w:tc>
          <w:tcPr>
            <w:tcW w:w="2310" w:type="dxa"/>
            <w:shd w:val="clear" w:color="auto" w:fill="auto"/>
            <w:vAlign w:val="center"/>
          </w:tcPr>
          <w:p w14:paraId="525813F0" w14:textId="77777777" w:rsidR="00A8064A" w:rsidRPr="006A2420" w:rsidRDefault="00A8064A" w:rsidP="002E58E6">
            <w:pPr>
              <w:rPr>
                <w:sz w:val="20"/>
                <w:szCs w:val="20"/>
              </w:rPr>
            </w:pPr>
            <w:r w:rsidRPr="006A2420">
              <w:rPr>
                <w:sz w:val="20"/>
                <w:szCs w:val="20"/>
              </w:rPr>
              <w:t>SAMU</w:t>
            </w:r>
          </w:p>
        </w:tc>
        <w:tc>
          <w:tcPr>
            <w:tcW w:w="4530" w:type="dxa"/>
            <w:shd w:val="clear" w:color="auto" w:fill="auto"/>
            <w:vAlign w:val="center"/>
          </w:tcPr>
          <w:p w14:paraId="1801C345" w14:textId="77777777" w:rsidR="00A8064A" w:rsidRPr="006A2420" w:rsidRDefault="00A8064A" w:rsidP="00DF43D9">
            <w:pPr>
              <w:jc w:val="both"/>
              <w:rPr>
                <w:sz w:val="20"/>
                <w:szCs w:val="20"/>
              </w:rPr>
            </w:pPr>
            <w:r w:rsidRPr="006A2420">
              <w:rPr>
                <w:sz w:val="20"/>
                <w:szCs w:val="20"/>
              </w:rPr>
              <w:t>AV ZOELO SOLA, 2080 - CENTRO - TRÊS RIOS - RJ</w:t>
            </w:r>
          </w:p>
        </w:tc>
        <w:tc>
          <w:tcPr>
            <w:tcW w:w="1725" w:type="dxa"/>
            <w:shd w:val="clear" w:color="auto" w:fill="auto"/>
            <w:vAlign w:val="center"/>
          </w:tcPr>
          <w:p w14:paraId="16ACE2D2" w14:textId="77777777" w:rsidR="00A8064A" w:rsidRPr="006A2420" w:rsidRDefault="00A8064A" w:rsidP="002E58E6">
            <w:pPr>
              <w:rPr>
                <w:sz w:val="20"/>
                <w:szCs w:val="20"/>
              </w:rPr>
            </w:pPr>
            <w:r w:rsidRPr="006A2420">
              <w:rPr>
                <w:sz w:val="20"/>
                <w:szCs w:val="20"/>
              </w:rPr>
              <w:t>25821-080</w:t>
            </w:r>
          </w:p>
        </w:tc>
      </w:tr>
      <w:tr w:rsidR="006A2420" w:rsidRPr="006A2420" w14:paraId="16C7AF9A" w14:textId="77777777" w:rsidTr="0073640D">
        <w:trPr>
          <w:trHeight w:val="600"/>
        </w:trPr>
        <w:tc>
          <w:tcPr>
            <w:tcW w:w="803" w:type="dxa"/>
            <w:vAlign w:val="center"/>
          </w:tcPr>
          <w:p w14:paraId="16774A28" w14:textId="77777777" w:rsidR="00A8064A" w:rsidRPr="006A2420" w:rsidRDefault="00DF1A84" w:rsidP="002E58E6">
            <w:pPr>
              <w:rPr>
                <w:sz w:val="20"/>
                <w:szCs w:val="20"/>
              </w:rPr>
            </w:pPr>
            <w:r w:rsidRPr="006A2420">
              <w:rPr>
                <w:sz w:val="20"/>
                <w:szCs w:val="20"/>
              </w:rPr>
              <w:t>18</w:t>
            </w:r>
          </w:p>
        </w:tc>
        <w:tc>
          <w:tcPr>
            <w:tcW w:w="2310" w:type="dxa"/>
            <w:shd w:val="clear" w:color="auto" w:fill="auto"/>
            <w:vAlign w:val="center"/>
          </w:tcPr>
          <w:p w14:paraId="79648EC3" w14:textId="77777777" w:rsidR="00A8064A" w:rsidRPr="006A2420" w:rsidRDefault="00A8064A" w:rsidP="002E58E6">
            <w:pPr>
              <w:rPr>
                <w:sz w:val="20"/>
                <w:szCs w:val="20"/>
              </w:rPr>
            </w:pPr>
            <w:r w:rsidRPr="006A2420">
              <w:rPr>
                <w:sz w:val="20"/>
                <w:szCs w:val="20"/>
              </w:rPr>
              <w:t>Secretaria Municipal de Saúde</w:t>
            </w:r>
          </w:p>
        </w:tc>
        <w:tc>
          <w:tcPr>
            <w:tcW w:w="4530" w:type="dxa"/>
            <w:shd w:val="clear" w:color="auto" w:fill="auto"/>
            <w:vAlign w:val="center"/>
          </w:tcPr>
          <w:p w14:paraId="21C5B6F4" w14:textId="77777777" w:rsidR="00A8064A" w:rsidRPr="006A2420" w:rsidRDefault="00A8064A" w:rsidP="00DF43D9">
            <w:pPr>
              <w:jc w:val="both"/>
              <w:rPr>
                <w:sz w:val="20"/>
                <w:szCs w:val="20"/>
              </w:rPr>
            </w:pPr>
            <w:r w:rsidRPr="006A2420">
              <w:rPr>
                <w:sz w:val="20"/>
                <w:szCs w:val="20"/>
              </w:rPr>
              <w:t>RUA DA MAÇONARIA, 320 - CENTRO - TRÊS RIOS - RJ</w:t>
            </w:r>
          </w:p>
        </w:tc>
        <w:tc>
          <w:tcPr>
            <w:tcW w:w="1725" w:type="dxa"/>
            <w:shd w:val="clear" w:color="auto" w:fill="auto"/>
            <w:vAlign w:val="center"/>
          </w:tcPr>
          <w:p w14:paraId="39088449" w14:textId="77777777" w:rsidR="00A8064A" w:rsidRPr="006A2420" w:rsidRDefault="00A8064A" w:rsidP="002E58E6">
            <w:pPr>
              <w:rPr>
                <w:sz w:val="20"/>
                <w:szCs w:val="20"/>
              </w:rPr>
            </w:pPr>
            <w:r w:rsidRPr="006A2420">
              <w:rPr>
                <w:sz w:val="20"/>
                <w:szCs w:val="20"/>
              </w:rPr>
              <w:t>25805-025</w:t>
            </w:r>
          </w:p>
        </w:tc>
      </w:tr>
      <w:tr w:rsidR="006A2420" w:rsidRPr="006A2420" w14:paraId="2BE9439C" w14:textId="77777777" w:rsidTr="0073640D">
        <w:trPr>
          <w:trHeight w:val="600"/>
        </w:trPr>
        <w:tc>
          <w:tcPr>
            <w:tcW w:w="803" w:type="dxa"/>
            <w:vAlign w:val="center"/>
          </w:tcPr>
          <w:p w14:paraId="05A85A93" w14:textId="77777777" w:rsidR="00A8064A" w:rsidRPr="006A2420" w:rsidRDefault="00DF1A84" w:rsidP="002E58E6">
            <w:pPr>
              <w:rPr>
                <w:sz w:val="20"/>
                <w:szCs w:val="20"/>
              </w:rPr>
            </w:pPr>
            <w:r w:rsidRPr="006A2420">
              <w:rPr>
                <w:sz w:val="20"/>
                <w:szCs w:val="20"/>
              </w:rPr>
              <w:t>19</w:t>
            </w:r>
          </w:p>
        </w:tc>
        <w:tc>
          <w:tcPr>
            <w:tcW w:w="2310" w:type="dxa"/>
            <w:shd w:val="clear" w:color="auto" w:fill="auto"/>
            <w:vAlign w:val="center"/>
          </w:tcPr>
          <w:p w14:paraId="26A772A6" w14:textId="05D8E5E9" w:rsidR="00A8064A" w:rsidRPr="006A2420" w:rsidRDefault="00827ED3" w:rsidP="002E58E6">
            <w:pPr>
              <w:rPr>
                <w:sz w:val="20"/>
                <w:szCs w:val="20"/>
              </w:rPr>
            </w:pPr>
            <w:r>
              <w:rPr>
                <w:sz w:val="20"/>
                <w:szCs w:val="20"/>
              </w:rPr>
              <w:t>Centro de Saúde da Mulher</w:t>
            </w:r>
          </w:p>
        </w:tc>
        <w:tc>
          <w:tcPr>
            <w:tcW w:w="4530" w:type="dxa"/>
            <w:shd w:val="clear" w:color="auto" w:fill="auto"/>
            <w:vAlign w:val="center"/>
          </w:tcPr>
          <w:p w14:paraId="00E61B75" w14:textId="528C1AFA" w:rsidR="00A8064A" w:rsidRPr="006A2420" w:rsidRDefault="00827ED3" w:rsidP="00DF43D9">
            <w:pPr>
              <w:jc w:val="both"/>
              <w:rPr>
                <w:sz w:val="20"/>
                <w:szCs w:val="20"/>
              </w:rPr>
            </w:pPr>
            <w:r>
              <w:rPr>
                <w:sz w:val="20"/>
                <w:szCs w:val="20"/>
              </w:rPr>
              <w:t>RUA SANTO ANTÔNIO, 126 - TRIÂNGULO</w:t>
            </w:r>
            <w:r w:rsidR="00A8064A" w:rsidRPr="006A2420">
              <w:rPr>
                <w:sz w:val="20"/>
                <w:szCs w:val="20"/>
              </w:rPr>
              <w:t xml:space="preserve"> - TRÊS RIOS - RJ</w:t>
            </w:r>
          </w:p>
        </w:tc>
        <w:tc>
          <w:tcPr>
            <w:tcW w:w="1725" w:type="dxa"/>
            <w:shd w:val="clear" w:color="auto" w:fill="auto"/>
            <w:vAlign w:val="center"/>
          </w:tcPr>
          <w:p w14:paraId="16B8001E" w14:textId="2C438069" w:rsidR="00A8064A" w:rsidRPr="006A2420" w:rsidRDefault="002764EA" w:rsidP="002E58E6">
            <w:pPr>
              <w:rPr>
                <w:sz w:val="20"/>
                <w:szCs w:val="20"/>
              </w:rPr>
            </w:pPr>
            <w:r>
              <w:rPr>
                <w:sz w:val="20"/>
                <w:szCs w:val="20"/>
              </w:rPr>
              <w:t>25820-185</w:t>
            </w:r>
          </w:p>
        </w:tc>
      </w:tr>
      <w:tr w:rsidR="006A2420" w:rsidRPr="006A2420" w14:paraId="67CF579D" w14:textId="77777777" w:rsidTr="0073640D">
        <w:trPr>
          <w:trHeight w:val="600"/>
        </w:trPr>
        <w:tc>
          <w:tcPr>
            <w:tcW w:w="803" w:type="dxa"/>
            <w:vAlign w:val="center"/>
          </w:tcPr>
          <w:p w14:paraId="2ED38C4E" w14:textId="77777777" w:rsidR="00A8064A" w:rsidRPr="006A2420" w:rsidRDefault="00DF1A84" w:rsidP="002E58E6">
            <w:pPr>
              <w:rPr>
                <w:sz w:val="20"/>
                <w:szCs w:val="20"/>
              </w:rPr>
            </w:pPr>
            <w:r w:rsidRPr="006A2420">
              <w:rPr>
                <w:sz w:val="20"/>
                <w:szCs w:val="20"/>
              </w:rPr>
              <w:t>20</w:t>
            </w:r>
          </w:p>
        </w:tc>
        <w:tc>
          <w:tcPr>
            <w:tcW w:w="2310" w:type="dxa"/>
            <w:shd w:val="clear" w:color="auto" w:fill="auto"/>
            <w:vAlign w:val="center"/>
          </w:tcPr>
          <w:p w14:paraId="04BA5941" w14:textId="77777777" w:rsidR="00A8064A" w:rsidRPr="006A2420" w:rsidRDefault="00A8064A" w:rsidP="002E58E6">
            <w:pPr>
              <w:rPr>
                <w:sz w:val="20"/>
                <w:szCs w:val="20"/>
              </w:rPr>
            </w:pPr>
            <w:r w:rsidRPr="006A2420">
              <w:rPr>
                <w:sz w:val="20"/>
                <w:szCs w:val="20"/>
              </w:rPr>
              <w:t>Serviço Residencial Terapêutico</w:t>
            </w:r>
          </w:p>
        </w:tc>
        <w:tc>
          <w:tcPr>
            <w:tcW w:w="4530" w:type="dxa"/>
            <w:shd w:val="clear" w:color="auto" w:fill="auto"/>
            <w:vAlign w:val="center"/>
          </w:tcPr>
          <w:p w14:paraId="7BFEC453" w14:textId="77777777" w:rsidR="00A8064A" w:rsidRPr="006A2420" w:rsidRDefault="009F1527" w:rsidP="00DF43D9">
            <w:pPr>
              <w:jc w:val="both"/>
              <w:rPr>
                <w:sz w:val="20"/>
                <w:szCs w:val="20"/>
              </w:rPr>
            </w:pPr>
            <w:r w:rsidRPr="006A2420">
              <w:rPr>
                <w:sz w:val="20"/>
                <w:szCs w:val="20"/>
              </w:rPr>
              <w:t>RUA XV DE NOVEMBRO</w:t>
            </w:r>
            <w:r w:rsidR="00DF1A84" w:rsidRPr="006A2420">
              <w:rPr>
                <w:sz w:val="20"/>
                <w:szCs w:val="20"/>
              </w:rPr>
              <w:t>, 498, SOBRADO, CENTRO</w:t>
            </w:r>
            <w:r w:rsidR="000D0D03" w:rsidRPr="006A2420">
              <w:rPr>
                <w:sz w:val="20"/>
                <w:szCs w:val="20"/>
              </w:rPr>
              <w:t>- TRÊS RIOS -  RJ</w:t>
            </w:r>
          </w:p>
        </w:tc>
        <w:tc>
          <w:tcPr>
            <w:tcW w:w="1725" w:type="dxa"/>
            <w:shd w:val="clear" w:color="auto" w:fill="auto"/>
            <w:vAlign w:val="center"/>
          </w:tcPr>
          <w:p w14:paraId="77BEA510" w14:textId="77777777" w:rsidR="00A8064A" w:rsidRPr="006A2420" w:rsidRDefault="009F1527" w:rsidP="002E58E6">
            <w:pPr>
              <w:rPr>
                <w:sz w:val="20"/>
                <w:szCs w:val="20"/>
              </w:rPr>
            </w:pPr>
            <w:r w:rsidRPr="006A2420">
              <w:rPr>
                <w:sz w:val="20"/>
                <w:szCs w:val="20"/>
              </w:rPr>
              <w:t>258</w:t>
            </w:r>
            <w:r w:rsidR="00F414B6" w:rsidRPr="006A2420">
              <w:rPr>
                <w:sz w:val="20"/>
                <w:szCs w:val="20"/>
              </w:rPr>
              <w:t>04-000</w:t>
            </w:r>
          </w:p>
        </w:tc>
      </w:tr>
      <w:tr w:rsidR="006A2420" w:rsidRPr="006A2420" w14:paraId="2EC16254" w14:textId="77777777" w:rsidTr="0073640D">
        <w:trPr>
          <w:trHeight w:val="600"/>
        </w:trPr>
        <w:tc>
          <w:tcPr>
            <w:tcW w:w="803" w:type="dxa"/>
            <w:vAlign w:val="center"/>
          </w:tcPr>
          <w:p w14:paraId="1861052B" w14:textId="77777777" w:rsidR="00A8064A" w:rsidRPr="006A2420" w:rsidRDefault="00DF1A84" w:rsidP="002E58E6">
            <w:pPr>
              <w:rPr>
                <w:sz w:val="20"/>
                <w:szCs w:val="20"/>
              </w:rPr>
            </w:pPr>
            <w:r w:rsidRPr="006A2420">
              <w:rPr>
                <w:sz w:val="20"/>
                <w:szCs w:val="20"/>
              </w:rPr>
              <w:t>21</w:t>
            </w:r>
          </w:p>
        </w:tc>
        <w:tc>
          <w:tcPr>
            <w:tcW w:w="2310" w:type="dxa"/>
            <w:shd w:val="clear" w:color="auto" w:fill="auto"/>
            <w:vAlign w:val="center"/>
          </w:tcPr>
          <w:p w14:paraId="5D100202" w14:textId="77777777" w:rsidR="00A8064A" w:rsidRPr="006A2420" w:rsidRDefault="00A8064A" w:rsidP="002E58E6">
            <w:pPr>
              <w:rPr>
                <w:sz w:val="20"/>
                <w:szCs w:val="20"/>
              </w:rPr>
            </w:pPr>
            <w:r w:rsidRPr="006A2420">
              <w:rPr>
                <w:sz w:val="20"/>
                <w:szCs w:val="20"/>
              </w:rPr>
              <w:t>Serviço Residencial Terapêutico</w:t>
            </w:r>
          </w:p>
        </w:tc>
        <w:tc>
          <w:tcPr>
            <w:tcW w:w="4530" w:type="dxa"/>
            <w:shd w:val="clear" w:color="auto" w:fill="auto"/>
            <w:vAlign w:val="center"/>
          </w:tcPr>
          <w:p w14:paraId="4A29FA31" w14:textId="58E48E56" w:rsidR="009F1527" w:rsidRPr="006A2420" w:rsidRDefault="0093564B" w:rsidP="009F1527">
            <w:pPr>
              <w:jc w:val="both"/>
              <w:rPr>
                <w:sz w:val="20"/>
                <w:szCs w:val="20"/>
              </w:rPr>
            </w:pPr>
            <w:r>
              <w:rPr>
                <w:sz w:val="20"/>
                <w:szCs w:val="20"/>
              </w:rPr>
              <w:t>RUA NELSON VIANA, 446, CENTRO, TRÊS RIOS</w:t>
            </w:r>
          </w:p>
        </w:tc>
        <w:tc>
          <w:tcPr>
            <w:tcW w:w="1725" w:type="dxa"/>
            <w:shd w:val="clear" w:color="auto" w:fill="auto"/>
            <w:vAlign w:val="center"/>
          </w:tcPr>
          <w:p w14:paraId="4770001E" w14:textId="3A54C170" w:rsidR="00A8064A" w:rsidRPr="006A2420" w:rsidRDefault="0093564B" w:rsidP="002E58E6">
            <w:pPr>
              <w:rPr>
                <w:sz w:val="20"/>
                <w:szCs w:val="20"/>
              </w:rPr>
            </w:pPr>
            <w:r>
              <w:rPr>
                <w:sz w:val="20"/>
                <w:szCs w:val="20"/>
              </w:rPr>
              <w:t>25805-290</w:t>
            </w:r>
          </w:p>
        </w:tc>
      </w:tr>
      <w:tr w:rsidR="006A2420" w:rsidRPr="006A2420" w14:paraId="241D5C14" w14:textId="77777777" w:rsidTr="0073640D">
        <w:trPr>
          <w:trHeight w:val="600"/>
        </w:trPr>
        <w:tc>
          <w:tcPr>
            <w:tcW w:w="803" w:type="dxa"/>
            <w:vAlign w:val="center"/>
          </w:tcPr>
          <w:p w14:paraId="4BE60BC7" w14:textId="77777777" w:rsidR="00A8064A" w:rsidRPr="006A2420" w:rsidRDefault="000D0D03" w:rsidP="002E58E6">
            <w:pPr>
              <w:rPr>
                <w:sz w:val="20"/>
                <w:szCs w:val="20"/>
              </w:rPr>
            </w:pPr>
            <w:r w:rsidRPr="006A2420">
              <w:rPr>
                <w:sz w:val="20"/>
                <w:szCs w:val="20"/>
              </w:rPr>
              <w:t>22</w:t>
            </w:r>
          </w:p>
        </w:tc>
        <w:tc>
          <w:tcPr>
            <w:tcW w:w="2310" w:type="dxa"/>
            <w:shd w:val="clear" w:color="auto" w:fill="auto"/>
            <w:vAlign w:val="center"/>
          </w:tcPr>
          <w:p w14:paraId="535EB446" w14:textId="77777777" w:rsidR="00A8064A" w:rsidRPr="006A2420" w:rsidRDefault="00A8064A" w:rsidP="002E58E6">
            <w:pPr>
              <w:rPr>
                <w:sz w:val="20"/>
                <w:szCs w:val="20"/>
              </w:rPr>
            </w:pPr>
            <w:r w:rsidRPr="006A2420">
              <w:rPr>
                <w:sz w:val="20"/>
                <w:szCs w:val="20"/>
              </w:rPr>
              <w:t>Serviço Residencial Terapêutico</w:t>
            </w:r>
          </w:p>
        </w:tc>
        <w:tc>
          <w:tcPr>
            <w:tcW w:w="4530" w:type="dxa"/>
            <w:shd w:val="clear" w:color="auto" w:fill="auto"/>
            <w:vAlign w:val="center"/>
          </w:tcPr>
          <w:p w14:paraId="7336B93E" w14:textId="77777777" w:rsidR="00A8064A" w:rsidRPr="006A2420" w:rsidRDefault="00A8064A" w:rsidP="00DF43D9">
            <w:pPr>
              <w:jc w:val="both"/>
              <w:rPr>
                <w:sz w:val="20"/>
                <w:szCs w:val="20"/>
              </w:rPr>
            </w:pPr>
            <w:r w:rsidRPr="006A2420">
              <w:rPr>
                <w:sz w:val="20"/>
                <w:szCs w:val="20"/>
              </w:rPr>
              <w:t>RUA BARÃO DE ENTRE RIOS, 127 - CENTRO - TRÊS RIOS - RJ</w:t>
            </w:r>
          </w:p>
        </w:tc>
        <w:tc>
          <w:tcPr>
            <w:tcW w:w="1725" w:type="dxa"/>
            <w:shd w:val="clear" w:color="auto" w:fill="auto"/>
            <w:vAlign w:val="center"/>
          </w:tcPr>
          <w:p w14:paraId="156D7B3C" w14:textId="77777777" w:rsidR="00A8064A" w:rsidRPr="006A2420" w:rsidRDefault="00A8064A" w:rsidP="002E58E6">
            <w:pPr>
              <w:rPr>
                <w:sz w:val="20"/>
                <w:szCs w:val="20"/>
              </w:rPr>
            </w:pPr>
            <w:r w:rsidRPr="006A2420">
              <w:rPr>
                <w:sz w:val="20"/>
                <w:szCs w:val="20"/>
              </w:rPr>
              <w:t>25802-315</w:t>
            </w:r>
          </w:p>
        </w:tc>
      </w:tr>
      <w:tr w:rsidR="006A2420" w:rsidRPr="006A2420" w14:paraId="3E76DB0D" w14:textId="77777777" w:rsidTr="0073640D">
        <w:trPr>
          <w:trHeight w:val="600"/>
        </w:trPr>
        <w:tc>
          <w:tcPr>
            <w:tcW w:w="803" w:type="dxa"/>
            <w:vAlign w:val="center"/>
          </w:tcPr>
          <w:p w14:paraId="15623659" w14:textId="77777777" w:rsidR="00A8064A" w:rsidRPr="006A2420" w:rsidRDefault="000D0D03" w:rsidP="002E58E6">
            <w:pPr>
              <w:rPr>
                <w:sz w:val="20"/>
                <w:szCs w:val="20"/>
              </w:rPr>
            </w:pPr>
            <w:r w:rsidRPr="006A2420">
              <w:rPr>
                <w:sz w:val="20"/>
                <w:szCs w:val="20"/>
              </w:rPr>
              <w:t>23</w:t>
            </w:r>
          </w:p>
        </w:tc>
        <w:tc>
          <w:tcPr>
            <w:tcW w:w="2310" w:type="dxa"/>
            <w:shd w:val="clear" w:color="auto" w:fill="auto"/>
            <w:vAlign w:val="center"/>
          </w:tcPr>
          <w:p w14:paraId="73CBA7F4" w14:textId="77777777" w:rsidR="00A8064A" w:rsidRPr="006A2420" w:rsidRDefault="00A8064A" w:rsidP="002E58E6">
            <w:pPr>
              <w:rPr>
                <w:sz w:val="20"/>
                <w:szCs w:val="20"/>
              </w:rPr>
            </w:pPr>
            <w:r w:rsidRPr="006A2420">
              <w:rPr>
                <w:sz w:val="20"/>
                <w:szCs w:val="20"/>
              </w:rPr>
              <w:t>UBS Barros Franco</w:t>
            </w:r>
          </w:p>
        </w:tc>
        <w:tc>
          <w:tcPr>
            <w:tcW w:w="4530" w:type="dxa"/>
            <w:shd w:val="clear" w:color="auto" w:fill="auto"/>
            <w:vAlign w:val="center"/>
          </w:tcPr>
          <w:p w14:paraId="66F7419C" w14:textId="77777777" w:rsidR="00A8064A" w:rsidRPr="006A2420" w:rsidRDefault="00A8064A" w:rsidP="00DF43D9">
            <w:pPr>
              <w:jc w:val="both"/>
              <w:rPr>
                <w:sz w:val="20"/>
                <w:szCs w:val="20"/>
              </w:rPr>
            </w:pPr>
            <w:r w:rsidRPr="006A2420">
              <w:rPr>
                <w:sz w:val="20"/>
                <w:szCs w:val="20"/>
              </w:rPr>
              <w:t>PRAÇA ARSONVAL MACEDO, 1800 - VILA ISABEL - TRÊS RIOS - RJ</w:t>
            </w:r>
          </w:p>
        </w:tc>
        <w:tc>
          <w:tcPr>
            <w:tcW w:w="1725" w:type="dxa"/>
            <w:shd w:val="clear" w:color="auto" w:fill="auto"/>
            <w:vAlign w:val="center"/>
          </w:tcPr>
          <w:p w14:paraId="369CF52F" w14:textId="77777777" w:rsidR="00A8064A" w:rsidRPr="006A2420" w:rsidRDefault="00A8064A" w:rsidP="002E58E6">
            <w:pPr>
              <w:rPr>
                <w:sz w:val="20"/>
                <w:szCs w:val="20"/>
              </w:rPr>
            </w:pPr>
            <w:r w:rsidRPr="006A2420">
              <w:rPr>
                <w:sz w:val="20"/>
                <w:szCs w:val="20"/>
              </w:rPr>
              <w:t>25812-075</w:t>
            </w:r>
          </w:p>
        </w:tc>
      </w:tr>
      <w:tr w:rsidR="006A2420" w:rsidRPr="006A2420" w14:paraId="2F66C134" w14:textId="77777777" w:rsidTr="0073640D">
        <w:trPr>
          <w:trHeight w:val="600"/>
        </w:trPr>
        <w:tc>
          <w:tcPr>
            <w:tcW w:w="803" w:type="dxa"/>
            <w:vAlign w:val="center"/>
          </w:tcPr>
          <w:p w14:paraId="70BE466E" w14:textId="77777777" w:rsidR="00A8064A" w:rsidRPr="006A2420" w:rsidRDefault="000D0D03" w:rsidP="002E58E6">
            <w:pPr>
              <w:rPr>
                <w:sz w:val="20"/>
                <w:szCs w:val="20"/>
              </w:rPr>
            </w:pPr>
            <w:r w:rsidRPr="006A2420">
              <w:rPr>
                <w:sz w:val="20"/>
                <w:szCs w:val="20"/>
              </w:rPr>
              <w:t>24</w:t>
            </w:r>
          </w:p>
        </w:tc>
        <w:tc>
          <w:tcPr>
            <w:tcW w:w="2310" w:type="dxa"/>
            <w:shd w:val="clear" w:color="auto" w:fill="auto"/>
            <w:vAlign w:val="center"/>
          </w:tcPr>
          <w:p w14:paraId="4EA0D974" w14:textId="77777777" w:rsidR="00A8064A" w:rsidRPr="006A2420" w:rsidRDefault="00A8064A" w:rsidP="002E58E6">
            <w:pPr>
              <w:rPr>
                <w:sz w:val="20"/>
                <w:szCs w:val="20"/>
              </w:rPr>
            </w:pPr>
            <w:r w:rsidRPr="006A2420">
              <w:rPr>
                <w:sz w:val="20"/>
                <w:szCs w:val="20"/>
              </w:rPr>
              <w:t xml:space="preserve">UBS </w:t>
            </w:r>
            <w:proofErr w:type="spellStart"/>
            <w:r w:rsidRPr="006A2420">
              <w:rPr>
                <w:sz w:val="20"/>
                <w:szCs w:val="20"/>
              </w:rPr>
              <w:t>Bemposta</w:t>
            </w:r>
            <w:proofErr w:type="spellEnd"/>
          </w:p>
        </w:tc>
        <w:tc>
          <w:tcPr>
            <w:tcW w:w="4530" w:type="dxa"/>
            <w:shd w:val="clear" w:color="auto" w:fill="auto"/>
            <w:vAlign w:val="center"/>
          </w:tcPr>
          <w:p w14:paraId="0BC31BC6" w14:textId="77777777" w:rsidR="00A8064A" w:rsidRPr="006A2420" w:rsidRDefault="00A8064A" w:rsidP="00DF43D9">
            <w:pPr>
              <w:jc w:val="both"/>
              <w:rPr>
                <w:sz w:val="20"/>
                <w:szCs w:val="20"/>
              </w:rPr>
            </w:pPr>
            <w:r w:rsidRPr="006A2420">
              <w:rPr>
                <w:sz w:val="20"/>
                <w:szCs w:val="20"/>
              </w:rPr>
              <w:t>PRAÇA GUILHERMINA GUINLE, 145 - BEMPOSTA - TRÊS RIOS - RJ</w:t>
            </w:r>
          </w:p>
        </w:tc>
        <w:tc>
          <w:tcPr>
            <w:tcW w:w="1725" w:type="dxa"/>
            <w:shd w:val="clear" w:color="auto" w:fill="auto"/>
            <w:vAlign w:val="center"/>
          </w:tcPr>
          <w:p w14:paraId="570D2C3B" w14:textId="77777777" w:rsidR="00A8064A" w:rsidRPr="006A2420" w:rsidRDefault="00A8064A" w:rsidP="002E58E6">
            <w:pPr>
              <w:rPr>
                <w:sz w:val="20"/>
                <w:szCs w:val="20"/>
              </w:rPr>
            </w:pPr>
            <w:r w:rsidRPr="006A2420">
              <w:rPr>
                <w:sz w:val="20"/>
                <w:szCs w:val="20"/>
              </w:rPr>
              <w:t>25840-000</w:t>
            </w:r>
          </w:p>
        </w:tc>
      </w:tr>
      <w:tr w:rsidR="006A2420" w:rsidRPr="006A2420" w14:paraId="6C7F4BEC" w14:textId="77777777" w:rsidTr="0073640D">
        <w:trPr>
          <w:trHeight w:val="600"/>
        </w:trPr>
        <w:tc>
          <w:tcPr>
            <w:tcW w:w="803" w:type="dxa"/>
            <w:vAlign w:val="center"/>
          </w:tcPr>
          <w:p w14:paraId="140EC5B4" w14:textId="77777777" w:rsidR="00A8064A" w:rsidRPr="006A2420" w:rsidRDefault="000D0D03" w:rsidP="002E58E6">
            <w:pPr>
              <w:rPr>
                <w:sz w:val="20"/>
                <w:szCs w:val="20"/>
              </w:rPr>
            </w:pPr>
            <w:r w:rsidRPr="006A2420">
              <w:rPr>
                <w:sz w:val="20"/>
                <w:szCs w:val="20"/>
              </w:rPr>
              <w:t>25</w:t>
            </w:r>
          </w:p>
        </w:tc>
        <w:tc>
          <w:tcPr>
            <w:tcW w:w="2310" w:type="dxa"/>
            <w:shd w:val="clear" w:color="auto" w:fill="auto"/>
            <w:vAlign w:val="center"/>
          </w:tcPr>
          <w:p w14:paraId="15C34DC1" w14:textId="77777777" w:rsidR="00A8064A" w:rsidRPr="006A2420" w:rsidRDefault="00A8064A" w:rsidP="002E58E6">
            <w:pPr>
              <w:rPr>
                <w:sz w:val="20"/>
                <w:szCs w:val="20"/>
              </w:rPr>
            </w:pPr>
            <w:r w:rsidRPr="006A2420">
              <w:rPr>
                <w:sz w:val="20"/>
                <w:szCs w:val="20"/>
              </w:rPr>
              <w:t>UBS Boa União</w:t>
            </w:r>
          </w:p>
        </w:tc>
        <w:tc>
          <w:tcPr>
            <w:tcW w:w="4530" w:type="dxa"/>
            <w:shd w:val="clear" w:color="auto" w:fill="auto"/>
            <w:vAlign w:val="center"/>
          </w:tcPr>
          <w:p w14:paraId="008AA3E8" w14:textId="77777777" w:rsidR="00A8064A" w:rsidRPr="006A2420" w:rsidRDefault="00A8064A" w:rsidP="00DF43D9">
            <w:pPr>
              <w:jc w:val="both"/>
              <w:rPr>
                <w:sz w:val="20"/>
                <w:szCs w:val="20"/>
              </w:rPr>
            </w:pPr>
            <w:r w:rsidRPr="006A2420">
              <w:rPr>
                <w:sz w:val="20"/>
                <w:szCs w:val="20"/>
              </w:rPr>
              <w:t>RUA ALCINA DE ALMEIDA, 133 - BOA UNIÃO - TRÊS RIOS - RJ</w:t>
            </w:r>
          </w:p>
        </w:tc>
        <w:tc>
          <w:tcPr>
            <w:tcW w:w="1725" w:type="dxa"/>
            <w:shd w:val="clear" w:color="auto" w:fill="auto"/>
            <w:vAlign w:val="center"/>
          </w:tcPr>
          <w:p w14:paraId="61BEB6FF" w14:textId="77777777" w:rsidR="00A8064A" w:rsidRPr="006A2420" w:rsidRDefault="00A8064A" w:rsidP="002E58E6">
            <w:pPr>
              <w:rPr>
                <w:sz w:val="20"/>
                <w:szCs w:val="20"/>
              </w:rPr>
            </w:pPr>
            <w:r w:rsidRPr="006A2420">
              <w:rPr>
                <w:sz w:val="20"/>
                <w:szCs w:val="20"/>
              </w:rPr>
              <w:t>25809-250</w:t>
            </w:r>
          </w:p>
        </w:tc>
      </w:tr>
      <w:tr w:rsidR="006A2420" w:rsidRPr="006A2420" w14:paraId="614501A3" w14:textId="77777777" w:rsidTr="0073640D">
        <w:trPr>
          <w:trHeight w:val="600"/>
        </w:trPr>
        <w:tc>
          <w:tcPr>
            <w:tcW w:w="803" w:type="dxa"/>
            <w:vAlign w:val="center"/>
          </w:tcPr>
          <w:p w14:paraId="6A9088A1" w14:textId="77777777" w:rsidR="00A8064A" w:rsidRPr="006A2420" w:rsidRDefault="000D0D03" w:rsidP="002E58E6">
            <w:pPr>
              <w:rPr>
                <w:sz w:val="20"/>
                <w:szCs w:val="20"/>
              </w:rPr>
            </w:pPr>
            <w:r w:rsidRPr="006A2420">
              <w:rPr>
                <w:sz w:val="20"/>
                <w:szCs w:val="20"/>
              </w:rPr>
              <w:t>26</w:t>
            </w:r>
          </w:p>
        </w:tc>
        <w:tc>
          <w:tcPr>
            <w:tcW w:w="2310" w:type="dxa"/>
            <w:shd w:val="clear" w:color="auto" w:fill="auto"/>
            <w:vAlign w:val="center"/>
          </w:tcPr>
          <w:p w14:paraId="45D677E8" w14:textId="77777777" w:rsidR="00A8064A" w:rsidRPr="006A2420" w:rsidRDefault="00A8064A" w:rsidP="002E58E6">
            <w:pPr>
              <w:rPr>
                <w:sz w:val="20"/>
                <w:szCs w:val="20"/>
              </w:rPr>
            </w:pPr>
            <w:r w:rsidRPr="006A2420">
              <w:rPr>
                <w:sz w:val="20"/>
                <w:szCs w:val="20"/>
              </w:rPr>
              <w:t>UBS Caixa D’Água</w:t>
            </w:r>
          </w:p>
        </w:tc>
        <w:tc>
          <w:tcPr>
            <w:tcW w:w="4530" w:type="dxa"/>
            <w:shd w:val="clear" w:color="auto" w:fill="auto"/>
            <w:vAlign w:val="center"/>
          </w:tcPr>
          <w:p w14:paraId="4FC2DCF1" w14:textId="77777777" w:rsidR="00A8064A" w:rsidRPr="006A2420" w:rsidRDefault="00A8064A" w:rsidP="00DF43D9">
            <w:pPr>
              <w:jc w:val="both"/>
              <w:rPr>
                <w:sz w:val="20"/>
                <w:szCs w:val="20"/>
              </w:rPr>
            </w:pPr>
            <w:r w:rsidRPr="006A2420">
              <w:rPr>
                <w:sz w:val="20"/>
                <w:szCs w:val="20"/>
              </w:rPr>
              <w:t>RUA OITO DE MAIO, 204 - CAIXA D'ÁGUA - TRÊS RIOS - RJ</w:t>
            </w:r>
          </w:p>
        </w:tc>
        <w:tc>
          <w:tcPr>
            <w:tcW w:w="1725" w:type="dxa"/>
            <w:shd w:val="clear" w:color="auto" w:fill="auto"/>
            <w:vAlign w:val="center"/>
          </w:tcPr>
          <w:p w14:paraId="01A2E558" w14:textId="77777777" w:rsidR="00A8064A" w:rsidRPr="006A2420" w:rsidRDefault="00A8064A" w:rsidP="002E58E6">
            <w:pPr>
              <w:rPr>
                <w:sz w:val="20"/>
                <w:szCs w:val="20"/>
              </w:rPr>
            </w:pPr>
            <w:r w:rsidRPr="006A2420">
              <w:rPr>
                <w:sz w:val="20"/>
                <w:szCs w:val="20"/>
              </w:rPr>
              <w:t>25807-145</w:t>
            </w:r>
          </w:p>
        </w:tc>
      </w:tr>
      <w:tr w:rsidR="006A2420" w:rsidRPr="006A2420" w14:paraId="7927F00C" w14:textId="77777777" w:rsidTr="0073640D">
        <w:trPr>
          <w:trHeight w:val="600"/>
        </w:trPr>
        <w:tc>
          <w:tcPr>
            <w:tcW w:w="803" w:type="dxa"/>
            <w:vAlign w:val="center"/>
          </w:tcPr>
          <w:p w14:paraId="2F5CAB8D" w14:textId="77777777" w:rsidR="00A8064A" w:rsidRPr="006A2420" w:rsidRDefault="000D0D03" w:rsidP="002E58E6">
            <w:pPr>
              <w:rPr>
                <w:sz w:val="20"/>
                <w:szCs w:val="20"/>
              </w:rPr>
            </w:pPr>
            <w:r w:rsidRPr="006A2420">
              <w:rPr>
                <w:sz w:val="20"/>
                <w:szCs w:val="20"/>
              </w:rPr>
              <w:t>27</w:t>
            </w:r>
          </w:p>
        </w:tc>
        <w:tc>
          <w:tcPr>
            <w:tcW w:w="2310" w:type="dxa"/>
            <w:shd w:val="clear" w:color="auto" w:fill="auto"/>
            <w:vAlign w:val="center"/>
          </w:tcPr>
          <w:p w14:paraId="112DFD4B" w14:textId="77777777" w:rsidR="00A8064A" w:rsidRPr="006A2420" w:rsidRDefault="00A8064A" w:rsidP="002E58E6">
            <w:pPr>
              <w:rPr>
                <w:sz w:val="20"/>
                <w:szCs w:val="20"/>
              </w:rPr>
            </w:pPr>
            <w:r w:rsidRPr="006A2420">
              <w:rPr>
                <w:sz w:val="20"/>
                <w:szCs w:val="20"/>
              </w:rPr>
              <w:t>UBS Cantagalo</w:t>
            </w:r>
          </w:p>
        </w:tc>
        <w:tc>
          <w:tcPr>
            <w:tcW w:w="4530" w:type="dxa"/>
            <w:shd w:val="clear" w:color="auto" w:fill="auto"/>
            <w:vAlign w:val="center"/>
          </w:tcPr>
          <w:p w14:paraId="2C5ADB26" w14:textId="77777777" w:rsidR="00A8064A" w:rsidRPr="006A2420" w:rsidRDefault="00A8064A" w:rsidP="00DF43D9">
            <w:pPr>
              <w:jc w:val="both"/>
              <w:rPr>
                <w:sz w:val="20"/>
                <w:szCs w:val="20"/>
              </w:rPr>
            </w:pPr>
            <w:r w:rsidRPr="006A2420">
              <w:rPr>
                <w:sz w:val="20"/>
                <w:szCs w:val="20"/>
              </w:rPr>
              <w:t>RUA IGLESIAS LOPES, 1547 - CANTAGALO - TRÊS RIOS - RJ</w:t>
            </w:r>
          </w:p>
        </w:tc>
        <w:tc>
          <w:tcPr>
            <w:tcW w:w="1725" w:type="dxa"/>
            <w:shd w:val="clear" w:color="auto" w:fill="auto"/>
            <w:vAlign w:val="center"/>
          </w:tcPr>
          <w:p w14:paraId="3495FD6C" w14:textId="77777777" w:rsidR="00A8064A" w:rsidRPr="006A2420" w:rsidRDefault="00A8064A" w:rsidP="002E58E6">
            <w:pPr>
              <w:rPr>
                <w:sz w:val="20"/>
                <w:szCs w:val="20"/>
              </w:rPr>
            </w:pPr>
            <w:r w:rsidRPr="006A2420">
              <w:rPr>
                <w:sz w:val="20"/>
                <w:szCs w:val="20"/>
              </w:rPr>
              <w:t>25806-040</w:t>
            </w:r>
          </w:p>
        </w:tc>
      </w:tr>
      <w:tr w:rsidR="006A2420" w:rsidRPr="006A2420" w14:paraId="198A4667" w14:textId="77777777" w:rsidTr="0073640D">
        <w:trPr>
          <w:trHeight w:val="600"/>
        </w:trPr>
        <w:tc>
          <w:tcPr>
            <w:tcW w:w="803" w:type="dxa"/>
            <w:vAlign w:val="center"/>
          </w:tcPr>
          <w:p w14:paraId="0C30F812" w14:textId="77777777" w:rsidR="00A8064A" w:rsidRPr="006A2420" w:rsidRDefault="000D0D03" w:rsidP="002E58E6">
            <w:pPr>
              <w:rPr>
                <w:sz w:val="20"/>
                <w:szCs w:val="20"/>
              </w:rPr>
            </w:pPr>
            <w:r w:rsidRPr="006A2420">
              <w:rPr>
                <w:sz w:val="20"/>
                <w:szCs w:val="20"/>
              </w:rPr>
              <w:lastRenderedPageBreak/>
              <w:t>28</w:t>
            </w:r>
          </w:p>
        </w:tc>
        <w:tc>
          <w:tcPr>
            <w:tcW w:w="2310" w:type="dxa"/>
            <w:shd w:val="clear" w:color="auto" w:fill="auto"/>
            <w:vAlign w:val="center"/>
          </w:tcPr>
          <w:p w14:paraId="4DA979D1" w14:textId="77777777" w:rsidR="00A8064A" w:rsidRPr="006A2420" w:rsidRDefault="00A8064A" w:rsidP="002E58E6">
            <w:pPr>
              <w:rPr>
                <w:sz w:val="20"/>
                <w:szCs w:val="20"/>
              </w:rPr>
            </w:pPr>
            <w:r w:rsidRPr="006A2420">
              <w:rPr>
                <w:sz w:val="20"/>
                <w:szCs w:val="20"/>
              </w:rPr>
              <w:t>UBS Cariri</w:t>
            </w:r>
          </w:p>
        </w:tc>
        <w:tc>
          <w:tcPr>
            <w:tcW w:w="4530" w:type="dxa"/>
            <w:shd w:val="clear" w:color="auto" w:fill="auto"/>
            <w:vAlign w:val="center"/>
          </w:tcPr>
          <w:p w14:paraId="79B3385D" w14:textId="77777777" w:rsidR="00A8064A" w:rsidRPr="006A2420" w:rsidRDefault="00A8064A" w:rsidP="00DF43D9">
            <w:pPr>
              <w:jc w:val="both"/>
              <w:rPr>
                <w:sz w:val="20"/>
                <w:szCs w:val="20"/>
              </w:rPr>
            </w:pPr>
            <w:r w:rsidRPr="006A2420">
              <w:rPr>
                <w:sz w:val="20"/>
                <w:szCs w:val="20"/>
              </w:rPr>
              <w:t>RUA AMAZONAS, 510 - CARIRI - TRÊS RIOS - RJ</w:t>
            </w:r>
          </w:p>
        </w:tc>
        <w:tc>
          <w:tcPr>
            <w:tcW w:w="1725" w:type="dxa"/>
            <w:shd w:val="clear" w:color="auto" w:fill="auto"/>
            <w:vAlign w:val="center"/>
          </w:tcPr>
          <w:p w14:paraId="6B864823" w14:textId="77777777" w:rsidR="00A8064A" w:rsidRPr="006A2420" w:rsidRDefault="00A8064A" w:rsidP="002E58E6">
            <w:pPr>
              <w:rPr>
                <w:sz w:val="20"/>
                <w:szCs w:val="20"/>
              </w:rPr>
            </w:pPr>
            <w:r w:rsidRPr="006A2420">
              <w:rPr>
                <w:sz w:val="20"/>
                <w:szCs w:val="20"/>
              </w:rPr>
              <w:t>25811-007</w:t>
            </w:r>
          </w:p>
        </w:tc>
      </w:tr>
      <w:tr w:rsidR="006A2420" w:rsidRPr="006A2420" w14:paraId="0E121A69" w14:textId="77777777" w:rsidTr="0073640D">
        <w:trPr>
          <w:trHeight w:val="600"/>
        </w:trPr>
        <w:tc>
          <w:tcPr>
            <w:tcW w:w="803" w:type="dxa"/>
            <w:vAlign w:val="center"/>
          </w:tcPr>
          <w:p w14:paraId="68BB8F3E" w14:textId="77777777" w:rsidR="00A8064A" w:rsidRPr="006A2420" w:rsidRDefault="000D0D03" w:rsidP="002E58E6">
            <w:pPr>
              <w:rPr>
                <w:sz w:val="20"/>
                <w:szCs w:val="20"/>
              </w:rPr>
            </w:pPr>
            <w:r w:rsidRPr="006A2420">
              <w:rPr>
                <w:sz w:val="20"/>
                <w:szCs w:val="20"/>
              </w:rPr>
              <w:t>29</w:t>
            </w:r>
          </w:p>
        </w:tc>
        <w:tc>
          <w:tcPr>
            <w:tcW w:w="2310" w:type="dxa"/>
            <w:shd w:val="clear" w:color="auto" w:fill="auto"/>
            <w:vAlign w:val="center"/>
          </w:tcPr>
          <w:p w14:paraId="7E7335B4" w14:textId="77777777" w:rsidR="00A8064A" w:rsidRPr="006A2420" w:rsidRDefault="00A8064A" w:rsidP="002E58E6">
            <w:pPr>
              <w:rPr>
                <w:sz w:val="20"/>
                <w:szCs w:val="20"/>
              </w:rPr>
            </w:pPr>
            <w:r w:rsidRPr="006A2420">
              <w:rPr>
                <w:sz w:val="20"/>
                <w:szCs w:val="20"/>
              </w:rPr>
              <w:t>UBS Centro</w:t>
            </w:r>
          </w:p>
        </w:tc>
        <w:tc>
          <w:tcPr>
            <w:tcW w:w="4530" w:type="dxa"/>
            <w:shd w:val="clear" w:color="auto" w:fill="auto"/>
            <w:vAlign w:val="center"/>
          </w:tcPr>
          <w:p w14:paraId="24E04815" w14:textId="77777777" w:rsidR="00A8064A" w:rsidRPr="006A2420" w:rsidRDefault="00A8064A" w:rsidP="00C911FF">
            <w:pPr>
              <w:jc w:val="both"/>
              <w:rPr>
                <w:sz w:val="20"/>
                <w:szCs w:val="20"/>
              </w:rPr>
            </w:pPr>
            <w:r w:rsidRPr="006A2420">
              <w:rPr>
                <w:sz w:val="20"/>
                <w:szCs w:val="20"/>
              </w:rPr>
              <w:t xml:space="preserve">RUA </w:t>
            </w:r>
            <w:r w:rsidR="00C911FF" w:rsidRPr="006A2420">
              <w:rPr>
                <w:sz w:val="20"/>
                <w:szCs w:val="20"/>
              </w:rPr>
              <w:t>PRES</w:t>
            </w:r>
            <w:r w:rsidR="00DB10E9" w:rsidRPr="006A2420">
              <w:rPr>
                <w:sz w:val="20"/>
                <w:szCs w:val="20"/>
              </w:rPr>
              <w:t xml:space="preserve">IDENTE </w:t>
            </w:r>
            <w:r w:rsidR="00C911FF" w:rsidRPr="006A2420">
              <w:rPr>
                <w:sz w:val="20"/>
                <w:szCs w:val="20"/>
              </w:rPr>
              <w:t>VARGAS</w:t>
            </w:r>
            <w:r w:rsidR="00DB10E9" w:rsidRPr="006A2420">
              <w:rPr>
                <w:sz w:val="20"/>
                <w:szCs w:val="20"/>
              </w:rPr>
              <w:t xml:space="preserve">, </w:t>
            </w:r>
            <w:r w:rsidR="00C911FF" w:rsidRPr="006A2420">
              <w:rPr>
                <w:sz w:val="20"/>
                <w:szCs w:val="20"/>
              </w:rPr>
              <w:t>289-</w:t>
            </w:r>
            <w:r w:rsidR="00DB10E9" w:rsidRPr="006A2420">
              <w:rPr>
                <w:sz w:val="20"/>
                <w:szCs w:val="20"/>
              </w:rPr>
              <w:t xml:space="preserve"> </w:t>
            </w:r>
            <w:r w:rsidR="00C911FF" w:rsidRPr="006A2420">
              <w:rPr>
                <w:sz w:val="20"/>
                <w:szCs w:val="20"/>
              </w:rPr>
              <w:t>CENTRO- TRÊS RIOS - RJ</w:t>
            </w:r>
          </w:p>
        </w:tc>
        <w:tc>
          <w:tcPr>
            <w:tcW w:w="1725" w:type="dxa"/>
            <w:shd w:val="clear" w:color="auto" w:fill="auto"/>
            <w:vAlign w:val="center"/>
          </w:tcPr>
          <w:p w14:paraId="4B3A13B0" w14:textId="77777777" w:rsidR="00A8064A" w:rsidRPr="006A2420" w:rsidRDefault="00C911FF" w:rsidP="002E58E6">
            <w:pPr>
              <w:rPr>
                <w:sz w:val="20"/>
                <w:szCs w:val="20"/>
              </w:rPr>
            </w:pPr>
            <w:r w:rsidRPr="006A2420">
              <w:rPr>
                <w:sz w:val="20"/>
                <w:szCs w:val="20"/>
              </w:rPr>
              <w:t>258</w:t>
            </w:r>
            <w:r w:rsidR="00F66988" w:rsidRPr="006A2420">
              <w:rPr>
                <w:sz w:val="20"/>
                <w:szCs w:val="20"/>
              </w:rPr>
              <w:t>02-200</w:t>
            </w:r>
          </w:p>
        </w:tc>
      </w:tr>
      <w:tr w:rsidR="006A2420" w:rsidRPr="006A2420" w14:paraId="78871A0E" w14:textId="77777777" w:rsidTr="0073640D">
        <w:trPr>
          <w:trHeight w:val="600"/>
        </w:trPr>
        <w:tc>
          <w:tcPr>
            <w:tcW w:w="803" w:type="dxa"/>
            <w:vAlign w:val="center"/>
          </w:tcPr>
          <w:p w14:paraId="678BEEF5" w14:textId="77777777" w:rsidR="00A8064A" w:rsidRPr="006A2420" w:rsidRDefault="000D0D03" w:rsidP="002E58E6">
            <w:pPr>
              <w:rPr>
                <w:sz w:val="20"/>
                <w:szCs w:val="20"/>
              </w:rPr>
            </w:pPr>
            <w:r w:rsidRPr="006A2420">
              <w:rPr>
                <w:sz w:val="20"/>
                <w:szCs w:val="20"/>
              </w:rPr>
              <w:t>30</w:t>
            </w:r>
          </w:p>
        </w:tc>
        <w:tc>
          <w:tcPr>
            <w:tcW w:w="2310" w:type="dxa"/>
            <w:shd w:val="clear" w:color="auto" w:fill="auto"/>
            <w:vAlign w:val="center"/>
          </w:tcPr>
          <w:p w14:paraId="7E5B0B69" w14:textId="77777777" w:rsidR="00A8064A" w:rsidRPr="006A2420" w:rsidRDefault="00A8064A" w:rsidP="002E58E6">
            <w:pPr>
              <w:rPr>
                <w:sz w:val="20"/>
                <w:szCs w:val="20"/>
              </w:rPr>
            </w:pPr>
            <w:r w:rsidRPr="006A2420">
              <w:rPr>
                <w:sz w:val="20"/>
                <w:szCs w:val="20"/>
              </w:rPr>
              <w:t>UBS Cidade Nova</w:t>
            </w:r>
          </w:p>
        </w:tc>
        <w:tc>
          <w:tcPr>
            <w:tcW w:w="4530" w:type="dxa"/>
            <w:shd w:val="clear" w:color="auto" w:fill="auto"/>
            <w:vAlign w:val="center"/>
          </w:tcPr>
          <w:p w14:paraId="05D1B641" w14:textId="77777777" w:rsidR="00A8064A" w:rsidRPr="006A2420" w:rsidRDefault="00A8064A" w:rsidP="00DF43D9">
            <w:pPr>
              <w:jc w:val="both"/>
              <w:rPr>
                <w:sz w:val="20"/>
                <w:szCs w:val="20"/>
              </w:rPr>
            </w:pPr>
            <w:r w:rsidRPr="006A2420">
              <w:rPr>
                <w:sz w:val="20"/>
                <w:szCs w:val="20"/>
              </w:rPr>
              <w:t>RUA DOM PEDRO II, 50 - CIDADE NOVA - TRÊS RIOS - RJ</w:t>
            </w:r>
          </w:p>
        </w:tc>
        <w:tc>
          <w:tcPr>
            <w:tcW w:w="1725" w:type="dxa"/>
            <w:shd w:val="clear" w:color="auto" w:fill="auto"/>
            <w:vAlign w:val="center"/>
          </w:tcPr>
          <w:p w14:paraId="59499FDF" w14:textId="77777777" w:rsidR="00A8064A" w:rsidRPr="006A2420" w:rsidRDefault="00A8064A" w:rsidP="002E58E6">
            <w:pPr>
              <w:rPr>
                <w:sz w:val="20"/>
                <w:szCs w:val="20"/>
              </w:rPr>
            </w:pPr>
            <w:r w:rsidRPr="006A2420">
              <w:rPr>
                <w:sz w:val="20"/>
                <w:szCs w:val="20"/>
              </w:rPr>
              <w:t>25809-450</w:t>
            </w:r>
          </w:p>
        </w:tc>
      </w:tr>
      <w:tr w:rsidR="006A2420" w:rsidRPr="006A2420" w14:paraId="76F56E0D" w14:textId="77777777" w:rsidTr="0073640D">
        <w:trPr>
          <w:trHeight w:val="600"/>
        </w:trPr>
        <w:tc>
          <w:tcPr>
            <w:tcW w:w="803" w:type="dxa"/>
            <w:vAlign w:val="center"/>
          </w:tcPr>
          <w:p w14:paraId="71FF8870" w14:textId="77777777" w:rsidR="00A8064A" w:rsidRPr="006A2420" w:rsidRDefault="000D0D03" w:rsidP="002E58E6">
            <w:pPr>
              <w:rPr>
                <w:sz w:val="20"/>
                <w:szCs w:val="20"/>
              </w:rPr>
            </w:pPr>
            <w:r w:rsidRPr="006A2420">
              <w:rPr>
                <w:sz w:val="20"/>
                <w:szCs w:val="20"/>
              </w:rPr>
              <w:t>31</w:t>
            </w:r>
          </w:p>
        </w:tc>
        <w:tc>
          <w:tcPr>
            <w:tcW w:w="2310" w:type="dxa"/>
            <w:shd w:val="clear" w:color="auto" w:fill="auto"/>
            <w:vAlign w:val="center"/>
          </w:tcPr>
          <w:p w14:paraId="73222C8B" w14:textId="77777777" w:rsidR="00A8064A" w:rsidRPr="006A2420" w:rsidRDefault="00A8064A" w:rsidP="002E58E6">
            <w:pPr>
              <w:rPr>
                <w:sz w:val="20"/>
                <w:szCs w:val="20"/>
              </w:rPr>
            </w:pPr>
            <w:r w:rsidRPr="006A2420">
              <w:rPr>
                <w:sz w:val="20"/>
                <w:szCs w:val="20"/>
              </w:rPr>
              <w:t>UBS Habitat</w:t>
            </w:r>
          </w:p>
        </w:tc>
        <w:tc>
          <w:tcPr>
            <w:tcW w:w="4530" w:type="dxa"/>
            <w:shd w:val="clear" w:color="auto" w:fill="auto"/>
            <w:vAlign w:val="center"/>
          </w:tcPr>
          <w:p w14:paraId="0113B414" w14:textId="77777777" w:rsidR="00A8064A" w:rsidRPr="006A2420" w:rsidRDefault="00A8064A" w:rsidP="00DF43D9">
            <w:pPr>
              <w:jc w:val="both"/>
              <w:rPr>
                <w:sz w:val="20"/>
                <w:szCs w:val="20"/>
              </w:rPr>
            </w:pPr>
            <w:r w:rsidRPr="006A2420">
              <w:rPr>
                <w:sz w:val="20"/>
                <w:szCs w:val="20"/>
              </w:rPr>
              <w:t>AVENIDA CIRCULAR OCIDENTAL, S/N - HABITAT - TRÊS RIOS - RJ</w:t>
            </w:r>
          </w:p>
        </w:tc>
        <w:tc>
          <w:tcPr>
            <w:tcW w:w="1725" w:type="dxa"/>
            <w:shd w:val="clear" w:color="auto" w:fill="auto"/>
            <w:vAlign w:val="center"/>
          </w:tcPr>
          <w:p w14:paraId="6BF0262D" w14:textId="77777777" w:rsidR="00A8064A" w:rsidRPr="006A2420" w:rsidRDefault="00A8064A" w:rsidP="002E58E6">
            <w:pPr>
              <w:rPr>
                <w:sz w:val="20"/>
                <w:szCs w:val="20"/>
              </w:rPr>
            </w:pPr>
            <w:r w:rsidRPr="006A2420">
              <w:rPr>
                <w:sz w:val="20"/>
                <w:szCs w:val="20"/>
              </w:rPr>
              <w:t>25802-336</w:t>
            </w:r>
          </w:p>
        </w:tc>
      </w:tr>
      <w:tr w:rsidR="006A2420" w:rsidRPr="006A2420" w14:paraId="0C361FA6" w14:textId="77777777" w:rsidTr="0073640D">
        <w:trPr>
          <w:trHeight w:val="600"/>
        </w:trPr>
        <w:tc>
          <w:tcPr>
            <w:tcW w:w="803" w:type="dxa"/>
            <w:vAlign w:val="center"/>
          </w:tcPr>
          <w:p w14:paraId="408BEF12" w14:textId="77777777" w:rsidR="00A8064A" w:rsidRPr="006A2420" w:rsidRDefault="000D0D03" w:rsidP="002E58E6">
            <w:pPr>
              <w:rPr>
                <w:sz w:val="20"/>
                <w:szCs w:val="20"/>
              </w:rPr>
            </w:pPr>
            <w:r w:rsidRPr="006A2420">
              <w:rPr>
                <w:sz w:val="20"/>
                <w:szCs w:val="20"/>
              </w:rPr>
              <w:t>32</w:t>
            </w:r>
          </w:p>
        </w:tc>
        <w:tc>
          <w:tcPr>
            <w:tcW w:w="2310" w:type="dxa"/>
            <w:shd w:val="clear" w:color="auto" w:fill="auto"/>
            <w:vAlign w:val="center"/>
          </w:tcPr>
          <w:p w14:paraId="535F533D" w14:textId="77777777" w:rsidR="00A8064A" w:rsidRPr="006A2420" w:rsidRDefault="00A8064A" w:rsidP="002E58E6">
            <w:pPr>
              <w:rPr>
                <w:sz w:val="20"/>
                <w:szCs w:val="20"/>
              </w:rPr>
            </w:pPr>
            <w:r w:rsidRPr="006A2420">
              <w:rPr>
                <w:sz w:val="20"/>
                <w:szCs w:val="20"/>
              </w:rPr>
              <w:t>UBS Jaqueira</w:t>
            </w:r>
          </w:p>
        </w:tc>
        <w:tc>
          <w:tcPr>
            <w:tcW w:w="4530" w:type="dxa"/>
            <w:shd w:val="clear" w:color="auto" w:fill="auto"/>
            <w:vAlign w:val="center"/>
          </w:tcPr>
          <w:p w14:paraId="0B0932DD" w14:textId="77777777" w:rsidR="00A8064A" w:rsidRPr="006A2420" w:rsidRDefault="00A8064A" w:rsidP="00DF43D9">
            <w:pPr>
              <w:jc w:val="both"/>
              <w:rPr>
                <w:sz w:val="20"/>
                <w:szCs w:val="20"/>
              </w:rPr>
            </w:pPr>
            <w:r w:rsidRPr="006A2420">
              <w:rPr>
                <w:sz w:val="20"/>
                <w:szCs w:val="20"/>
              </w:rPr>
              <w:t>AVENIDA PEDRO ASSIS DO AMARAL, 195 - JAQUEIRA - TRÊS RIOS - RJ</w:t>
            </w:r>
          </w:p>
        </w:tc>
        <w:tc>
          <w:tcPr>
            <w:tcW w:w="1725" w:type="dxa"/>
            <w:shd w:val="clear" w:color="auto" w:fill="auto"/>
            <w:vAlign w:val="center"/>
          </w:tcPr>
          <w:p w14:paraId="7AF10ABE" w14:textId="77777777" w:rsidR="00A8064A" w:rsidRPr="006A2420" w:rsidRDefault="00A8064A" w:rsidP="002E58E6">
            <w:pPr>
              <w:rPr>
                <w:sz w:val="20"/>
                <w:szCs w:val="20"/>
              </w:rPr>
            </w:pPr>
            <w:r w:rsidRPr="006A2420">
              <w:rPr>
                <w:sz w:val="20"/>
                <w:szCs w:val="20"/>
              </w:rPr>
              <w:t>25811-600</w:t>
            </w:r>
          </w:p>
        </w:tc>
      </w:tr>
      <w:tr w:rsidR="006A2420" w:rsidRPr="006A2420" w14:paraId="5FB0DBEB" w14:textId="77777777" w:rsidTr="0073640D">
        <w:trPr>
          <w:trHeight w:val="600"/>
        </w:trPr>
        <w:tc>
          <w:tcPr>
            <w:tcW w:w="803" w:type="dxa"/>
            <w:vAlign w:val="center"/>
          </w:tcPr>
          <w:p w14:paraId="1368EA44" w14:textId="77777777" w:rsidR="00A8064A" w:rsidRPr="006A2420" w:rsidRDefault="000D0D03" w:rsidP="002E58E6">
            <w:pPr>
              <w:rPr>
                <w:sz w:val="20"/>
                <w:szCs w:val="20"/>
              </w:rPr>
            </w:pPr>
            <w:r w:rsidRPr="006A2420">
              <w:rPr>
                <w:sz w:val="20"/>
                <w:szCs w:val="20"/>
              </w:rPr>
              <w:t>33</w:t>
            </w:r>
          </w:p>
        </w:tc>
        <w:tc>
          <w:tcPr>
            <w:tcW w:w="2310" w:type="dxa"/>
            <w:shd w:val="clear" w:color="auto" w:fill="auto"/>
            <w:vAlign w:val="center"/>
          </w:tcPr>
          <w:p w14:paraId="3AEFE6B4" w14:textId="77777777" w:rsidR="00A8064A" w:rsidRPr="006A2420" w:rsidRDefault="00A8064A" w:rsidP="002E58E6">
            <w:pPr>
              <w:rPr>
                <w:sz w:val="20"/>
                <w:szCs w:val="20"/>
              </w:rPr>
            </w:pPr>
            <w:r w:rsidRPr="006A2420">
              <w:rPr>
                <w:sz w:val="20"/>
                <w:szCs w:val="20"/>
              </w:rPr>
              <w:t>UBS JK</w:t>
            </w:r>
          </w:p>
        </w:tc>
        <w:tc>
          <w:tcPr>
            <w:tcW w:w="4530" w:type="dxa"/>
            <w:shd w:val="clear" w:color="auto" w:fill="auto"/>
            <w:vAlign w:val="center"/>
          </w:tcPr>
          <w:p w14:paraId="2072637B" w14:textId="77777777" w:rsidR="00A8064A" w:rsidRPr="006A2420" w:rsidRDefault="00A8064A" w:rsidP="00DF43D9">
            <w:pPr>
              <w:jc w:val="both"/>
              <w:rPr>
                <w:sz w:val="20"/>
                <w:szCs w:val="20"/>
              </w:rPr>
            </w:pPr>
            <w:r w:rsidRPr="006A2420">
              <w:rPr>
                <w:sz w:val="20"/>
                <w:szCs w:val="20"/>
              </w:rPr>
              <w:t>RUA VISCONDE DE ENTRE RIOS, 568 - CENTRO - TRÊS RIOS - RJ</w:t>
            </w:r>
          </w:p>
        </w:tc>
        <w:tc>
          <w:tcPr>
            <w:tcW w:w="1725" w:type="dxa"/>
            <w:shd w:val="clear" w:color="auto" w:fill="auto"/>
            <w:vAlign w:val="center"/>
          </w:tcPr>
          <w:p w14:paraId="5F5F2239" w14:textId="77777777" w:rsidR="00A8064A" w:rsidRPr="006A2420" w:rsidRDefault="00A8064A" w:rsidP="002E58E6">
            <w:pPr>
              <w:rPr>
                <w:sz w:val="20"/>
                <w:szCs w:val="20"/>
              </w:rPr>
            </w:pPr>
            <w:r w:rsidRPr="006A2420">
              <w:rPr>
                <w:sz w:val="20"/>
                <w:szCs w:val="20"/>
              </w:rPr>
              <w:t>25805-010</w:t>
            </w:r>
          </w:p>
        </w:tc>
      </w:tr>
      <w:tr w:rsidR="006A2420" w:rsidRPr="006A2420" w14:paraId="2BA9A004" w14:textId="77777777" w:rsidTr="0073640D">
        <w:trPr>
          <w:trHeight w:val="600"/>
        </w:trPr>
        <w:tc>
          <w:tcPr>
            <w:tcW w:w="803" w:type="dxa"/>
            <w:vAlign w:val="center"/>
          </w:tcPr>
          <w:p w14:paraId="1EF19FD6" w14:textId="77777777" w:rsidR="00A8064A" w:rsidRPr="006A2420" w:rsidRDefault="000D0D03" w:rsidP="002E58E6">
            <w:pPr>
              <w:rPr>
                <w:sz w:val="20"/>
                <w:szCs w:val="20"/>
              </w:rPr>
            </w:pPr>
            <w:r w:rsidRPr="006A2420">
              <w:rPr>
                <w:sz w:val="20"/>
                <w:szCs w:val="20"/>
              </w:rPr>
              <w:t>34</w:t>
            </w:r>
          </w:p>
        </w:tc>
        <w:tc>
          <w:tcPr>
            <w:tcW w:w="2310" w:type="dxa"/>
            <w:shd w:val="clear" w:color="auto" w:fill="auto"/>
            <w:vAlign w:val="center"/>
          </w:tcPr>
          <w:p w14:paraId="368DA9F0" w14:textId="77777777" w:rsidR="00A8064A" w:rsidRPr="006A2420" w:rsidRDefault="00A8064A" w:rsidP="002E58E6">
            <w:pPr>
              <w:rPr>
                <w:sz w:val="20"/>
                <w:szCs w:val="20"/>
              </w:rPr>
            </w:pPr>
            <w:r w:rsidRPr="006A2420">
              <w:rPr>
                <w:sz w:val="20"/>
                <w:szCs w:val="20"/>
              </w:rPr>
              <w:t>UBS Mãe Preta</w:t>
            </w:r>
          </w:p>
        </w:tc>
        <w:tc>
          <w:tcPr>
            <w:tcW w:w="4530" w:type="dxa"/>
            <w:shd w:val="clear" w:color="auto" w:fill="auto"/>
            <w:vAlign w:val="center"/>
          </w:tcPr>
          <w:p w14:paraId="73BD23D1" w14:textId="77777777" w:rsidR="00A8064A" w:rsidRPr="006A2420" w:rsidRDefault="00A8064A" w:rsidP="00DF43D9">
            <w:pPr>
              <w:jc w:val="both"/>
              <w:rPr>
                <w:sz w:val="20"/>
                <w:szCs w:val="20"/>
              </w:rPr>
            </w:pPr>
            <w:r w:rsidRPr="006A2420">
              <w:rPr>
                <w:sz w:val="20"/>
                <w:szCs w:val="20"/>
              </w:rPr>
              <w:t>TRAVESSA ALFREDO SOARES AZEVEDO, 443 - VILA ISABEL - TRÊS RIOS - RJ</w:t>
            </w:r>
          </w:p>
        </w:tc>
        <w:tc>
          <w:tcPr>
            <w:tcW w:w="1725" w:type="dxa"/>
            <w:shd w:val="clear" w:color="auto" w:fill="auto"/>
            <w:vAlign w:val="center"/>
          </w:tcPr>
          <w:p w14:paraId="3A13FBA4" w14:textId="77777777" w:rsidR="00A8064A" w:rsidRPr="006A2420" w:rsidRDefault="00A8064A" w:rsidP="002E58E6">
            <w:pPr>
              <w:rPr>
                <w:sz w:val="20"/>
                <w:szCs w:val="20"/>
              </w:rPr>
            </w:pPr>
            <w:r w:rsidRPr="006A2420">
              <w:rPr>
                <w:sz w:val="20"/>
                <w:szCs w:val="20"/>
              </w:rPr>
              <w:t>25815-280</w:t>
            </w:r>
          </w:p>
        </w:tc>
      </w:tr>
      <w:tr w:rsidR="006A2420" w:rsidRPr="006A2420" w14:paraId="6726E392" w14:textId="77777777" w:rsidTr="0073640D">
        <w:trPr>
          <w:trHeight w:val="600"/>
        </w:trPr>
        <w:tc>
          <w:tcPr>
            <w:tcW w:w="803" w:type="dxa"/>
            <w:vAlign w:val="center"/>
          </w:tcPr>
          <w:p w14:paraId="256C8056" w14:textId="77777777" w:rsidR="00A8064A" w:rsidRPr="006A2420" w:rsidRDefault="000D0D03" w:rsidP="002E58E6">
            <w:pPr>
              <w:rPr>
                <w:sz w:val="20"/>
                <w:szCs w:val="20"/>
              </w:rPr>
            </w:pPr>
            <w:r w:rsidRPr="006A2420">
              <w:rPr>
                <w:sz w:val="20"/>
                <w:szCs w:val="20"/>
              </w:rPr>
              <w:t>35</w:t>
            </w:r>
          </w:p>
        </w:tc>
        <w:tc>
          <w:tcPr>
            <w:tcW w:w="2310" w:type="dxa"/>
            <w:shd w:val="clear" w:color="auto" w:fill="auto"/>
            <w:vAlign w:val="center"/>
          </w:tcPr>
          <w:p w14:paraId="4E8436A3" w14:textId="77777777" w:rsidR="00A8064A" w:rsidRPr="006A2420" w:rsidRDefault="00A8064A" w:rsidP="002E58E6">
            <w:pPr>
              <w:rPr>
                <w:sz w:val="20"/>
                <w:szCs w:val="20"/>
              </w:rPr>
            </w:pPr>
            <w:r w:rsidRPr="006A2420">
              <w:rPr>
                <w:sz w:val="20"/>
                <w:szCs w:val="20"/>
              </w:rPr>
              <w:t>UBS Mirante Sul</w:t>
            </w:r>
          </w:p>
        </w:tc>
        <w:tc>
          <w:tcPr>
            <w:tcW w:w="4530" w:type="dxa"/>
            <w:shd w:val="clear" w:color="auto" w:fill="auto"/>
            <w:vAlign w:val="center"/>
          </w:tcPr>
          <w:p w14:paraId="4130EB6C" w14:textId="77777777" w:rsidR="00A8064A" w:rsidRPr="006A2420" w:rsidRDefault="00A8064A" w:rsidP="00DF43D9">
            <w:pPr>
              <w:jc w:val="both"/>
              <w:rPr>
                <w:sz w:val="20"/>
                <w:szCs w:val="20"/>
              </w:rPr>
            </w:pPr>
            <w:r w:rsidRPr="006A2420">
              <w:rPr>
                <w:sz w:val="20"/>
                <w:szCs w:val="20"/>
              </w:rPr>
              <w:t>RUA SANTOS DUMONT, 67 - MIRANTE SUL - TRÊS RIOS - RJ</w:t>
            </w:r>
          </w:p>
        </w:tc>
        <w:tc>
          <w:tcPr>
            <w:tcW w:w="1725" w:type="dxa"/>
            <w:shd w:val="clear" w:color="auto" w:fill="auto"/>
            <w:vAlign w:val="center"/>
          </w:tcPr>
          <w:p w14:paraId="0CC470C5" w14:textId="77777777" w:rsidR="00A8064A" w:rsidRPr="006A2420" w:rsidRDefault="00A8064A" w:rsidP="002E58E6">
            <w:pPr>
              <w:rPr>
                <w:sz w:val="20"/>
                <w:szCs w:val="20"/>
              </w:rPr>
            </w:pPr>
            <w:r w:rsidRPr="006A2420">
              <w:rPr>
                <w:sz w:val="20"/>
                <w:szCs w:val="20"/>
              </w:rPr>
              <w:t>25809-180</w:t>
            </w:r>
          </w:p>
        </w:tc>
      </w:tr>
      <w:tr w:rsidR="006A2420" w:rsidRPr="006A2420" w14:paraId="7AD6B404" w14:textId="77777777" w:rsidTr="0073640D">
        <w:trPr>
          <w:trHeight w:val="600"/>
        </w:trPr>
        <w:tc>
          <w:tcPr>
            <w:tcW w:w="803" w:type="dxa"/>
            <w:vAlign w:val="center"/>
          </w:tcPr>
          <w:p w14:paraId="59F5461C" w14:textId="77777777" w:rsidR="00A8064A" w:rsidRPr="006A2420" w:rsidRDefault="000D0D03" w:rsidP="002E58E6">
            <w:pPr>
              <w:rPr>
                <w:sz w:val="20"/>
                <w:szCs w:val="20"/>
              </w:rPr>
            </w:pPr>
            <w:r w:rsidRPr="006A2420">
              <w:rPr>
                <w:sz w:val="20"/>
                <w:szCs w:val="20"/>
              </w:rPr>
              <w:t>36</w:t>
            </w:r>
          </w:p>
        </w:tc>
        <w:tc>
          <w:tcPr>
            <w:tcW w:w="2310" w:type="dxa"/>
            <w:shd w:val="clear" w:color="auto" w:fill="auto"/>
            <w:vAlign w:val="center"/>
          </w:tcPr>
          <w:p w14:paraId="318F737E" w14:textId="77777777" w:rsidR="00A8064A" w:rsidRPr="006A2420" w:rsidRDefault="00A8064A" w:rsidP="002E58E6">
            <w:pPr>
              <w:rPr>
                <w:sz w:val="20"/>
                <w:szCs w:val="20"/>
              </w:rPr>
            </w:pPr>
            <w:r w:rsidRPr="006A2420">
              <w:rPr>
                <w:sz w:val="20"/>
                <w:szCs w:val="20"/>
              </w:rPr>
              <w:t>UBS Monte Castelo</w:t>
            </w:r>
          </w:p>
        </w:tc>
        <w:tc>
          <w:tcPr>
            <w:tcW w:w="4530" w:type="dxa"/>
            <w:shd w:val="clear" w:color="auto" w:fill="auto"/>
            <w:vAlign w:val="center"/>
          </w:tcPr>
          <w:p w14:paraId="674E8203" w14:textId="77777777" w:rsidR="00A8064A" w:rsidRPr="006A2420" w:rsidRDefault="00A8064A" w:rsidP="00DF43D9">
            <w:pPr>
              <w:jc w:val="both"/>
              <w:rPr>
                <w:sz w:val="20"/>
                <w:szCs w:val="20"/>
              </w:rPr>
            </w:pPr>
            <w:r w:rsidRPr="006A2420">
              <w:rPr>
                <w:sz w:val="20"/>
                <w:szCs w:val="20"/>
              </w:rPr>
              <w:t>RUA TABAJARA, 94 - MONTE CASTELO - TRÊS RIOS - RJ</w:t>
            </w:r>
          </w:p>
        </w:tc>
        <w:tc>
          <w:tcPr>
            <w:tcW w:w="1725" w:type="dxa"/>
            <w:shd w:val="clear" w:color="auto" w:fill="auto"/>
            <w:vAlign w:val="center"/>
          </w:tcPr>
          <w:p w14:paraId="49DE93BE" w14:textId="77777777" w:rsidR="00A8064A" w:rsidRPr="006A2420" w:rsidRDefault="00A8064A" w:rsidP="002E58E6">
            <w:pPr>
              <w:rPr>
                <w:sz w:val="20"/>
                <w:szCs w:val="20"/>
              </w:rPr>
            </w:pPr>
            <w:r w:rsidRPr="006A2420">
              <w:rPr>
                <w:sz w:val="20"/>
                <w:szCs w:val="20"/>
              </w:rPr>
              <w:t>25810-200</w:t>
            </w:r>
          </w:p>
        </w:tc>
      </w:tr>
      <w:tr w:rsidR="006A2420" w:rsidRPr="006A2420" w14:paraId="28B1EFE7" w14:textId="77777777" w:rsidTr="0073640D">
        <w:trPr>
          <w:trHeight w:val="600"/>
        </w:trPr>
        <w:tc>
          <w:tcPr>
            <w:tcW w:w="803" w:type="dxa"/>
            <w:vAlign w:val="center"/>
          </w:tcPr>
          <w:p w14:paraId="19C4EF0C" w14:textId="77777777" w:rsidR="00A8064A" w:rsidRPr="006A2420" w:rsidRDefault="000D0D03" w:rsidP="002E58E6">
            <w:pPr>
              <w:rPr>
                <w:sz w:val="20"/>
                <w:szCs w:val="20"/>
              </w:rPr>
            </w:pPr>
            <w:r w:rsidRPr="006A2420">
              <w:rPr>
                <w:sz w:val="20"/>
                <w:szCs w:val="20"/>
              </w:rPr>
              <w:t>37</w:t>
            </w:r>
          </w:p>
        </w:tc>
        <w:tc>
          <w:tcPr>
            <w:tcW w:w="2310" w:type="dxa"/>
            <w:shd w:val="clear" w:color="auto" w:fill="auto"/>
            <w:vAlign w:val="center"/>
          </w:tcPr>
          <w:p w14:paraId="331360EC" w14:textId="77777777" w:rsidR="00A8064A" w:rsidRPr="006A2420" w:rsidRDefault="00A8064A" w:rsidP="002E58E6">
            <w:pPr>
              <w:rPr>
                <w:sz w:val="20"/>
                <w:szCs w:val="20"/>
              </w:rPr>
            </w:pPr>
            <w:r w:rsidRPr="006A2420">
              <w:rPr>
                <w:sz w:val="20"/>
                <w:szCs w:val="20"/>
              </w:rPr>
              <w:t>UBS Morada do Sol</w:t>
            </w:r>
          </w:p>
        </w:tc>
        <w:tc>
          <w:tcPr>
            <w:tcW w:w="4530" w:type="dxa"/>
            <w:shd w:val="clear" w:color="auto" w:fill="auto"/>
            <w:vAlign w:val="center"/>
          </w:tcPr>
          <w:p w14:paraId="097A151B" w14:textId="77777777" w:rsidR="00A8064A" w:rsidRPr="006A2420" w:rsidRDefault="00A8064A" w:rsidP="00DF43D9">
            <w:pPr>
              <w:jc w:val="both"/>
              <w:rPr>
                <w:sz w:val="20"/>
                <w:szCs w:val="20"/>
              </w:rPr>
            </w:pPr>
            <w:r w:rsidRPr="006A2420">
              <w:rPr>
                <w:sz w:val="20"/>
                <w:szCs w:val="20"/>
              </w:rPr>
              <w:t>RUA EVARISTO FRANCISCO MACHADO, 90 - MORADA DO SOL - TRÊS RIOS - RJ</w:t>
            </w:r>
          </w:p>
        </w:tc>
        <w:tc>
          <w:tcPr>
            <w:tcW w:w="1725" w:type="dxa"/>
            <w:shd w:val="clear" w:color="auto" w:fill="auto"/>
            <w:vAlign w:val="center"/>
          </w:tcPr>
          <w:p w14:paraId="2B885858" w14:textId="77777777" w:rsidR="00A8064A" w:rsidRPr="006A2420" w:rsidRDefault="00A8064A" w:rsidP="002E58E6">
            <w:pPr>
              <w:rPr>
                <w:sz w:val="20"/>
                <w:szCs w:val="20"/>
              </w:rPr>
            </w:pPr>
            <w:r w:rsidRPr="006A2420">
              <w:rPr>
                <w:sz w:val="20"/>
                <w:szCs w:val="20"/>
              </w:rPr>
              <w:t>25811-084</w:t>
            </w:r>
          </w:p>
        </w:tc>
      </w:tr>
      <w:tr w:rsidR="006A2420" w:rsidRPr="006A2420" w14:paraId="75B52F00" w14:textId="77777777" w:rsidTr="0073640D">
        <w:trPr>
          <w:trHeight w:val="600"/>
        </w:trPr>
        <w:tc>
          <w:tcPr>
            <w:tcW w:w="803" w:type="dxa"/>
            <w:vAlign w:val="center"/>
          </w:tcPr>
          <w:p w14:paraId="4D4D32C8" w14:textId="77777777" w:rsidR="00A8064A" w:rsidRPr="006A2420" w:rsidRDefault="000D0D03" w:rsidP="002E58E6">
            <w:pPr>
              <w:rPr>
                <w:sz w:val="20"/>
                <w:szCs w:val="20"/>
              </w:rPr>
            </w:pPr>
            <w:r w:rsidRPr="006A2420">
              <w:rPr>
                <w:sz w:val="20"/>
                <w:szCs w:val="20"/>
              </w:rPr>
              <w:t>38</w:t>
            </w:r>
          </w:p>
        </w:tc>
        <w:tc>
          <w:tcPr>
            <w:tcW w:w="2310" w:type="dxa"/>
            <w:shd w:val="clear" w:color="auto" w:fill="auto"/>
            <w:vAlign w:val="center"/>
          </w:tcPr>
          <w:p w14:paraId="25A1EF89" w14:textId="77777777" w:rsidR="00A8064A" w:rsidRPr="006A2420" w:rsidRDefault="00A8064A" w:rsidP="002E58E6">
            <w:pPr>
              <w:rPr>
                <w:sz w:val="20"/>
                <w:szCs w:val="20"/>
              </w:rPr>
            </w:pPr>
            <w:r w:rsidRPr="006A2420">
              <w:rPr>
                <w:sz w:val="20"/>
                <w:szCs w:val="20"/>
              </w:rPr>
              <w:t>UBS Morro dos Caetanos</w:t>
            </w:r>
          </w:p>
        </w:tc>
        <w:tc>
          <w:tcPr>
            <w:tcW w:w="4530" w:type="dxa"/>
            <w:shd w:val="clear" w:color="auto" w:fill="auto"/>
            <w:vAlign w:val="center"/>
          </w:tcPr>
          <w:p w14:paraId="506F1C2E" w14:textId="77777777" w:rsidR="00A8064A" w:rsidRPr="006A2420" w:rsidRDefault="00A8064A" w:rsidP="00DF43D9">
            <w:pPr>
              <w:jc w:val="both"/>
              <w:rPr>
                <w:sz w:val="20"/>
                <w:szCs w:val="20"/>
              </w:rPr>
            </w:pPr>
            <w:r w:rsidRPr="006A2420">
              <w:rPr>
                <w:sz w:val="20"/>
                <w:szCs w:val="20"/>
              </w:rPr>
              <w:t>PRAÇA ARSONVAL MACEDO, 1800 - VILA ISABEL - TRÊS RIOS - RJ</w:t>
            </w:r>
          </w:p>
        </w:tc>
        <w:tc>
          <w:tcPr>
            <w:tcW w:w="1725" w:type="dxa"/>
            <w:shd w:val="clear" w:color="auto" w:fill="auto"/>
            <w:vAlign w:val="center"/>
          </w:tcPr>
          <w:p w14:paraId="51990081" w14:textId="77777777" w:rsidR="00A8064A" w:rsidRPr="006A2420" w:rsidRDefault="00A8064A" w:rsidP="002E58E6">
            <w:pPr>
              <w:rPr>
                <w:sz w:val="20"/>
                <w:szCs w:val="20"/>
              </w:rPr>
            </w:pPr>
            <w:r w:rsidRPr="006A2420">
              <w:rPr>
                <w:sz w:val="20"/>
                <w:szCs w:val="20"/>
              </w:rPr>
              <w:t>25812-075</w:t>
            </w:r>
          </w:p>
        </w:tc>
      </w:tr>
      <w:tr w:rsidR="006A2420" w:rsidRPr="006A2420" w14:paraId="7EEE0DAC" w14:textId="77777777" w:rsidTr="0073640D">
        <w:trPr>
          <w:trHeight w:val="600"/>
        </w:trPr>
        <w:tc>
          <w:tcPr>
            <w:tcW w:w="803" w:type="dxa"/>
            <w:vAlign w:val="center"/>
          </w:tcPr>
          <w:p w14:paraId="42D9008C" w14:textId="77777777" w:rsidR="00A8064A" w:rsidRPr="006A2420" w:rsidRDefault="000D0D03" w:rsidP="002E58E6">
            <w:pPr>
              <w:rPr>
                <w:sz w:val="20"/>
                <w:szCs w:val="20"/>
              </w:rPr>
            </w:pPr>
            <w:r w:rsidRPr="006A2420">
              <w:rPr>
                <w:sz w:val="20"/>
                <w:szCs w:val="20"/>
              </w:rPr>
              <w:t>39</w:t>
            </w:r>
          </w:p>
        </w:tc>
        <w:tc>
          <w:tcPr>
            <w:tcW w:w="2310" w:type="dxa"/>
            <w:shd w:val="clear" w:color="auto" w:fill="auto"/>
            <w:vAlign w:val="center"/>
          </w:tcPr>
          <w:p w14:paraId="19F6C3EB" w14:textId="77777777" w:rsidR="00A8064A" w:rsidRPr="006A2420" w:rsidRDefault="00A8064A" w:rsidP="002E58E6">
            <w:pPr>
              <w:rPr>
                <w:sz w:val="20"/>
                <w:szCs w:val="20"/>
              </w:rPr>
            </w:pPr>
            <w:r w:rsidRPr="006A2420">
              <w:rPr>
                <w:sz w:val="20"/>
                <w:szCs w:val="20"/>
              </w:rPr>
              <w:t>UBS Moura Brasil</w:t>
            </w:r>
          </w:p>
        </w:tc>
        <w:tc>
          <w:tcPr>
            <w:tcW w:w="4530" w:type="dxa"/>
            <w:shd w:val="clear" w:color="auto" w:fill="auto"/>
            <w:vAlign w:val="center"/>
          </w:tcPr>
          <w:p w14:paraId="2AC6C5AB" w14:textId="77777777" w:rsidR="00A8064A" w:rsidRPr="006A2420" w:rsidRDefault="00A8064A" w:rsidP="00DF43D9">
            <w:pPr>
              <w:jc w:val="both"/>
              <w:rPr>
                <w:sz w:val="20"/>
                <w:szCs w:val="20"/>
              </w:rPr>
            </w:pPr>
            <w:r w:rsidRPr="006A2420">
              <w:rPr>
                <w:sz w:val="20"/>
                <w:szCs w:val="20"/>
              </w:rPr>
              <w:t>RUA SILVÉRIO DE MEDEIROS, 60 - MOURA BRASIL - TRÊS RIOS - RJ</w:t>
            </w:r>
          </w:p>
        </w:tc>
        <w:tc>
          <w:tcPr>
            <w:tcW w:w="1725" w:type="dxa"/>
            <w:shd w:val="clear" w:color="auto" w:fill="auto"/>
            <w:vAlign w:val="center"/>
          </w:tcPr>
          <w:p w14:paraId="269A0CE9" w14:textId="77777777" w:rsidR="00A8064A" w:rsidRPr="006A2420" w:rsidRDefault="00A8064A" w:rsidP="002E58E6">
            <w:pPr>
              <w:rPr>
                <w:sz w:val="20"/>
                <w:szCs w:val="20"/>
              </w:rPr>
            </w:pPr>
            <w:r w:rsidRPr="006A2420">
              <w:rPr>
                <w:sz w:val="20"/>
                <w:szCs w:val="20"/>
              </w:rPr>
              <w:t>25821-470</w:t>
            </w:r>
          </w:p>
        </w:tc>
      </w:tr>
      <w:tr w:rsidR="006A2420" w:rsidRPr="006A2420" w14:paraId="56FBCE7D" w14:textId="77777777" w:rsidTr="0073640D">
        <w:trPr>
          <w:trHeight w:val="600"/>
        </w:trPr>
        <w:tc>
          <w:tcPr>
            <w:tcW w:w="803" w:type="dxa"/>
            <w:vAlign w:val="center"/>
          </w:tcPr>
          <w:p w14:paraId="0D8F872F" w14:textId="77777777" w:rsidR="00A8064A" w:rsidRPr="006A2420" w:rsidRDefault="000D0D03" w:rsidP="002E58E6">
            <w:pPr>
              <w:rPr>
                <w:sz w:val="20"/>
                <w:szCs w:val="20"/>
              </w:rPr>
            </w:pPr>
            <w:r w:rsidRPr="006A2420">
              <w:rPr>
                <w:sz w:val="20"/>
                <w:szCs w:val="20"/>
              </w:rPr>
              <w:t>40</w:t>
            </w:r>
          </w:p>
        </w:tc>
        <w:tc>
          <w:tcPr>
            <w:tcW w:w="2310" w:type="dxa"/>
            <w:shd w:val="clear" w:color="auto" w:fill="auto"/>
            <w:vAlign w:val="center"/>
          </w:tcPr>
          <w:p w14:paraId="5641C7C0" w14:textId="77777777" w:rsidR="00A8064A" w:rsidRPr="006A2420" w:rsidRDefault="00A8064A" w:rsidP="002E58E6">
            <w:pPr>
              <w:rPr>
                <w:sz w:val="20"/>
                <w:szCs w:val="20"/>
              </w:rPr>
            </w:pPr>
            <w:r w:rsidRPr="006A2420">
              <w:rPr>
                <w:sz w:val="20"/>
                <w:szCs w:val="20"/>
              </w:rPr>
              <w:t>UBS Palmital</w:t>
            </w:r>
          </w:p>
        </w:tc>
        <w:tc>
          <w:tcPr>
            <w:tcW w:w="4530" w:type="dxa"/>
            <w:shd w:val="clear" w:color="auto" w:fill="auto"/>
            <w:vAlign w:val="center"/>
          </w:tcPr>
          <w:p w14:paraId="3498FB00" w14:textId="77777777" w:rsidR="00A8064A" w:rsidRPr="006A2420" w:rsidRDefault="00A8064A" w:rsidP="00DF43D9">
            <w:pPr>
              <w:jc w:val="both"/>
              <w:rPr>
                <w:sz w:val="20"/>
                <w:szCs w:val="20"/>
              </w:rPr>
            </w:pPr>
            <w:r w:rsidRPr="006A2420">
              <w:rPr>
                <w:sz w:val="20"/>
                <w:szCs w:val="20"/>
              </w:rPr>
              <w:t>RUA EVARISTO FRANCISCO MACHADO, 90 - MORADA DO SOL - TRÊS RIOS - RJ</w:t>
            </w:r>
          </w:p>
        </w:tc>
        <w:tc>
          <w:tcPr>
            <w:tcW w:w="1725" w:type="dxa"/>
            <w:shd w:val="clear" w:color="auto" w:fill="auto"/>
            <w:vAlign w:val="center"/>
          </w:tcPr>
          <w:p w14:paraId="6BE1F834" w14:textId="77777777" w:rsidR="00A8064A" w:rsidRPr="006A2420" w:rsidRDefault="00A8064A" w:rsidP="002E58E6">
            <w:pPr>
              <w:rPr>
                <w:sz w:val="20"/>
                <w:szCs w:val="20"/>
              </w:rPr>
            </w:pPr>
            <w:r w:rsidRPr="006A2420">
              <w:rPr>
                <w:sz w:val="20"/>
                <w:szCs w:val="20"/>
              </w:rPr>
              <w:t>25811-084</w:t>
            </w:r>
          </w:p>
        </w:tc>
      </w:tr>
      <w:tr w:rsidR="006A2420" w:rsidRPr="006A2420" w14:paraId="0BC8F2F5" w14:textId="77777777" w:rsidTr="0073640D">
        <w:trPr>
          <w:trHeight w:val="600"/>
        </w:trPr>
        <w:tc>
          <w:tcPr>
            <w:tcW w:w="803" w:type="dxa"/>
            <w:vAlign w:val="center"/>
          </w:tcPr>
          <w:p w14:paraId="152D64F5" w14:textId="77777777" w:rsidR="00A8064A" w:rsidRPr="006A2420" w:rsidRDefault="000D0D03" w:rsidP="002E58E6">
            <w:pPr>
              <w:rPr>
                <w:sz w:val="20"/>
                <w:szCs w:val="20"/>
              </w:rPr>
            </w:pPr>
            <w:r w:rsidRPr="006A2420">
              <w:rPr>
                <w:sz w:val="20"/>
                <w:szCs w:val="20"/>
              </w:rPr>
              <w:t>41</w:t>
            </w:r>
          </w:p>
        </w:tc>
        <w:tc>
          <w:tcPr>
            <w:tcW w:w="2310" w:type="dxa"/>
            <w:shd w:val="clear" w:color="auto" w:fill="auto"/>
            <w:vAlign w:val="center"/>
          </w:tcPr>
          <w:p w14:paraId="0986D2CA" w14:textId="77777777" w:rsidR="00A8064A" w:rsidRPr="006A2420" w:rsidRDefault="00A8064A" w:rsidP="002E58E6">
            <w:pPr>
              <w:rPr>
                <w:sz w:val="20"/>
                <w:szCs w:val="20"/>
              </w:rPr>
            </w:pPr>
            <w:r w:rsidRPr="006A2420">
              <w:rPr>
                <w:sz w:val="20"/>
                <w:szCs w:val="20"/>
              </w:rPr>
              <w:t>UBS Pátio da Estação</w:t>
            </w:r>
          </w:p>
        </w:tc>
        <w:tc>
          <w:tcPr>
            <w:tcW w:w="4530" w:type="dxa"/>
            <w:shd w:val="clear" w:color="auto" w:fill="auto"/>
            <w:vAlign w:val="center"/>
          </w:tcPr>
          <w:p w14:paraId="14514350" w14:textId="77777777" w:rsidR="00A8064A" w:rsidRPr="006A2420" w:rsidRDefault="00A8064A" w:rsidP="00DF43D9">
            <w:pPr>
              <w:jc w:val="both"/>
              <w:rPr>
                <w:sz w:val="20"/>
                <w:szCs w:val="20"/>
              </w:rPr>
            </w:pPr>
            <w:r w:rsidRPr="006A2420">
              <w:rPr>
                <w:sz w:val="20"/>
                <w:szCs w:val="20"/>
              </w:rPr>
              <w:t>RUA DOMINGOS DOS ANJOS, 831 - TRÊS RIOS - RJ</w:t>
            </w:r>
          </w:p>
        </w:tc>
        <w:tc>
          <w:tcPr>
            <w:tcW w:w="1725" w:type="dxa"/>
            <w:shd w:val="clear" w:color="auto" w:fill="auto"/>
            <w:vAlign w:val="center"/>
          </w:tcPr>
          <w:p w14:paraId="0C9002D2" w14:textId="77777777" w:rsidR="00A8064A" w:rsidRPr="006A2420" w:rsidRDefault="00A8064A" w:rsidP="002E58E6">
            <w:pPr>
              <w:rPr>
                <w:sz w:val="20"/>
                <w:szCs w:val="20"/>
              </w:rPr>
            </w:pPr>
            <w:r w:rsidRPr="006A2420">
              <w:rPr>
                <w:sz w:val="20"/>
                <w:szCs w:val="20"/>
              </w:rPr>
              <w:t>25815-000</w:t>
            </w:r>
          </w:p>
        </w:tc>
      </w:tr>
      <w:tr w:rsidR="006A2420" w:rsidRPr="006A2420" w14:paraId="049A9AFF" w14:textId="77777777" w:rsidTr="0073640D">
        <w:trPr>
          <w:trHeight w:val="600"/>
        </w:trPr>
        <w:tc>
          <w:tcPr>
            <w:tcW w:w="803" w:type="dxa"/>
            <w:vAlign w:val="center"/>
          </w:tcPr>
          <w:p w14:paraId="371D4B1D" w14:textId="77777777" w:rsidR="00A8064A" w:rsidRPr="006A2420" w:rsidRDefault="000D0D03" w:rsidP="002E58E6">
            <w:pPr>
              <w:rPr>
                <w:sz w:val="20"/>
                <w:szCs w:val="20"/>
              </w:rPr>
            </w:pPr>
            <w:r w:rsidRPr="006A2420">
              <w:rPr>
                <w:sz w:val="20"/>
                <w:szCs w:val="20"/>
              </w:rPr>
              <w:t>42</w:t>
            </w:r>
          </w:p>
        </w:tc>
        <w:tc>
          <w:tcPr>
            <w:tcW w:w="2310" w:type="dxa"/>
            <w:shd w:val="clear" w:color="auto" w:fill="auto"/>
            <w:vAlign w:val="center"/>
          </w:tcPr>
          <w:p w14:paraId="79D77485" w14:textId="77777777" w:rsidR="00A8064A" w:rsidRPr="006A2420" w:rsidRDefault="00A8064A" w:rsidP="002E58E6">
            <w:pPr>
              <w:rPr>
                <w:sz w:val="20"/>
                <w:szCs w:val="20"/>
              </w:rPr>
            </w:pPr>
            <w:r w:rsidRPr="006A2420">
              <w:rPr>
                <w:sz w:val="20"/>
                <w:szCs w:val="20"/>
              </w:rPr>
              <w:t>UBS Pilões</w:t>
            </w:r>
          </w:p>
        </w:tc>
        <w:tc>
          <w:tcPr>
            <w:tcW w:w="4530" w:type="dxa"/>
            <w:shd w:val="clear" w:color="auto" w:fill="auto"/>
            <w:vAlign w:val="center"/>
          </w:tcPr>
          <w:p w14:paraId="599DFC1D" w14:textId="77777777" w:rsidR="00A8064A" w:rsidRPr="006A2420" w:rsidRDefault="00A8064A" w:rsidP="00DF43D9">
            <w:pPr>
              <w:jc w:val="both"/>
              <w:rPr>
                <w:sz w:val="20"/>
                <w:szCs w:val="20"/>
              </w:rPr>
            </w:pPr>
            <w:r w:rsidRPr="006A2420">
              <w:rPr>
                <w:sz w:val="20"/>
                <w:szCs w:val="20"/>
              </w:rPr>
              <w:t>ESTRADA DOS PILÕES, 1524 - PILÕES - TRÊS RIOS - RJ</w:t>
            </w:r>
          </w:p>
        </w:tc>
        <w:tc>
          <w:tcPr>
            <w:tcW w:w="1725" w:type="dxa"/>
            <w:shd w:val="clear" w:color="auto" w:fill="auto"/>
            <w:vAlign w:val="center"/>
          </w:tcPr>
          <w:p w14:paraId="1CDDD0A9" w14:textId="77777777" w:rsidR="00A8064A" w:rsidRPr="006A2420" w:rsidRDefault="00A8064A" w:rsidP="002E58E6">
            <w:pPr>
              <w:rPr>
                <w:sz w:val="20"/>
                <w:szCs w:val="20"/>
              </w:rPr>
            </w:pPr>
            <w:r w:rsidRPr="006A2420">
              <w:rPr>
                <w:sz w:val="20"/>
                <w:szCs w:val="20"/>
              </w:rPr>
              <w:t>25821-160</w:t>
            </w:r>
          </w:p>
        </w:tc>
      </w:tr>
      <w:tr w:rsidR="006A2420" w:rsidRPr="006A2420" w14:paraId="5FCFC54E" w14:textId="77777777" w:rsidTr="0073640D">
        <w:trPr>
          <w:trHeight w:val="600"/>
        </w:trPr>
        <w:tc>
          <w:tcPr>
            <w:tcW w:w="803" w:type="dxa"/>
            <w:vAlign w:val="center"/>
          </w:tcPr>
          <w:p w14:paraId="3A38D392" w14:textId="77777777" w:rsidR="00A8064A" w:rsidRPr="006A2420" w:rsidRDefault="000D0D03" w:rsidP="002E58E6">
            <w:pPr>
              <w:rPr>
                <w:sz w:val="20"/>
                <w:szCs w:val="20"/>
              </w:rPr>
            </w:pPr>
            <w:r w:rsidRPr="006A2420">
              <w:rPr>
                <w:sz w:val="20"/>
                <w:szCs w:val="20"/>
              </w:rPr>
              <w:t>43</w:t>
            </w:r>
          </w:p>
        </w:tc>
        <w:tc>
          <w:tcPr>
            <w:tcW w:w="2310" w:type="dxa"/>
            <w:shd w:val="clear" w:color="auto" w:fill="auto"/>
            <w:vAlign w:val="center"/>
          </w:tcPr>
          <w:p w14:paraId="311964F4" w14:textId="77777777" w:rsidR="00A8064A" w:rsidRPr="006A2420" w:rsidRDefault="00A8064A" w:rsidP="002E58E6">
            <w:pPr>
              <w:rPr>
                <w:sz w:val="20"/>
                <w:szCs w:val="20"/>
              </w:rPr>
            </w:pPr>
            <w:r w:rsidRPr="006A2420">
              <w:rPr>
                <w:sz w:val="20"/>
                <w:szCs w:val="20"/>
              </w:rPr>
              <w:t>UBS Ponte das Garças</w:t>
            </w:r>
          </w:p>
        </w:tc>
        <w:tc>
          <w:tcPr>
            <w:tcW w:w="4530" w:type="dxa"/>
            <w:shd w:val="clear" w:color="auto" w:fill="auto"/>
            <w:vAlign w:val="center"/>
          </w:tcPr>
          <w:p w14:paraId="3642A11C" w14:textId="77777777" w:rsidR="00A8064A" w:rsidRPr="006A2420" w:rsidRDefault="00A8064A" w:rsidP="00DF43D9">
            <w:pPr>
              <w:jc w:val="both"/>
              <w:rPr>
                <w:sz w:val="20"/>
                <w:szCs w:val="20"/>
              </w:rPr>
            </w:pPr>
            <w:r w:rsidRPr="006A2420">
              <w:rPr>
                <w:sz w:val="20"/>
                <w:szCs w:val="20"/>
              </w:rPr>
              <w:t>RUA FELICIANO LIMA, 250 - PONTE DAS GARÇAS - TRÊS RIOS - RJ</w:t>
            </w:r>
          </w:p>
        </w:tc>
        <w:tc>
          <w:tcPr>
            <w:tcW w:w="1725" w:type="dxa"/>
            <w:shd w:val="clear" w:color="auto" w:fill="auto"/>
            <w:vAlign w:val="center"/>
          </w:tcPr>
          <w:p w14:paraId="352B790D" w14:textId="77777777" w:rsidR="00A8064A" w:rsidRPr="006A2420" w:rsidRDefault="00A8064A" w:rsidP="002E58E6">
            <w:pPr>
              <w:rPr>
                <w:sz w:val="20"/>
                <w:szCs w:val="20"/>
              </w:rPr>
            </w:pPr>
            <w:r w:rsidRPr="006A2420">
              <w:rPr>
                <w:sz w:val="20"/>
                <w:szCs w:val="20"/>
              </w:rPr>
              <w:t>25821-060</w:t>
            </w:r>
          </w:p>
        </w:tc>
      </w:tr>
      <w:tr w:rsidR="006A2420" w:rsidRPr="006A2420" w14:paraId="66B0F8B6" w14:textId="77777777" w:rsidTr="0073640D">
        <w:trPr>
          <w:trHeight w:val="600"/>
        </w:trPr>
        <w:tc>
          <w:tcPr>
            <w:tcW w:w="803" w:type="dxa"/>
            <w:vAlign w:val="center"/>
          </w:tcPr>
          <w:p w14:paraId="40D13C85" w14:textId="77777777" w:rsidR="00A8064A" w:rsidRPr="006A2420" w:rsidRDefault="000D0D03" w:rsidP="002E58E6">
            <w:pPr>
              <w:rPr>
                <w:sz w:val="20"/>
                <w:szCs w:val="20"/>
              </w:rPr>
            </w:pPr>
            <w:r w:rsidRPr="006A2420">
              <w:rPr>
                <w:sz w:val="20"/>
                <w:szCs w:val="20"/>
              </w:rPr>
              <w:t>44</w:t>
            </w:r>
          </w:p>
        </w:tc>
        <w:tc>
          <w:tcPr>
            <w:tcW w:w="2310" w:type="dxa"/>
            <w:shd w:val="clear" w:color="auto" w:fill="auto"/>
            <w:vAlign w:val="center"/>
          </w:tcPr>
          <w:p w14:paraId="360B8578" w14:textId="77777777" w:rsidR="00A8064A" w:rsidRPr="006A2420" w:rsidRDefault="00A8064A" w:rsidP="002E58E6">
            <w:pPr>
              <w:rPr>
                <w:sz w:val="20"/>
                <w:szCs w:val="20"/>
              </w:rPr>
            </w:pPr>
            <w:r w:rsidRPr="006A2420">
              <w:rPr>
                <w:sz w:val="20"/>
                <w:szCs w:val="20"/>
              </w:rPr>
              <w:t>UBS Ponto Azul</w:t>
            </w:r>
          </w:p>
        </w:tc>
        <w:tc>
          <w:tcPr>
            <w:tcW w:w="4530" w:type="dxa"/>
            <w:shd w:val="clear" w:color="auto" w:fill="auto"/>
            <w:vAlign w:val="center"/>
          </w:tcPr>
          <w:p w14:paraId="730C2D8C" w14:textId="77777777" w:rsidR="00A8064A" w:rsidRPr="006A2420" w:rsidRDefault="00A8064A" w:rsidP="00DF43D9">
            <w:pPr>
              <w:jc w:val="both"/>
              <w:rPr>
                <w:sz w:val="20"/>
                <w:szCs w:val="20"/>
              </w:rPr>
            </w:pPr>
            <w:r w:rsidRPr="006A2420">
              <w:rPr>
                <w:sz w:val="20"/>
                <w:szCs w:val="20"/>
              </w:rPr>
              <w:t>RUA JOÃO DE SOUZA RIBEIRO, S/N - PONTO AZUL - TRÊS RIOS - RJ</w:t>
            </w:r>
          </w:p>
        </w:tc>
        <w:tc>
          <w:tcPr>
            <w:tcW w:w="1725" w:type="dxa"/>
            <w:shd w:val="clear" w:color="auto" w:fill="auto"/>
            <w:vAlign w:val="center"/>
          </w:tcPr>
          <w:p w14:paraId="353C55B6" w14:textId="77777777" w:rsidR="00A8064A" w:rsidRPr="006A2420" w:rsidRDefault="00A8064A" w:rsidP="002E58E6">
            <w:pPr>
              <w:rPr>
                <w:sz w:val="20"/>
                <w:szCs w:val="20"/>
              </w:rPr>
            </w:pPr>
            <w:r w:rsidRPr="006A2420">
              <w:rPr>
                <w:sz w:val="20"/>
                <w:szCs w:val="20"/>
              </w:rPr>
              <w:t>25821-430</w:t>
            </w:r>
          </w:p>
        </w:tc>
      </w:tr>
      <w:tr w:rsidR="006A2420" w:rsidRPr="006A2420" w14:paraId="2B830430" w14:textId="77777777" w:rsidTr="0073640D">
        <w:trPr>
          <w:trHeight w:val="600"/>
        </w:trPr>
        <w:tc>
          <w:tcPr>
            <w:tcW w:w="803" w:type="dxa"/>
            <w:vAlign w:val="center"/>
          </w:tcPr>
          <w:p w14:paraId="2E4256E7" w14:textId="77777777" w:rsidR="00A8064A" w:rsidRPr="006A2420" w:rsidRDefault="000D0D03" w:rsidP="002E58E6">
            <w:pPr>
              <w:rPr>
                <w:sz w:val="20"/>
                <w:szCs w:val="20"/>
              </w:rPr>
            </w:pPr>
            <w:r w:rsidRPr="006A2420">
              <w:rPr>
                <w:sz w:val="20"/>
                <w:szCs w:val="20"/>
              </w:rPr>
              <w:t>45</w:t>
            </w:r>
          </w:p>
        </w:tc>
        <w:tc>
          <w:tcPr>
            <w:tcW w:w="2310" w:type="dxa"/>
            <w:shd w:val="clear" w:color="auto" w:fill="auto"/>
            <w:vAlign w:val="center"/>
          </w:tcPr>
          <w:p w14:paraId="420CAE44" w14:textId="77777777" w:rsidR="00A8064A" w:rsidRPr="006A2420" w:rsidRDefault="00A8064A" w:rsidP="002E58E6">
            <w:pPr>
              <w:rPr>
                <w:sz w:val="20"/>
                <w:szCs w:val="20"/>
              </w:rPr>
            </w:pPr>
            <w:r w:rsidRPr="006A2420">
              <w:rPr>
                <w:sz w:val="20"/>
                <w:szCs w:val="20"/>
              </w:rPr>
              <w:t>UBS Portão Vermelho</w:t>
            </w:r>
          </w:p>
        </w:tc>
        <w:tc>
          <w:tcPr>
            <w:tcW w:w="4530" w:type="dxa"/>
            <w:shd w:val="clear" w:color="auto" w:fill="auto"/>
            <w:vAlign w:val="center"/>
          </w:tcPr>
          <w:p w14:paraId="7B863214" w14:textId="77777777" w:rsidR="00A8064A" w:rsidRPr="006A2420" w:rsidRDefault="00A8064A" w:rsidP="00DF43D9">
            <w:pPr>
              <w:jc w:val="both"/>
              <w:rPr>
                <w:sz w:val="20"/>
                <w:szCs w:val="20"/>
              </w:rPr>
            </w:pPr>
            <w:r w:rsidRPr="006A2420">
              <w:rPr>
                <w:sz w:val="20"/>
                <w:szCs w:val="20"/>
              </w:rPr>
              <w:t>RUA BENJAMIN CONSTANT, 277 - PORTÃO VERMELHO - TRÊS RIOS - RJ</w:t>
            </w:r>
          </w:p>
        </w:tc>
        <w:tc>
          <w:tcPr>
            <w:tcW w:w="1725" w:type="dxa"/>
            <w:shd w:val="clear" w:color="auto" w:fill="auto"/>
            <w:vAlign w:val="center"/>
          </w:tcPr>
          <w:p w14:paraId="663C1F20" w14:textId="77777777" w:rsidR="00A8064A" w:rsidRPr="006A2420" w:rsidRDefault="00A8064A" w:rsidP="002E58E6">
            <w:pPr>
              <w:rPr>
                <w:sz w:val="20"/>
                <w:szCs w:val="20"/>
              </w:rPr>
            </w:pPr>
            <w:r w:rsidRPr="006A2420">
              <w:rPr>
                <w:sz w:val="20"/>
                <w:szCs w:val="20"/>
              </w:rPr>
              <w:t>25808-000</w:t>
            </w:r>
          </w:p>
        </w:tc>
      </w:tr>
      <w:tr w:rsidR="006A2420" w:rsidRPr="006A2420" w14:paraId="23F3428F" w14:textId="77777777" w:rsidTr="0073640D">
        <w:trPr>
          <w:trHeight w:val="600"/>
        </w:trPr>
        <w:tc>
          <w:tcPr>
            <w:tcW w:w="803" w:type="dxa"/>
            <w:vAlign w:val="center"/>
          </w:tcPr>
          <w:p w14:paraId="5C447F0D" w14:textId="77777777" w:rsidR="00A8064A" w:rsidRPr="006A2420" w:rsidRDefault="000D0D03" w:rsidP="002E58E6">
            <w:pPr>
              <w:rPr>
                <w:sz w:val="20"/>
                <w:szCs w:val="20"/>
              </w:rPr>
            </w:pPr>
            <w:r w:rsidRPr="006A2420">
              <w:rPr>
                <w:sz w:val="20"/>
                <w:szCs w:val="20"/>
              </w:rPr>
              <w:t>46</w:t>
            </w:r>
          </w:p>
        </w:tc>
        <w:tc>
          <w:tcPr>
            <w:tcW w:w="2310" w:type="dxa"/>
            <w:shd w:val="clear" w:color="auto" w:fill="auto"/>
            <w:vAlign w:val="center"/>
          </w:tcPr>
          <w:p w14:paraId="4ACAF8DA" w14:textId="77777777" w:rsidR="00A8064A" w:rsidRPr="006A2420" w:rsidRDefault="00A8064A" w:rsidP="002E58E6">
            <w:pPr>
              <w:rPr>
                <w:sz w:val="20"/>
                <w:szCs w:val="20"/>
              </w:rPr>
            </w:pPr>
            <w:r w:rsidRPr="006A2420">
              <w:rPr>
                <w:sz w:val="20"/>
                <w:szCs w:val="20"/>
              </w:rPr>
              <w:t xml:space="preserve">UBS </w:t>
            </w:r>
            <w:proofErr w:type="spellStart"/>
            <w:r w:rsidRPr="006A2420">
              <w:rPr>
                <w:sz w:val="20"/>
                <w:szCs w:val="20"/>
              </w:rPr>
              <w:t>Purys</w:t>
            </w:r>
            <w:proofErr w:type="spellEnd"/>
          </w:p>
        </w:tc>
        <w:tc>
          <w:tcPr>
            <w:tcW w:w="4530" w:type="dxa"/>
            <w:shd w:val="clear" w:color="auto" w:fill="auto"/>
            <w:vAlign w:val="center"/>
          </w:tcPr>
          <w:p w14:paraId="67B9A8F2" w14:textId="77777777" w:rsidR="00A8064A" w:rsidRPr="006A2420" w:rsidRDefault="00A8064A" w:rsidP="00DF43D9">
            <w:pPr>
              <w:jc w:val="both"/>
              <w:rPr>
                <w:sz w:val="20"/>
                <w:szCs w:val="20"/>
              </w:rPr>
            </w:pPr>
            <w:r w:rsidRPr="006A2420">
              <w:rPr>
                <w:sz w:val="20"/>
                <w:szCs w:val="20"/>
              </w:rPr>
              <w:t>RUA ENGENHEIRO WALKREUSE MEIRELES, 490 - PURYS - TRÊS RIOS - RJ</w:t>
            </w:r>
          </w:p>
        </w:tc>
        <w:tc>
          <w:tcPr>
            <w:tcW w:w="1725" w:type="dxa"/>
            <w:shd w:val="clear" w:color="auto" w:fill="auto"/>
            <w:vAlign w:val="center"/>
          </w:tcPr>
          <w:p w14:paraId="58933F61" w14:textId="77777777" w:rsidR="00A8064A" w:rsidRPr="006A2420" w:rsidRDefault="00A8064A" w:rsidP="002E58E6">
            <w:pPr>
              <w:rPr>
                <w:sz w:val="20"/>
                <w:szCs w:val="20"/>
              </w:rPr>
            </w:pPr>
            <w:r w:rsidRPr="006A2420">
              <w:rPr>
                <w:sz w:val="20"/>
                <w:szCs w:val="20"/>
              </w:rPr>
              <w:t>25808-100</w:t>
            </w:r>
          </w:p>
        </w:tc>
      </w:tr>
      <w:tr w:rsidR="006A2420" w:rsidRPr="006A2420" w14:paraId="37DC3CEB" w14:textId="77777777" w:rsidTr="0073640D">
        <w:trPr>
          <w:trHeight w:val="600"/>
        </w:trPr>
        <w:tc>
          <w:tcPr>
            <w:tcW w:w="803" w:type="dxa"/>
            <w:vAlign w:val="center"/>
          </w:tcPr>
          <w:p w14:paraId="464D2504" w14:textId="77777777" w:rsidR="00A8064A" w:rsidRPr="006A2420" w:rsidRDefault="000D0D03" w:rsidP="002E58E6">
            <w:pPr>
              <w:rPr>
                <w:sz w:val="20"/>
                <w:szCs w:val="20"/>
              </w:rPr>
            </w:pPr>
            <w:r w:rsidRPr="006A2420">
              <w:rPr>
                <w:sz w:val="20"/>
                <w:szCs w:val="20"/>
              </w:rPr>
              <w:t>47</w:t>
            </w:r>
          </w:p>
        </w:tc>
        <w:tc>
          <w:tcPr>
            <w:tcW w:w="2310" w:type="dxa"/>
            <w:shd w:val="clear" w:color="auto" w:fill="auto"/>
            <w:vAlign w:val="center"/>
          </w:tcPr>
          <w:p w14:paraId="1891E5B8" w14:textId="77777777" w:rsidR="00A8064A" w:rsidRPr="006A2420" w:rsidRDefault="00A8064A" w:rsidP="002E58E6">
            <w:pPr>
              <w:rPr>
                <w:sz w:val="20"/>
                <w:szCs w:val="20"/>
              </w:rPr>
            </w:pPr>
            <w:r w:rsidRPr="006A2420">
              <w:rPr>
                <w:sz w:val="20"/>
                <w:szCs w:val="20"/>
              </w:rPr>
              <w:t>UBS Rua Direita</w:t>
            </w:r>
          </w:p>
        </w:tc>
        <w:tc>
          <w:tcPr>
            <w:tcW w:w="4530" w:type="dxa"/>
            <w:shd w:val="clear" w:color="auto" w:fill="auto"/>
            <w:vAlign w:val="center"/>
          </w:tcPr>
          <w:p w14:paraId="30268076" w14:textId="77777777" w:rsidR="00A8064A" w:rsidRPr="006A2420" w:rsidRDefault="00A8064A" w:rsidP="00DF43D9">
            <w:pPr>
              <w:jc w:val="both"/>
              <w:rPr>
                <w:sz w:val="20"/>
                <w:szCs w:val="20"/>
              </w:rPr>
            </w:pPr>
            <w:r w:rsidRPr="006A2420">
              <w:rPr>
                <w:sz w:val="20"/>
                <w:szCs w:val="20"/>
              </w:rPr>
              <w:t>RUA SANTO ANTÔNIO, 2848 - TRIÂNGULO - TRÊS RIOS - RJ</w:t>
            </w:r>
          </w:p>
        </w:tc>
        <w:tc>
          <w:tcPr>
            <w:tcW w:w="1725" w:type="dxa"/>
            <w:shd w:val="clear" w:color="auto" w:fill="auto"/>
            <w:vAlign w:val="center"/>
          </w:tcPr>
          <w:p w14:paraId="501B06AF" w14:textId="77777777" w:rsidR="00A8064A" w:rsidRPr="006A2420" w:rsidRDefault="00A8064A" w:rsidP="002E58E6">
            <w:pPr>
              <w:rPr>
                <w:sz w:val="20"/>
                <w:szCs w:val="20"/>
              </w:rPr>
            </w:pPr>
            <w:r w:rsidRPr="006A2420">
              <w:rPr>
                <w:sz w:val="20"/>
                <w:szCs w:val="20"/>
              </w:rPr>
              <w:t>25820-185</w:t>
            </w:r>
          </w:p>
        </w:tc>
      </w:tr>
      <w:tr w:rsidR="006A2420" w:rsidRPr="006A2420" w14:paraId="3C62ADC0" w14:textId="77777777" w:rsidTr="0073640D">
        <w:trPr>
          <w:trHeight w:val="600"/>
        </w:trPr>
        <w:tc>
          <w:tcPr>
            <w:tcW w:w="803" w:type="dxa"/>
            <w:vAlign w:val="center"/>
          </w:tcPr>
          <w:p w14:paraId="1719D8F1" w14:textId="77777777" w:rsidR="00A8064A" w:rsidRPr="006A2420" w:rsidRDefault="000D0D03" w:rsidP="002E58E6">
            <w:pPr>
              <w:rPr>
                <w:sz w:val="20"/>
                <w:szCs w:val="20"/>
              </w:rPr>
            </w:pPr>
            <w:r w:rsidRPr="006A2420">
              <w:rPr>
                <w:sz w:val="20"/>
                <w:szCs w:val="20"/>
              </w:rPr>
              <w:t>48</w:t>
            </w:r>
          </w:p>
        </w:tc>
        <w:tc>
          <w:tcPr>
            <w:tcW w:w="2310" w:type="dxa"/>
            <w:shd w:val="clear" w:color="auto" w:fill="auto"/>
            <w:vAlign w:val="center"/>
          </w:tcPr>
          <w:p w14:paraId="55A459A9" w14:textId="77777777" w:rsidR="00A8064A" w:rsidRPr="006A2420" w:rsidRDefault="00A8064A" w:rsidP="002E58E6">
            <w:pPr>
              <w:rPr>
                <w:sz w:val="20"/>
                <w:szCs w:val="20"/>
              </w:rPr>
            </w:pPr>
            <w:r w:rsidRPr="006A2420">
              <w:rPr>
                <w:sz w:val="20"/>
                <w:szCs w:val="20"/>
              </w:rPr>
              <w:t>UBS Santa Terezinha</w:t>
            </w:r>
          </w:p>
        </w:tc>
        <w:tc>
          <w:tcPr>
            <w:tcW w:w="4530" w:type="dxa"/>
            <w:shd w:val="clear" w:color="auto" w:fill="auto"/>
            <w:vAlign w:val="center"/>
          </w:tcPr>
          <w:p w14:paraId="1D108682" w14:textId="77777777" w:rsidR="00A8064A" w:rsidRPr="006A2420" w:rsidRDefault="00A8064A" w:rsidP="00DF43D9">
            <w:pPr>
              <w:jc w:val="both"/>
              <w:rPr>
                <w:sz w:val="20"/>
                <w:szCs w:val="20"/>
              </w:rPr>
            </w:pPr>
            <w:r w:rsidRPr="006A2420">
              <w:rPr>
                <w:sz w:val="20"/>
                <w:szCs w:val="20"/>
              </w:rPr>
              <w:t>AVENIDA JORGE DA COSTA SOARES, 344 - SANTA TEREZINHA - TRÊS RIOS - RJ</w:t>
            </w:r>
          </w:p>
        </w:tc>
        <w:tc>
          <w:tcPr>
            <w:tcW w:w="1725" w:type="dxa"/>
            <w:shd w:val="clear" w:color="auto" w:fill="auto"/>
            <w:vAlign w:val="center"/>
          </w:tcPr>
          <w:p w14:paraId="1E04E219" w14:textId="77777777" w:rsidR="00A8064A" w:rsidRPr="006A2420" w:rsidRDefault="00A8064A" w:rsidP="002E58E6">
            <w:pPr>
              <w:rPr>
                <w:sz w:val="20"/>
                <w:szCs w:val="20"/>
              </w:rPr>
            </w:pPr>
            <w:r w:rsidRPr="006A2420">
              <w:rPr>
                <w:sz w:val="20"/>
                <w:szCs w:val="20"/>
              </w:rPr>
              <w:t>25810-420</w:t>
            </w:r>
          </w:p>
        </w:tc>
      </w:tr>
      <w:tr w:rsidR="006A2420" w:rsidRPr="006A2420" w14:paraId="44FBC0D1" w14:textId="77777777" w:rsidTr="0073640D">
        <w:trPr>
          <w:trHeight w:val="600"/>
        </w:trPr>
        <w:tc>
          <w:tcPr>
            <w:tcW w:w="803" w:type="dxa"/>
            <w:vAlign w:val="center"/>
          </w:tcPr>
          <w:p w14:paraId="30B08255" w14:textId="77777777" w:rsidR="00A8064A" w:rsidRPr="006A2420" w:rsidRDefault="000D0D03" w:rsidP="002E58E6">
            <w:pPr>
              <w:rPr>
                <w:sz w:val="20"/>
                <w:szCs w:val="20"/>
              </w:rPr>
            </w:pPr>
            <w:r w:rsidRPr="006A2420">
              <w:rPr>
                <w:sz w:val="20"/>
                <w:szCs w:val="20"/>
              </w:rPr>
              <w:lastRenderedPageBreak/>
              <w:t>49</w:t>
            </w:r>
          </w:p>
        </w:tc>
        <w:tc>
          <w:tcPr>
            <w:tcW w:w="2310" w:type="dxa"/>
            <w:shd w:val="clear" w:color="auto" w:fill="auto"/>
            <w:vAlign w:val="center"/>
          </w:tcPr>
          <w:p w14:paraId="7E84B9B6" w14:textId="77777777" w:rsidR="00A8064A" w:rsidRPr="006A2420" w:rsidRDefault="00A8064A" w:rsidP="002E58E6">
            <w:pPr>
              <w:rPr>
                <w:sz w:val="20"/>
                <w:szCs w:val="20"/>
              </w:rPr>
            </w:pPr>
            <w:r w:rsidRPr="006A2420">
              <w:rPr>
                <w:sz w:val="20"/>
                <w:szCs w:val="20"/>
              </w:rPr>
              <w:t>UBS Triângulo</w:t>
            </w:r>
          </w:p>
        </w:tc>
        <w:tc>
          <w:tcPr>
            <w:tcW w:w="4530" w:type="dxa"/>
            <w:shd w:val="clear" w:color="auto" w:fill="auto"/>
            <w:vAlign w:val="center"/>
          </w:tcPr>
          <w:p w14:paraId="44D57C38" w14:textId="77777777" w:rsidR="00A8064A" w:rsidRPr="006A2420" w:rsidRDefault="00A8064A" w:rsidP="00DF43D9">
            <w:pPr>
              <w:jc w:val="both"/>
              <w:rPr>
                <w:sz w:val="20"/>
                <w:szCs w:val="20"/>
              </w:rPr>
            </w:pPr>
            <w:r w:rsidRPr="006A2420">
              <w:rPr>
                <w:sz w:val="20"/>
                <w:szCs w:val="20"/>
              </w:rPr>
              <w:t>RUA SANTO ANTÔNIO, 159 - TRIÂNGULO - TRÊS RIOS - RJ</w:t>
            </w:r>
          </w:p>
        </w:tc>
        <w:tc>
          <w:tcPr>
            <w:tcW w:w="1725" w:type="dxa"/>
            <w:shd w:val="clear" w:color="auto" w:fill="auto"/>
            <w:vAlign w:val="center"/>
          </w:tcPr>
          <w:p w14:paraId="4D0B48FC" w14:textId="77777777" w:rsidR="00A8064A" w:rsidRPr="006A2420" w:rsidRDefault="00A8064A" w:rsidP="002E58E6">
            <w:pPr>
              <w:rPr>
                <w:sz w:val="20"/>
                <w:szCs w:val="20"/>
              </w:rPr>
            </w:pPr>
            <w:r w:rsidRPr="006A2420">
              <w:rPr>
                <w:sz w:val="20"/>
                <w:szCs w:val="20"/>
              </w:rPr>
              <w:t>25820-185</w:t>
            </w:r>
          </w:p>
        </w:tc>
      </w:tr>
      <w:tr w:rsidR="006A2420" w:rsidRPr="006A2420" w14:paraId="2B527484" w14:textId="77777777" w:rsidTr="0073640D">
        <w:trPr>
          <w:trHeight w:val="600"/>
        </w:trPr>
        <w:tc>
          <w:tcPr>
            <w:tcW w:w="803" w:type="dxa"/>
            <w:vAlign w:val="center"/>
          </w:tcPr>
          <w:p w14:paraId="0920E087" w14:textId="77777777" w:rsidR="00A8064A" w:rsidRPr="006A2420" w:rsidRDefault="000D0D03" w:rsidP="002E58E6">
            <w:pPr>
              <w:rPr>
                <w:sz w:val="20"/>
                <w:szCs w:val="20"/>
              </w:rPr>
            </w:pPr>
            <w:r w:rsidRPr="006A2420">
              <w:rPr>
                <w:sz w:val="20"/>
                <w:szCs w:val="20"/>
              </w:rPr>
              <w:t>50</w:t>
            </w:r>
          </w:p>
        </w:tc>
        <w:tc>
          <w:tcPr>
            <w:tcW w:w="2310" w:type="dxa"/>
            <w:shd w:val="clear" w:color="auto" w:fill="auto"/>
            <w:vAlign w:val="center"/>
          </w:tcPr>
          <w:p w14:paraId="4D526346" w14:textId="77777777" w:rsidR="00A8064A" w:rsidRPr="006A2420" w:rsidRDefault="00A8064A" w:rsidP="002E58E6">
            <w:pPr>
              <w:rPr>
                <w:sz w:val="20"/>
                <w:szCs w:val="20"/>
              </w:rPr>
            </w:pPr>
            <w:r w:rsidRPr="006A2420">
              <w:rPr>
                <w:sz w:val="20"/>
                <w:szCs w:val="20"/>
              </w:rPr>
              <w:t>UBS Vila Nova</w:t>
            </w:r>
          </w:p>
        </w:tc>
        <w:tc>
          <w:tcPr>
            <w:tcW w:w="4530" w:type="dxa"/>
            <w:shd w:val="clear" w:color="auto" w:fill="auto"/>
            <w:vAlign w:val="center"/>
          </w:tcPr>
          <w:p w14:paraId="6CB7522A" w14:textId="77777777" w:rsidR="00A8064A" w:rsidRPr="006A2420" w:rsidRDefault="00A8064A" w:rsidP="00DF43D9">
            <w:pPr>
              <w:jc w:val="both"/>
              <w:rPr>
                <w:sz w:val="20"/>
                <w:szCs w:val="20"/>
              </w:rPr>
            </w:pPr>
            <w:r w:rsidRPr="006A2420">
              <w:rPr>
                <w:sz w:val="20"/>
                <w:szCs w:val="20"/>
              </w:rPr>
              <w:t>RUA JOAQUIM GOMES VEIGA, 197 - VILA ISABEL - TRÊS RIOS - RJ</w:t>
            </w:r>
          </w:p>
        </w:tc>
        <w:tc>
          <w:tcPr>
            <w:tcW w:w="1725" w:type="dxa"/>
            <w:shd w:val="clear" w:color="auto" w:fill="auto"/>
            <w:vAlign w:val="center"/>
          </w:tcPr>
          <w:p w14:paraId="4FD7F803" w14:textId="77777777" w:rsidR="00A8064A" w:rsidRPr="006A2420" w:rsidRDefault="00A8064A" w:rsidP="002E58E6">
            <w:pPr>
              <w:rPr>
                <w:sz w:val="20"/>
                <w:szCs w:val="20"/>
              </w:rPr>
            </w:pPr>
            <w:r w:rsidRPr="006A2420">
              <w:rPr>
                <w:sz w:val="20"/>
                <w:szCs w:val="20"/>
              </w:rPr>
              <w:t>25815-114</w:t>
            </w:r>
          </w:p>
        </w:tc>
      </w:tr>
      <w:tr w:rsidR="006A2420" w:rsidRPr="006A2420" w14:paraId="559C89E1" w14:textId="77777777" w:rsidTr="0073640D">
        <w:trPr>
          <w:trHeight w:val="600"/>
        </w:trPr>
        <w:tc>
          <w:tcPr>
            <w:tcW w:w="803" w:type="dxa"/>
            <w:vAlign w:val="center"/>
          </w:tcPr>
          <w:p w14:paraId="154CB53C" w14:textId="77777777" w:rsidR="00A8064A" w:rsidRPr="006A2420" w:rsidRDefault="000D0D03" w:rsidP="002E58E6">
            <w:pPr>
              <w:rPr>
                <w:sz w:val="20"/>
                <w:szCs w:val="20"/>
              </w:rPr>
            </w:pPr>
            <w:r w:rsidRPr="006A2420">
              <w:rPr>
                <w:sz w:val="20"/>
                <w:szCs w:val="20"/>
              </w:rPr>
              <w:t>51</w:t>
            </w:r>
          </w:p>
        </w:tc>
        <w:tc>
          <w:tcPr>
            <w:tcW w:w="2310" w:type="dxa"/>
            <w:shd w:val="clear" w:color="auto" w:fill="auto"/>
            <w:vAlign w:val="center"/>
          </w:tcPr>
          <w:p w14:paraId="3AD18B00" w14:textId="77777777" w:rsidR="00A8064A" w:rsidRPr="006A2420" w:rsidRDefault="00A8064A" w:rsidP="002E58E6">
            <w:pPr>
              <w:rPr>
                <w:sz w:val="20"/>
                <w:szCs w:val="20"/>
              </w:rPr>
            </w:pPr>
            <w:r w:rsidRPr="006A2420">
              <w:rPr>
                <w:sz w:val="20"/>
                <w:szCs w:val="20"/>
              </w:rPr>
              <w:t>UBS Werneck Marine</w:t>
            </w:r>
          </w:p>
        </w:tc>
        <w:tc>
          <w:tcPr>
            <w:tcW w:w="4530" w:type="dxa"/>
            <w:shd w:val="clear" w:color="auto" w:fill="auto"/>
            <w:vAlign w:val="center"/>
          </w:tcPr>
          <w:p w14:paraId="13CE4E6D" w14:textId="77777777" w:rsidR="00A8064A" w:rsidRPr="006A2420" w:rsidRDefault="00A8064A" w:rsidP="00DF43D9">
            <w:pPr>
              <w:jc w:val="both"/>
              <w:rPr>
                <w:sz w:val="20"/>
                <w:szCs w:val="20"/>
              </w:rPr>
            </w:pPr>
            <w:r w:rsidRPr="006A2420">
              <w:rPr>
                <w:sz w:val="20"/>
                <w:szCs w:val="20"/>
              </w:rPr>
              <w:t>AVENIDA ARTUR SEBASTIÃO TOLEDO RIBAS, 330 - CANTAGALO - TRÊS RIOS - RJ</w:t>
            </w:r>
          </w:p>
        </w:tc>
        <w:tc>
          <w:tcPr>
            <w:tcW w:w="1725" w:type="dxa"/>
            <w:shd w:val="clear" w:color="auto" w:fill="auto"/>
            <w:vAlign w:val="center"/>
          </w:tcPr>
          <w:p w14:paraId="6CA373C0" w14:textId="77777777" w:rsidR="00A8064A" w:rsidRPr="006A2420" w:rsidRDefault="00A8064A" w:rsidP="002E58E6">
            <w:pPr>
              <w:rPr>
                <w:sz w:val="20"/>
                <w:szCs w:val="20"/>
              </w:rPr>
            </w:pPr>
            <w:r w:rsidRPr="006A2420">
              <w:rPr>
                <w:sz w:val="20"/>
                <w:szCs w:val="20"/>
              </w:rPr>
              <w:t>25803-060</w:t>
            </w:r>
          </w:p>
        </w:tc>
      </w:tr>
      <w:tr w:rsidR="006A2420" w:rsidRPr="006A2420" w14:paraId="2A136E41" w14:textId="77777777" w:rsidTr="0073640D">
        <w:trPr>
          <w:trHeight w:val="600"/>
        </w:trPr>
        <w:tc>
          <w:tcPr>
            <w:tcW w:w="803" w:type="dxa"/>
            <w:vAlign w:val="center"/>
          </w:tcPr>
          <w:p w14:paraId="716263C3" w14:textId="77777777" w:rsidR="00A8064A" w:rsidRPr="006A2420" w:rsidRDefault="000D0D03" w:rsidP="002E58E6">
            <w:pPr>
              <w:rPr>
                <w:sz w:val="20"/>
                <w:szCs w:val="20"/>
              </w:rPr>
            </w:pPr>
            <w:r w:rsidRPr="006A2420">
              <w:rPr>
                <w:sz w:val="20"/>
                <w:szCs w:val="20"/>
              </w:rPr>
              <w:t>52</w:t>
            </w:r>
          </w:p>
        </w:tc>
        <w:tc>
          <w:tcPr>
            <w:tcW w:w="2310" w:type="dxa"/>
            <w:shd w:val="clear" w:color="auto" w:fill="auto"/>
            <w:vAlign w:val="center"/>
          </w:tcPr>
          <w:p w14:paraId="669A26AD" w14:textId="77777777" w:rsidR="00A8064A" w:rsidRPr="006A2420" w:rsidRDefault="00A8064A" w:rsidP="002E58E6">
            <w:pPr>
              <w:rPr>
                <w:sz w:val="20"/>
                <w:szCs w:val="20"/>
              </w:rPr>
            </w:pPr>
            <w:r w:rsidRPr="006A2420">
              <w:rPr>
                <w:sz w:val="20"/>
                <w:szCs w:val="20"/>
              </w:rPr>
              <w:t>UPA</w:t>
            </w:r>
          </w:p>
        </w:tc>
        <w:tc>
          <w:tcPr>
            <w:tcW w:w="4530" w:type="dxa"/>
            <w:shd w:val="clear" w:color="auto" w:fill="auto"/>
            <w:vAlign w:val="center"/>
          </w:tcPr>
          <w:p w14:paraId="42CA97FC" w14:textId="77777777" w:rsidR="00A8064A" w:rsidRPr="006A2420" w:rsidRDefault="00A8064A" w:rsidP="00DF43D9">
            <w:pPr>
              <w:jc w:val="both"/>
              <w:rPr>
                <w:sz w:val="20"/>
                <w:szCs w:val="20"/>
              </w:rPr>
            </w:pPr>
            <w:r w:rsidRPr="006A2420">
              <w:rPr>
                <w:sz w:val="20"/>
                <w:szCs w:val="20"/>
              </w:rPr>
              <w:t>AV ZOELO SOLA, 2100 - CENTRO - TRÊS RIOS - RJ</w:t>
            </w:r>
          </w:p>
        </w:tc>
        <w:tc>
          <w:tcPr>
            <w:tcW w:w="1725" w:type="dxa"/>
            <w:shd w:val="clear" w:color="auto" w:fill="auto"/>
            <w:vAlign w:val="center"/>
          </w:tcPr>
          <w:p w14:paraId="71356FEB" w14:textId="77777777" w:rsidR="00A8064A" w:rsidRPr="006A2420" w:rsidRDefault="00A8064A" w:rsidP="002E58E6">
            <w:pPr>
              <w:rPr>
                <w:sz w:val="20"/>
                <w:szCs w:val="20"/>
              </w:rPr>
            </w:pPr>
            <w:r w:rsidRPr="006A2420">
              <w:rPr>
                <w:sz w:val="20"/>
                <w:szCs w:val="20"/>
              </w:rPr>
              <w:t>25821-080</w:t>
            </w:r>
          </w:p>
        </w:tc>
      </w:tr>
      <w:tr w:rsidR="006A2420" w:rsidRPr="006A2420" w14:paraId="4DC33FD4" w14:textId="77777777" w:rsidTr="0073640D">
        <w:trPr>
          <w:trHeight w:val="600"/>
        </w:trPr>
        <w:tc>
          <w:tcPr>
            <w:tcW w:w="803" w:type="dxa"/>
            <w:vAlign w:val="center"/>
          </w:tcPr>
          <w:p w14:paraId="46796C09" w14:textId="77777777" w:rsidR="00A8064A" w:rsidRPr="006A2420" w:rsidRDefault="000D0D03" w:rsidP="002E58E6">
            <w:pPr>
              <w:rPr>
                <w:sz w:val="20"/>
                <w:szCs w:val="20"/>
              </w:rPr>
            </w:pPr>
            <w:r w:rsidRPr="006A2420">
              <w:rPr>
                <w:sz w:val="20"/>
                <w:szCs w:val="20"/>
              </w:rPr>
              <w:t>53</w:t>
            </w:r>
          </w:p>
        </w:tc>
        <w:tc>
          <w:tcPr>
            <w:tcW w:w="2310" w:type="dxa"/>
            <w:shd w:val="clear" w:color="auto" w:fill="auto"/>
            <w:vAlign w:val="center"/>
          </w:tcPr>
          <w:p w14:paraId="3B32667E" w14:textId="77777777" w:rsidR="00A8064A" w:rsidRPr="006A2420" w:rsidRDefault="00A8064A" w:rsidP="002E58E6">
            <w:pPr>
              <w:rPr>
                <w:sz w:val="20"/>
                <w:szCs w:val="20"/>
              </w:rPr>
            </w:pPr>
            <w:r w:rsidRPr="006A2420">
              <w:rPr>
                <w:sz w:val="20"/>
                <w:szCs w:val="20"/>
              </w:rPr>
              <w:t>Vigilância Epidemiológica</w:t>
            </w:r>
          </w:p>
        </w:tc>
        <w:tc>
          <w:tcPr>
            <w:tcW w:w="4530" w:type="dxa"/>
            <w:shd w:val="clear" w:color="auto" w:fill="auto"/>
            <w:vAlign w:val="center"/>
          </w:tcPr>
          <w:p w14:paraId="1792C5B8" w14:textId="77777777" w:rsidR="00A8064A" w:rsidRPr="006A2420" w:rsidRDefault="00A8064A" w:rsidP="00CF5934">
            <w:pPr>
              <w:jc w:val="both"/>
              <w:rPr>
                <w:sz w:val="20"/>
                <w:szCs w:val="20"/>
              </w:rPr>
            </w:pPr>
            <w:r w:rsidRPr="006A2420">
              <w:rPr>
                <w:sz w:val="20"/>
                <w:szCs w:val="20"/>
              </w:rPr>
              <w:t>RUA</w:t>
            </w:r>
            <w:r w:rsidR="00CF5934" w:rsidRPr="006A2420">
              <w:rPr>
                <w:sz w:val="20"/>
                <w:szCs w:val="20"/>
              </w:rPr>
              <w:t xml:space="preserve"> AVENIDA ALBERTO LAVINAS, 233</w:t>
            </w:r>
            <w:r w:rsidRPr="006A2420">
              <w:rPr>
                <w:sz w:val="20"/>
                <w:szCs w:val="20"/>
              </w:rPr>
              <w:t xml:space="preserve"> CENTRO - TRÊS RIOS - RJ</w:t>
            </w:r>
          </w:p>
        </w:tc>
        <w:tc>
          <w:tcPr>
            <w:tcW w:w="1725" w:type="dxa"/>
            <w:shd w:val="clear" w:color="auto" w:fill="auto"/>
            <w:vAlign w:val="center"/>
          </w:tcPr>
          <w:p w14:paraId="74B7E46E" w14:textId="77777777" w:rsidR="00A8064A" w:rsidRPr="006A2420" w:rsidRDefault="00CF5934" w:rsidP="002E58E6">
            <w:pPr>
              <w:rPr>
                <w:sz w:val="20"/>
                <w:szCs w:val="20"/>
              </w:rPr>
            </w:pPr>
            <w:r w:rsidRPr="006A2420">
              <w:rPr>
                <w:sz w:val="20"/>
                <w:szCs w:val="20"/>
              </w:rPr>
              <w:t>25804-100</w:t>
            </w:r>
          </w:p>
        </w:tc>
      </w:tr>
      <w:tr w:rsidR="006A2420" w:rsidRPr="006A2420" w14:paraId="5023E1A7" w14:textId="77777777" w:rsidTr="0073640D">
        <w:trPr>
          <w:trHeight w:val="600"/>
        </w:trPr>
        <w:tc>
          <w:tcPr>
            <w:tcW w:w="803" w:type="dxa"/>
            <w:vAlign w:val="center"/>
          </w:tcPr>
          <w:p w14:paraId="56748932" w14:textId="77777777" w:rsidR="00A8064A" w:rsidRPr="006A2420" w:rsidRDefault="000D0D03" w:rsidP="002E58E6">
            <w:pPr>
              <w:rPr>
                <w:sz w:val="20"/>
                <w:szCs w:val="20"/>
              </w:rPr>
            </w:pPr>
            <w:r w:rsidRPr="006A2420">
              <w:rPr>
                <w:sz w:val="20"/>
                <w:szCs w:val="20"/>
              </w:rPr>
              <w:t>54</w:t>
            </w:r>
          </w:p>
        </w:tc>
        <w:tc>
          <w:tcPr>
            <w:tcW w:w="2310" w:type="dxa"/>
            <w:shd w:val="clear" w:color="auto" w:fill="auto"/>
            <w:vAlign w:val="center"/>
          </w:tcPr>
          <w:p w14:paraId="4FC0338E" w14:textId="77777777" w:rsidR="00A8064A" w:rsidRPr="006A2420" w:rsidRDefault="00A8064A" w:rsidP="002E58E6">
            <w:pPr>
              <w:rPr>
                <w:sz w:val="20"/>
                <w:szCs w:val="20"/>
              </w:rPr>
            </w:pPr>
            <w:r w:rsidRPr="006A2420">
              <w:rPr>
                <w:sz w:val="20"/>
                <w:szCs w:val="20"/>
              </w:rPr>
              <w:t>Vigilância Sanitária</w:t>
            </w:r>
          </w:p>
        </w:tc>
        <w:tc>
          <w:tcPr>
            <w:tcW w:w="4530" w:type="dxa"/>
            <w:shd w:val="clear" w:color="auto" w:fill="auto"/>
            <w:vAlign w:val="center"/>
          </w:tcPr>
          <w:p w14:paraId="1B86BA1C" w14:textId="77777777" w:rsidR="00A8064A" w:rsidRPr="006A2420" w:rsidRDefault="00A8064A" w:rsidP="00DF43D9">
            <w:pPr>
              <w:jc w:val="both"/>
              <w:rPr>
                <w:sz w:val="20"/>
                <w:szCs w:val="20"/>
              </w:rPr>
            </w:pPr>
            <w:r w:rsidRPr="006A2420">
              <w:rPr>
                <w:sz w:val="20"/>
                <w:szCs w:val="20"/>
              </w:rPr>
              <w:t>RUA DA MAÇONARIA, 320 - CENTRO - TRÊS RIOS - RJ</w:t>
            </w:r>
          </w:p>
        </w:tc>
        <w:tc>
          <w:tcPr>
            <w:tcW w:w="1725" w:type="dxa"/>
            <w:shd w:val="clear" w:color="auto" w:fill="auto"/>
            <w:vAlign w:val="center"/>
          </w:tcPr>
          <w:p w14:paraId="1A9E90C0" w14:textId="77777777" w:rsidR="00A8064A" w:rsidRPr="006A2420" w:rsidRDefault="00A8064A" w:rsidP="002E58E6">
            <w:pPr>
              <w:rPr>
                <w:sz w:val="20"/>
                <w:szCs w:val="20"/>
              </w:rPr>
            </w:pPr>
            <w:r w:rsidRPr="006A2420">
              <w:rPr>
                <w:sz w:val="20"/>
                <w:szCs w:val="20"/>
              </w:rPr>
              <w:t>25805-025</w:t>
            </w:r>
          </w:p>
        </w:tc>
      </w:tr>
      <w:tr w:rsidR="006A2420" w:rsidRPr="006A2420" w14:paraId="07E90B34" w14:textId="77777777" w:rsidTr="0073640D">
        <w:trPr>
          <w:trHeight w:val="600"/>
        </w:trPr>
        <w:tc>
          <w:tcPr>
            <w:tcW w:w="803" w:type="dxa"/>
            <w:vAlign w:val="center"/>
          </w:tcPr>
          <w:p w14:paraId="0B949D96" w14:textId="77777777" w:rsidR="00A8064A" w:rsidRPr="006A2420" w:rsidRDefault="000D0D03" w:rsidP="002E58E6">
            <w:pPr>
              <w:rPr>
                <w:sz w:val="20"/>
                <w:szCs w:val="20"/>
              </w:rPr>
            </w:pPr>
            <w:r w:rsidRPr="006A2420">
              <w:rPr>
                <w:sz w:val="20"/>
                <w:szCs w:val="20"/>
              </w:rPr>
              <w:t>55</w:t>
            </w:r>
          </w:p>
        </w:tc>
        <w:tc>
          <w:tcPr>
            <w:tcW w:w="2310" w:type="dxa"/>
            <w:shd w:val="clear" w:color="auto" w:fill="auto"/>
            <w:vAlign w:val="center"/>
          </w:tcPr>
          <w:p w14:paraId="5F6E35C4" w14:textId="77777777" w:rsidR="00A8064A" w:rsidRPr="006A2420" w:rsidRDefault="00A8064A" w:rsidP="002E58E6">
            <w:pPr>
              <w:rPr>
                <w:sz w:val="20"/>
                <w:szCs w:val="20"/>
              </w:rPr>
            </w:pPr>
            <w:r w:rsidRPr="006A2420">
              <w:rPr>
                <w:sz w:val="20"/>
                <w:szCs w:val="20"/>
              </w:rPr>
              <w:t>Vigilância Ambiental</w:t>
            </w:r>
          </w:p>
        </w:tc>
        <w:tc>
          <w:tcPr>
            <w:tcW w:w="4530" w:type="dxa"/>
            <w:shd w:val="clear" w:color="auto" w:fill="auto"/>
            <w:vAlign w:val="center"/>
          </w:tcPr>
          <w:p w14:paraId="22119BD6" w14:textId="77777777" w:rsidR="00A8064A" w:rsidRPr="006A2420" w:rsidRDefault="00A8064A" w:rsidP="00DF43D9">
            <w:pPr>
              <w:jc w:val="both"/>
              <w:rPr>
                <w:sz w:val="20"/>
                <w:szCs w:val="20"/>
              </w:rPr>
            </w:pPr>
            <w:r w:rsidRPr="006A2420">
              <w:rPr>
                <w:sz w:val="20"/>
                <w:szCs w:val="20"/>
              </w:rPr>
              <w:t>RUA PASTOR PAULO JOSÉ DA SILVA, 02 - VILA ISABEL - TRÊS RIOS - RJ</w:t>
            </w:r>
          </w:p>
        </w:tc>
        <w:tc>
          <w:tcPr>
            <w:tcW w:w="1725" w:type="dxa"/>
            <w:shd w:val="clear" w:color="auto" w:fill="auto"/>
            <w:vAlign w:val="center"/>
          </w:tcPr>
          <w:p w14:paraId="18942F58" w14:textId="77777777" w:rsidR="00A8064A" w:rsidRPr="006A2420" w:rsidRDefault="00A8064A" w:rsidP="002E58E6">
            <w:pPr>
              <w:rPr>
                <w:sz w:val="20"/>
                <w:szCs w:val="20"/>
              </w:rPr>
            </w:pPr>
            <w:r w:rsidRPr="006A2420">
              <w:rPr>
                <w:sz w:val="20"/>
                <w:szCs w:val="20"/>
              </w:rPr>
              <w:t>25812-090</w:t>
            </w:r>
          </w:p>
        </w:tc>
      </w:tr>
    </w:tbl>
    <w:p w14:paraId="125F8144" w14:textId="77777777" w:rsidR="003B750A" w:rsidRPr="006A2420" w:rsidRDefault="003B750A" w:rsidP="004B2630">
      <w:pPr>
        <w:spacing w:line="360" w:lineRule="auto"/>
        <w:ind w:right="228"/>
        <w:jc w:val="both"/>
      </w:pPr>
    </w:p>
    <w:p w14:paraId="74EECA18" w14:textId="77777777" w:rsidR="003B750A" w:rsidRPr="006A2420" w:rsidRDefault="003B750A" w:rsidP="004C7E6F">
      <w:pPr>
        <w:spacing w:line="360" w:lineRule="auto"/>
        <w:rPr>
          <w:b/>
          <w:bCs/>
        </w:rPr>
      </w:pPr>
      <w:r w:rsidRPr="006A2420">
        <w:rPr>
          <w:b/>
          <w:bCs/>
        </w:rPr>
        <w:t>5.5.2. Prazo de execução dos serviços</w:t>
      </w:r>
    </w:p>
    <w:p w14:paraId="466B90B8" w14:textId="77777777" w:rsidR="00A66C76" w:rsidRPr="006A2420" w:rsidRDefault="003B750A" w:rsidP="004B2630">
      <w:pPr>
        <w:spacing w:line="276" w:lineRule="auto"/>
        <w:jc w:val="both"/>
      </w:pPr>
      <w:r w:rsidRPr="006A2420">
        <w:t xml:space="preserve">5.5.2.1 </w:t>
      </w:r>
      <w:r w:rsidR="00A66C76" w:rsidRPr="006A2420">
        <w:t>O prazo de implantação será de 3 (três) meses consecutivos e começará a contar a partir da data indicada no Termo de Autorização de Início dos Serviços a ser emitido pela Secretaria Municipal de Saúde.</w:t>
      </w:r>
    </w:p>
    <w:p w14:paraId="33F6690E" w14:textId="49E08C1A" w:rsidR="003B750A" w:rsidRPr="006A2420" w:rsidRDefault="003B750A" w:rsidP="004B2630">
      <w:pPr>
        <w:spacing w:line="276" w:lineRule="auto"/>
        <w:jc w:val="both"/>
      </w:pPr>
      <w:r w:rsidRPr="006A2420">
        <w:t>5.5.2.2. O prazo poderá ser prorrogado</w:t>
      </w:r>
      <w:r w:rsidR="009B00A4" w:rsidRPr="006A2420">
        <w:t xml:space="preserve"> caso</w:t>
      </w:r>
      <w:r w:rsidRPr="006A2420">
        <w:t xml:space="preserve"> mantidas as demais condições da contratação e assegurada a manutenção do seu equilíbrio econômico-financeiro, desde que ocorram motivos devidamente evidenciados e sujeitos à análise prévia do setor requisitante.</w:t>
      </w:r>
    </w:p>
    <w:p w14:paraId="0F291980" w14:textId="77777777" w:rsidR="003B750A" w:rsidRPr="006A2420" w:rsidRDefault="003B750A" w:rsidP="004B2630">
      <w:pPr>
        <w:spacing w:line="276" w:lineRule="auto"/>
        <w:jc w:val="both"/>
        <w:rPr>
          <w:highlight w:val="yellow"/>
        </w:rPr>
      </w:pPr>
      <w:r w:rsidRPr="006A2420">
        <w:t>5.5.2.3. Eventual pedido de prorrogação deverá ser encaminhado à Secretar</w:t>
      </w:r>
      <w:r w:rsidR="00410F61" w:rsidRPr="006A2420">
        <w:t>ia Municipal de Saúde</w:t>
      </w:r>
      <w:r w:rsidRPr="006A2420">
        <w:t>, localizada à</w:t>
      </w:r>
      <w:r w:rsidR="00410F61" w:rsidRPr="006A2420">
        <w:t xml:space="preserve"> Rua da Maçonaria nº 320 – Centro – Três Rios, Telefone: (24) 2255-2354 e-mail: compras.saude@tresrios.rj.gov.br</w:t>
      </w:r>
    </w:p>
    <w:p w14:paraId="36C40E0E" w14:textId="77777777" w:rsidR="00EC5DC6" w:rsidRPr="006A2420" w:rsidRDefault="00EC5DC6" w:rsidP="004B2630">
      <w:pPr>
        <w:spacing w:line="360" w:lineRule="auto"/>
        <w:ind w:right="228"/>
        <w:jc w:val="both"/>
      </w:pPr>
    </w:p>
    <w:p w14:paraId="1A5BFEAA" w14:textId="77777777" w:rsidR="00F61B44" w:rsidRPr="006A2420" w:rsidRDefault="0045115D" w:rsidP="004C7E6F">
      <w:pPr>
        <w:spacing w:line="360" w:lineRule="auto"/>
      </w:pPr>
      <w:r w:rsidRPr="006A2420">
        <w:rPr>
          <w:b/>
        </w:rPr>
        <w:t>5</w:t>
      </w:r>
      <w:r w:rsidR="00815D42" w:rsidRPr="006A2420">
        <w:rPr>
          <w:b/>
        </w:rPr>
        <w:t>.</w:t>
      </w:r>
      <w:r w:rsidR="004F11AB" w:rsidRPr="006A2420">
        <w:rPr>
          <w:b/>
        </w:rPr>
        <w:t>6</w:t>
      </w:r>
      <w:r w:rsidR="00F61B44" w:rsidRPr="006A2420">
        <w:rPr>
          <w:b/>
        </w:rPr>
        <w:t xml:space="preserve"> Garantia do </w:t>
      </w:r>
      <w:r w:rsidR="00B16C63" w:rsidRPr="006A2420">
        <w:rPr>
          <w:b/>
        </w:rPr>
        <w:t>serviço</w:t>
      </w:r>
    </w:p>
    <w:p w14:paraId="56456F7C" w14:textId="77777777" w:rsidR="005C41CF" w:rsidRPr="006A2420" w:rsidRDefault="004B2630" w:rsidP="004C7E6F">
      <w:pPr>
        <w:pStyle w:val="Corpodetexto"/>
        <w:spacing w:before="107" w:line="360" w:lineRule="auto"/>
        <w:ind w:left="196"/>
        <w:jc w:val="both"/>
        <w:rPr>
          <w:rFonts w:ascii="Times New Roman" w:hAnsi="Times New Roman" w:cs="Times New Roman"/>
          <w:spacing w:val="-1"/>
          <w:sz w:val="24"/>
          <w:szCs w:val="24"/>
        </w:rPr>
      </w:pPr>
      <w:r w:rsidRPr="006A2420">
        <w:rPr>
          <w:rFonts w:ascii="Times New Roman" w:hAnsi="Times New Roman" w:cs="Times New Roman"/>
          <w:spacing w:val="-1"/>
          <w:sz w:val="24"/>
          <w:szCs w:val="24"/>
        </w:rPr>
        <w:t>( x</w:t>
      </w:r>
      <w:r w:rsidR="00B546A5" w:rsidRPr="006A2420">
        <w:rPr>
          <w:rFonts w:ascii="Times New Roman" w:hAnsi="Times New Roman" w:cs="Times New Roman"/>
          <w:spacing w:val="-1"/>
          <w:sz w:val="24"/>
          <w:szCs w:val="24"/>
        </w:rPr>
        <w:t xml:space="preserve"> </w:t>
      </w:r>
      <w:r w:rsidR="005C41CF" w:rsidRPr="006A2420">
        <w:rPr>
          <w:rFonts w:ascii="Times New Roman" w:hAnsi="Times New Roman" w:cs="Times New Roman"/>
          <w:spacing w:val="-1"/>
          <w:sz w:val="24"/>
          <w:szCs w:val="24"/>
        </w:rPr>
        <w:t>)</w:t>
      </w:r>
      <w:r w:rsidR="00CB2BDF" w:rsidRPr="006A2420">
        <w:rPr>
          <w:rFonts w:ascii="Times New Roman" w:hAnsi="Times New Roman" w:cs="Times New Roman"/>
          <w:spacing w:val="-1"/>
          <w:sz w:val="24"/>
          <w:szCs w:val="24"/>
        </w:rPr>
        <w:t xml:space="preserve"> </w:t>
      </w:r>
      <w:r w:rsidR="005C41CF" w:rsidRPr="006A2420">
        <w:rPr>
          <w:rFonts w:ascii="Times New Roman" w:hAnsi="Times New Roman" w:cs="Times New Roman"/>
          <w:spacing w:val="-1"/>
          <w:sz w:val="24"/>
          <w:szCs w:val="24"/>
        </w:rPr>
        <w:t>Não</w:t>
      </w:r>
      <w:r w:rsidR="00B16C63" w:rsidRPr="006A2420">
        <w:rPr>
          <w:rFonts w:ascii="Times New Roman" w:hAnsi="Times New Roman" w:cs="Times New Roman"/>
          <w:spacing w:val="-1"/>
          <w:sz w:val="24"/>
          <w:szCs w:val="24"/>
        </w:rPr>
        <w:t xml:space="preserve"> será exigida garantia do serviço.</w:t>
      </w:r>
    </w:p>
    <w:p w14:paraId="40D2DCEF" w14:textId="77777777" w:rsidR="00F61B44" w:rsidRPr="006A2420" w:rsidRDefault="00F61B44" w:rsidP="004C7E6F">
      <w:pPr>
        <w:pStyle w:val="Corpodetexto"/>
        <w:spacing w:before="107" w:line="360" w:lineRule="auto"/>
        <w:ind w:left="196"/>
        <w:jc w:val="both"/>
        <w:rPr>
          <w:rFonts w:ascii="Times New Roman" w:hAnsi="Times New Roman" w:cs="Times New Roman"/>
          <w:sz w:val="24"/>
          <w:szCs w:val="24"/>
        </w:rPr>
      </w:pPr>
    </w:p>
    <w:p w14:paraId="7472A472" w14:textId="77777777" w:rsidR="005C41CF" w:rsidRPr="006A2420" w:rsidRDefault="0045115D" w:rsidP="004C7E6F">
      <w:pPr>
        <w:pStyle w:val="Default"/>
        <w:spacing w:after="60" w:line="360" w:lineRule="auto"/>
        <w:ind w:left="176" w:right="227"/>
        <w:jc w:val="both"/>
        <w:rPr>
          <w:rFonts w:eastAsia="Arial MT"/>
          <w:color w:val="auto"/>
          <w:lang w:val="pt-PT" w:eastAsia="en-US"/>
        </w:rPr>
      </w:pPr>
      <w:r w:rsidRPr="006A2420">
        <w:rPr>
          <w:b/>
          <w:color w:val="auto"/>
        </w:rPr>
        <w:t>6</w:t>
      </w:r>
      <w:r w:rsidR="005C41CF" w:rsidRPr="006A2420">
        <w:rPr>
          <w:b/>
          <w:color w:val="auto"/>
        </w:rPr>
        <w:t xml:space="preserve">. MODELO DE GESTÃO DO CONTRATO - </w:t>
      </w:r>
      <w:r w:rsidR="005C41CF" w:rsidRPr="006A2420">
        <w:rPr>
          <w:color w:val="auto"/>
        </w:rPr>
        <w:t xml:space="preserve"> art. 6º, XXIII, “f”, da Lei nº 14.133/2021</w:t>
      </w:r>
    </w:p>
    <w:p w14:paraId="6D1BB1A2" w14:textId="77777777" w:rsidR="005C41CF" w:rsidRPr="006A2420" w:rsidRDefault="005C41CF" w:rsidP="004B2630">
      <w:pPr>
        <w:spacing w:line="276" w:lineRule="auto"/>
        <w:jc w:val="both"/>
      </w:pPr>
      <w:r w:rsidRPr="006A2420">
        <w:t>O contrato deverá ser executado fielmente pelas partes, de acordo com as cláusulas avençadas e as normas da Lei nº 14.133, de 2021, e cada parte responderá pelas consequências de sua inexecução total ou parcial.</w:t>
      </w:r>
    </w:p>
    <w:p w14:paraId="5A7A7662" w14:textId="77777777" w:rsidR="005C41CF" w:rsidRPr="006A2420" w:rsidRDefault="005C41CF" w:rsidP="004B2630">
      <w:pPr>
        <w:spacing w:line="276" w:lineRule="auto"/>
        <w:jc w:val="both"/>
      </w:pPr>
      <w:r w:rsidRPr="006A2420">
        <w:t>Em caso de impedimento, ordem de paralisação ou suspensão do contrato, o cronograma de execução será prorrogado automaticamente pelo tempo correspondente, anotadas tais circunstâncias mediante simples apostila.</w:t>
      </w:r>
    </w:p>
    <w:p w14:paraId="271C620C" w14:textId="77777777" w:rsidR="005C41CF" w:rsidRPr="006A2420" w:rsidRDefault="005C41CF" w:rsidP="004B2630">
      <w:pPr>
        <w:spacing w:line="276" w:lineRule="auto"/>
        <w:jc w:val="both"/>
      </w:pPr>
      <w:r w:rsidRPr="006A2420">
        <w:lastRenderedPageBreak/>
        <w:t>As comunicações entre o órgão ou entidade e a contratada devem ser realizadas por escrito sempre que o ato exigir tal formalidade, admitindo-se o uso de mensagem eletrônica para esse fim.</w:t>
      </w:r>
    </w:p>
    <w:p w14:paraId="06EA350A" w14:textId="77777777" w:rsidR="005C41CF" w:rsidRPr="006A2420" w:rsidRDefault="005C41CF" w:rsidP="004B2630">
      <w:pPr>
        <w:spacing w:line="276" w:lineRule="auto"/>
        <w:jc w:val="both"/>
      </w:pPr>
      <w:r w:rsidRPr="006A2420">
        <w:t>O órgão ou entidade poderá convocar representante da empresa para adoção de providências que devam ser cumpridas de imediato.</w:t>
      </w:r>
    </w:p>
    <w:p w14:paraId="62016978" w14:textId="77777777" w:rsidR="005C41CF" w:rsidRPr="006A2420" w:rsidRDefault="005C41CF" w:rsidP="004B2630">
      <w:pPr>
        <w:spacing w:line="276" w:lineRule="auto"/>
        <w:jc w:val="both"/>
      </w:pPr>
      <w:r w:rsidRPr="006A2420">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B37FA35" w14:textId="77777777" w:rsidR="005C41CF" w:rsidRPr="006A2420" w:rsidRDefault="005C41CF" w:rsidP="00C948D5">
      <w:pPr>
        <w:pStyle w:val="Nivel2"/>
      </w:pPr>
    </w:p>
    <w:p w14:paraId="5D86A662" w14:textId="77777777" w:rsidR="005C41CF" w:rsidRPr="006A2420" w:rsidRDefault="00076754" w:rsidP="004C7E6F">
      <w:pPr>
        <w:spacing w:after="120" w:line="360" w:lineRule="auto"/>
        <w:rPr>
          <w:b/>
          <w:bCs/>
        </w:rPr>
      </w:pPr>
      <w:r w:rsidRPr="006A2420">
        <w:rPr>
          <w:b/>
          <w:bCs/>
        </w:rPr>
        <w:t xml:space="preserve">6.1 </w:t>
      </w:r>
      <w:r w:rsidR="005C41CF" w:rsidRPr="006A2420">
        <w:rPr>
          <w:b/>
          <w:bCs/>
        </w:rPr>
        <w:t>Gestão e Fiscalização do Contrato</w:t>
      </w:r>
    </w:p>
    <w:p w14:paraId="11A9E36F" w14:textId="5255EAD3" w:rsidR="005C41CF" w:rsidRPr="006A2420" w:rsidRDefault="005C41CF" w:rsidP="00562AF8">
      <w:pPr>
        <w:spacing w:line="276" w:lineRule="auto"/>
        <w:jc w:val="both"/>
      </w:pPr>
      <w:r w:rsidRPr="006A2420">
        <w:t xml:space="preserve">A execução do contrato deverá ser acompanhada e fiscalizada pelo(s) </w:t>
      </w:r>
      <w:proofErr w:type="spellStart"/>
      <w:r w:rsidRPr="006A2420">
        <w:t>gestore</w:t>
      </w:r>
      <w:proofErr w:type="spellEnd"/>
      <w:r w:rsidRPr="006A2420">
        <w:t>(es) e fiscal(</w:t>
      </w:r>
      <w:proofErr w:type="spellStart"/>
      <w:r w:rsidRPr="006A2420">
        <w:t>is</w:t>
      </w:r>
      <w:proofErr w:type="spellEnd"/>
      <w:r w:rsidRPr="006A2420">
        <w:t>) do contrato, ou pelos respectivos substitutos nos termos do Decreto Municipal nº 7.050/2023. (</w:t>
      </w:r>
      <w:hyperlink r:id="rId8" w:anchor="art117">
        <w:r w:rsidRPr="006A2420">
          <w:rPr>
            <w:rStyle w:val="Hyperlink"/>
            <w:color w:val="auto"/>
          </w:rPr>
          <w:t>Lei nº 14.133, de 2021, art. 117, caput</w:t>
        </w:r>
      </w:hyperlink>
      <w:r w:rsidRPr="006A2420">
        <w:t>).</w:t>
      </w:r>
    </w:p>
    <w:p w14:paraId="3D86C708" w14:textId="77777777" w:rsidR="00793545" w:rsidRPr="006A2420" w:rsidRDefault="00793545" w:rsidP="00562AF8">
      <w:pPr>
        <w:spacing w:line="276" w:lineRule="auto"/>
      </w:pPr>
    </w:p>
    <w:p w14:paraId="768E5019" w14:textId="77777777" w:rsidR="001960E8" w:rsidRPr="006A2420" w:rsidRDefault="001960E8" w:rsidP="00562AF8">
      <w:pPr>
        <w:spacing w:line="276" w:lineRule="auto"/>
      </w:pPr>
    </w:p>
    <w:p w14:paraId="4CA3D940" w14:textId="77777777" w:rsidR="001960E8" w:rsidRPr="006A2420" w:rsidRDefault="001960E8" w:rsidP="00562AF8">
      <w:pPr>
        <w:spacing w:line="276" w:lineRule="auto"/>
      </w:pPr>
    </w:p>
    <w:p w14:paraId="44D243FE" w14:textId="77777777" w:rsidR="005C41CF" w:rsidRPr="006A2420" w:rsidRDefault="005C41CF" w:rsidP="00562AF8">
      <w:pPr>
        <w:spacing w:line="276" w:lineRule="auto"/>
      </w:pPr>
      <w:r w:rsidRPr="006A2420">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6A2420" w:rsidRPr="006A2420" w14:paraId="4B21FAFE" w14:textId="77777777" w:rsidTr="00533C40">
        <w:tc>
          <w:tcPr>
            <w:tcW w:w="8405" w:type="dxa"/>
            <w:shd w:val="clear" w:color="auto" w:fill="auto"/>
          </w:tcPr>
          <w:p w14:paraId="518735A6" w14:textId="77777777" w:rsidR="005C41CF" w:rsidRPr="006A2420" w:rsidRDefault="005C41CF" w:rsidP="00562AF8">
            <w:pPr>
              <w:spacing w:line="276" w:lineRule="auto"/>
            </w:pPr>
            <w:r w:rsidRPr="006A2420">
              <w:t>Nome:</w:t>
            </w:r>
            <w:r w:rsidR="00AD014A" w:rsidRPr="006A2420">
              <w:t xml:space="preserve"> Felipe Santos Neves</w:t>
            </w:r>
          </w:p>
        </w:tc>
      </w:tr>
      <w:tr w:rsidR="006A2420" w:rsidRPr="006A2420" w14:paraId="26FB3A25" w14:textId="77777777" w:rsidTr="00533C40">
        <w:tc>
          <w:tcPr>
            <w:tcW w:w="8405" w:type="dxa"/>
            <w:shd w:val="clear" w:color="auto" w:fill="auto"/>
          </w:tcPr>
          <w:p w14:paraId="71A6CC5F" w14:textId="77777777" w:rsidR="005C41CF" w:rsidRPr="006A2420" w:rsidRDefault="005C41CF" w:rsidP="00562AF8">
            <w:pPr>
              <w:spacing w:line="276" w:lineRule="auto"/>
            </w:pPr>
            <w:r w:rsidRPr="006A2420">
              <w:t>Cargo:</w:t>
            </w:r>
            <w:r w:rsidR="00AD014A" w:rsidRPr="006A2420">
              <w:t xml:space="preserve"> Diretor Financeiro</w:t>
            </w:r>
          </w:p>
        </w:tc>
      </w:tr>
      <w:tr w:rsidR="006A2420" w:rsidRPr="006A2420" w14:paraId="04FF6C0B" w14:textId="77777777" w:rsidTr="00533C40">
        <w:tc>
          <w:tcPr>
            <w:tcW w:w="8405" w:type="dxa"/>
            <w:shd w:val="clear" w:color="auto" w:fill="auto"/>
          </w:tcPr>
          <w:p w14:paraId="0EF26AFF" w14:textId="77777777" w:rsidR="005C41CF" w:rsidRPr="006A2420" w:rsidRDefault="005C41CF" w:rsidP="00562AF8">
            <w:pPr>
              <w:spacing w:line="276" w:lineRule="auto"/>
            </w:pPr>
            <w:r w:rsidRPr="006A2420">
              <w:t>Matrícula:</w:t>
            </w:r>
            <w:r w:rsidR="00AD014A" w:rsidRPr="006A2420">
              <w:t xml:space="preserve"> 124.3452</w:t>
            </w:r>
          </w:p>
        </w:tc>
      </w:tr>
      <w:tr w:rsidR="005C41CF" w:rsidRPr="006A2420" w14:paraId="218E6EC1" w14:textId="77777777" w:rsidTr="00533C40">
        <w:tc>
          <w:tcPr>
            <w:tcW w:w="8405" w:type="dxa"/>
            <w:shd w:val="clear" w:color="auto" w:fill="auto"/>
          </w:tcPr>
          <w:p w14:paraId="55E08656" w14:textId="77777777" w:rsidR="005C41CF" w:rsidRPr="006A2420" w:rsidRDefault="005C41CF" w:rsidP="00562AF8">
            <w:pPr>
              <w:spacing w:line="276" w:lineRule="auto"/>
            </w:pPr>
            <w:r w:rsidRPr="006A2420">
              <w:t>E-mail:</w:t>
            </w:r>
            <w:r w:rsidR="00AD014A" w:rsidRPr="006A2420">
              <w:t xml:space="preserve"> saude@tresrios.rj.gov.br</w:t>
            </w:r>
          </w:p>
        </w:tc>
      </w:tr>
    </w:tbl>
    <w:p w14:paraId="703BAFF6" w14:textId="77777777" w:rsidR="005C41CF" w:rsidRPr="006A2420" w:rsidRDefault="005C41CF" w:rsidP="00562AF8">
      <w:pPr>
        <w:spacing w:line="276" w:lineRule="auto"/>
      </w:pPr>
    </w:p>
    <w:p w14:paraId="3CDA6601" w14:textId="77777777" w:rsidR="005C41CF" w:rsidRPr="006A2420" w:rsidRDefault="005C41CF" w:rsidP="00562AF8">
      <w:pPr>
        <w:spacing w:line="276" w:lineRule="auto"/>
      </w:pPr>
      <w:r w:rsidRPr="006A2420">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6A2420" w:rsidRPr="006A2420" w14:paraId="7C9E26A9" w14:textId="77777777" w:rsidTr="005C41CF">
        <w:tc>
          <w:tcPr>
            <w:tcW w:w="7774" w:type="dxa"/>
            <w:shd w:val="clear" w:color="auto" w:fill="auto"/>
          </w:tcPr>
          <w:p w14:paraId="21881519" w14:textId="77777777" w:rsidR="005C41CF" w:rsidRPr="006A2420" w:rsidRDefault="005C41CF" w:rsidP="00562AF8">
            <w:pPr>
              <w:spacing w:line="276" w:lineRule="auto"/>
            </w:pPr>
            <w:r w:rsidRPr="006A2420">
              <w:t>Nome:</w:t>
            </w:r>
            <w:r w:rsidR="00AD014A" w:rsidRPr="006A2420">
              <w:t xml:space="preserve"> </w:t>
            </w:r>
            <w:proofErr w:type="spellStart"/>
            <w:r w:rsidR="00AD014A" w:rsidRPr="006A2420">
              <w:t>Handerson</w:t>
            </w:r>
            <w:proofErr w:type="spellEnd"/>
            <w:r w:rsidR="00AD014A" w:rsidRPr="006A2420">
              <w:t xml:space="preserve"> Luiz </w:t>
            </w:r>
            <w:proofErr w:type="spellStart"/>
            <w:r w:rsidR="00AD014A" w:rsidRPr="006A2420">
              <w:t>Saggioro</w:t>
            </w:r>
            <w:proofErr w:type="spellEnd"/>
            <w:r w:rsidR="00AD014A" w:rsidRPr="006A2420">
              <w:t xml:space="preserve"> Ferreira</w:t>
            </w:r>
          </w:p>
        </w:tc>
      </w:tr>
      <w:tr w:rsidR="006A2420" w:rsidRPr="006A2420" w14:paraId="1D36F559" w14:textId="77777777" w:rsidTr="005C41CF">
        <w:tc>
          <w:tcPr>
            <w:tcW w:w="7774" w:type="dxa"/>
            <w:shd w:val="clear" w:color="auto" w:fill="auto"/>
          </w:tcPr>
          <w:p w14:paraId="5A3E25A4" w14:textId="77777777" w:rsidR="005C41CF" w:rsidRPr="006A2420" w:rsidRDefault="005C41CF" w:rsidP="00562AF8">
            <w:pPr>
              <w:spacing w:line="276" w:lineRule="auto"/>
            </w:pPr>
            <w:r w:rsidRPr="006A2420">
              <w:t>Cargo:</w:t>
            </w:r>
            <w:r w:rsidR="00AD014A" w:rsidRPr="006A2420">
              <w:t xml:space="preserve"> Oficial Administrativo</w:t>
            </w:r>
          </w:p>
        </w:tc>
      </w:tr>
      <w:tr w:rsidR="006A2420" w:rsidRPr="006A2420" w14:paraId="211DC06E" w14:textId="77777777" w:rsidTr="005C41CF">
        <w:tc>
          <w:tcPr>
            <w:tcW w:w="7774" w:type="dxa"/>
            <w:shd w:val="clear" w:color="auto" w:fill="auto"/>
          </w:tcPr>
          <w:p w14:paraId="606F18F8" w14:textId="77777777" w:rsidR="005C41CF" w:rsidRPr="006A2420" w:rsidRDefault="005C41CF" w:rsidP="00562AF8">
            <w:pPr>
              <w:spacing w:line="276" w:lineRule="auto"/>
            </w:pPr>
            <w:r w:rsidRPr="006A2420">
              <w:t>Matrícula:</w:t>
            </w:r>
            <w:r w:rsidR="00AD014A" w:rsidRPr="006A2420">
              <w:t xml:space="preserve"> 111.2126</w:t>
            </w:r>
          </w:p>
        </w:tc>
      </w:tr>
      <w:tr w:rsidR="005C41CF" w:rsidRPr="006A2420" w14:paraId="04BE5FF8" w14:textId="77777777" w:rsidTr="005C41CF">
        <w:tc>
          <w:tcPr>
            <w:tcW w:w="7774" w:type="dxa"/>
            <w:shd w:val="clear" w:color="auto" w:fill="auto"/>
          </w:tcPr>
          <w:p w14:paraId="0D6C09BD" w14:textId="77777777" w:rsidR="005C41CF" w:rsidRPr="006A2420" w:rsidRDefault="005C41CF" w:rsidP="00562AF8">
            <w:pPr>
              <w:spacing w:line="276" w:lineRule="auto"/>
            </w:pPr>
            <w:r w:rsidRPr="006A2420">
              <w:t>E-mail:</w:t>
            </w:r>
            <w:r w:rsidR="00AD014A" w:rsidRPr="006A2420">
              <w:t xml:space="preserve"> ti.saude@tresrios.rj.gov.br</w:t>
            </w:r>
          </w:p>
        </w:tc>
      </w:tr>
    </w:tbl>
    <w:p w14:paraId="16746B70" w14:textId="77777777" w:rsidR="00AD014A" w:rsidRPr="006A2420" w:rsidRDefault="00AD014A" w:rsidP="00703B4F">
      <w:pPr>
        <w:spacing w:line="360" w:lineRule="auto"/>
        <w:ind w:right="227"/>
        <w:jc w:val="both"/>
      </w:pPr>
    </w:p>
    <w:p w14:paraId="0B4A5FF6" w14:textId="77777777" w:rsidR="005C41CF" w:rsidRPr="006A2420" w:rsidRDefault="00B87879" w:rsidP="004C7E6F">
      <w:pPr>
        <w:spacing w:after="120" w:line="360" w:lineRule="auto"/>
        <w:ind w:left="198" w:right="227"/>
        <w:jc w:val="both"/>
        <w:rPr>
          <w:b/>
        </w:rPr>
      </w:pPr>
      <w:r w:rsidRPr="006A2420">
        <w:rPr>
          <w:b/>
        </w:rPr>
        <w:t>6</w:t>
      </w:r>
      <w:r w:rsidR="005C41CF" w:rsidRPr="006A2420">
        <w:rPr>
          <w:b/>
        </w:rPr>
        <w:t xml:space="preserve">.2. OBRIGAÇÕES </w:t>
      </w:r>
      <w:r w:rsidR="00BC12D9" w:rsidRPr="006A2420">
        <w:rPr>
          <w:b/>
        </w:rPr>
        <w:t>DO CONTRATANTE</w:t>
      </w:r>
    </w:p>
    <w:p w14:paraId="3F5023A7" w14:textId="77777777" w:rsidR="00BC12D9" w:rsidRPr="006A2420" w:rsidRDefault="00565C02" w:rsidP="00562AF8">
      <w:pPr>
        <w:pStyle w:val="Nivel2"/>
        <w:spacing w:line="276" w:lineRule="auto"/>
      </w:pPr>
      <w:r w:rsidRPr="006A2420">
        <w:t xml:space="preserve">   </w:t>
      </w:r>
      <w:r w:rsidR="00B87879" w:rsidRPr="006A2420">
        <w:t>6</w:t>
      </w:r>
      <w:r w:rsidR="00BC12D9" w:rsidRPr="006A2420">
        <w:t>.2.1 São obrigações do CONTRATANTE:</w:t>
      </w:r>
    </w:p>
    <w:p w14:paraId="00749BDB" w14:textId="77777777" w:rsidR="00B66249" w:rsidRPr="006A2420" w:rsidRDefault="00B66249" w:rsidP="00562AF8">
      <w:pPr>
        <w:pStyle w:val="Nivel2"/>
        <w:numPr>
          <w:ilvl w:val="0"/>
          <w:numId w:val="13"/>
        </w:numPr>
        <w:spacing w:line="276" w:lineRule="auto"/>
      </w:pPr>
      <w:r w:rsidRPr="006A2420">
        <w:t xml:space="preserve">Proporcionar todas as facilidades indispensáveis à boa execução das obrigações contratuais, inclusive permitindo o acesso de prepostos ou representantes da empresa contratada às dependências do Município, no trato de questões relacionadas à execução do objeto. </w:t>
      </w:r>
    </w:p>
    <w:p w14:paraId="148BE067" w14:textId="77777777" w:rsidR="00B66249" w:rsidRPr="006A2420" w:rsidRDefault="00B66249" w:rsidP="00562AF8">
      <w:pPr>
        <w:pStyle w:val="Nivel2"/>
        <w:numPr>
          <w:ilvl w:val="0"/>
          <w:numId w:val="13"/>
        </w:numPr>
        <w:spacing w:line="276" w:lineRule="auto"/>
      </w:pPr>
      <w:r w:rsidRPr="006A2420">
        <w:lastRenderedPageBreak/>
        <w:t xml:space="preserve">Prestar informações e esclarecimentos necessários à execução do objeto, que venham a ser solicitados por representante legal ou preposto da </w:t>
      </w:r>
      <w:r w:rsidR="00793545" w:rsidRPr="006A2420">
        <w:t xml:space="preserve">Contratada. </w:t>
      </w:r>
    </w:p>
    <w:p w14:paraId="552C799A" w14:textId="77777777" w:rsidR="00B66249" w:rsidRPr="006A2420" w:rsidRDefault="00B66249" w:rsidP="00562AF8">
      <w:pPr>
        <w:pStyle w:val="Nivel2"/>
        <w:numPr>
          <w:ilvl w:val="0"/>
          <w:numId w:val="13"/>
        </w:numPr>
        <w:spacing w:line="276" w:lineRule="auto"/>
      </w:pPr>
      <w:r w:rsidRPr="006A2420">
        <w:t xml:space="preserve">Promover o acompanhamento e fiscalização da execução do objeto, de forma a verificar a sua perfeita execução. </w:t>
      </w:r>
    </w:p>
    <w:p w14:paraId="2641F867" w14:textId="77777777" w:rsidR="00B66249" w:rsidRPr="006A2420" w:rsidRDefault="00B66249" w:rsidP="00562AF8">
      <w:pPr>
        <w:pStyle w:val="Nivel2"/>
        <w:numPr>
          <w:ilvl w:val="0"/>
          <w:numId w:val="13"/>
        </w:numPr>
        <w:spacing w:line="276" w:lineRule="auto"/>
      </w:pPr>
      <w:r w:rsidRPr="006A2420">
        <w:t xml:space="preserve">Manter, através da Fiscalização, registros e documentos de controle relacionados com a execução do objeto. </w:t>
      </w:r>
    </w:p>
    <w:p w14:paraId="4BE35558" w14:textId="77777777" w:rsidR="00B66249" w:rsidRPr="006A2420" w:rsidRDefault="00B66249" w:rsidP="00562AF8">
      <w:pPr>
        <w:pStyle w:val="Nivel2"/>
        <w:numPr>
          <w:ilvl w:val="0"/>
          <w:numId w:val="13"/>
        </w:numPr>
        <w:spacing w:line="276" w:lineRule="auto"/>
      </w:pPr>
      <w:r w:rsidRPr="006A2420">
        <w:t xml:space="preserve">Verificar minuciosamente, no prazo fixado, a conformidade dos serviços recebidos provisoriamente com as especificações constantes deste termo e da proposta, para fins de aceitação e recebimento definitivos. </w:t>
      </w:r>
    </w:p>
    <w:p w14:paraId="6B4DE735" w14:textId="77777777" w:rsidR="00B66249" w:rsidRPr="006A2420" w:rsidRDefault="00B66249" w:rsidP="00562AF8">
      <w:pPr>
        <w:pStyle w:val="Nivel2"/>
        <w:numPr>
          <w:ilvl w:val="0"/>
          <w:numId w:val="13"/>
        </w:numPr>
        <w:spacing w:line="276" w:lineRule="auto"/>
      </w:pPr>
      <w:r w:rsidRPr="006A2420">
        <w:t xml:space="preserve">Notificar a </w:t>
      </w:r>
      <w:r w:rsidR="00793545" w:rsidRPr="006A2420">
        <w:t>Contrata</w:t>
      </w:r>
      <w:r w:rsidRPr="006A2420">
        <w:t>da por escrito da ocorrência de eventuais imperfeições no curso da execução dos serviços, fixando prazo para a sua correção.</w:t>
      </w:r>
    </w:p>
    <w:p w14:paraId="26ABDF15" w14:textId="77777777" w:rsidR="00B66249" w:rsidRPr="006A2420" w:rsidRDefault="00B66249" w:rsidP="00562AF8">
      <w:pPr>
        <w:pStyle w:val="Nivel2"/>
        <w:numPr>
          <w:ilvl w:val="0"/>
          <w:numId w:val="13"/>
        </w:numPr>
        <w:spacing w:line="276" w:lineRule="auto"/>
      </w:pPr>
      <w:r w:rsidRPr="006A2420">
        <w:t>Sustar, no todo ou em parte, a execução dos serviços, sempre que a medida for considerada necessária.</w:t>
      </w:r>
    </w:p>
    <w:p w14:paraId="2A99E1CD" w14:textId="77777777" w:rsidR="00B66249" w:rsidRPr="006A2420" w:rsidRDefault="00B66249" w:rsidP="00562AF8">
      <w:pPr>
        <w:pStyle w:val="Nivel2"/>
        <w:numPr>
          <w:ilvl w:val="0"/>
          <w:numId w:val="13"/>
        </w:numPr>
        <w:spacing w:line="276" w:lineRule="auto"/>
      </w:pPr>
      <w:r w:rsidRPr="006A2420">
        <w:t>Aplicar as penalidades por descumprimento de obrigações pactuadas neste Termo de Referência.</w:t>
      </w:r>
    </w:p>
    <w:p w14:paraId="6C783FA6" w14:textId="77777777" w:rsidR="00B66249" w:rsidRPr="006A2420" w:rsidRDefault="00B66249" w:rsidP="00562AF8">
      <w:pPr>
        <w:pStyle w:val="Nivel2"/>
        <w:numPr>
          <w:ilvl w:val="0"/>
          <w:numId w:val="13"/>
        </w:numPr>
        <w:spacing w:line="276" w:lineRule="auto"/>
      </w:pPr>
      <w:r w:rsidRPr="006A2420">
        <w:t xml:space="preserve">Verificar, durante a vigência do contrato, a manutenção das condições de habilitação e qualificação exigidas para a contratação. </w:t>
      </w:r>
    </w:p>
    <w:p w14:paraId="5C2EBCC3" w14:textId="77777777" w:rsidR="00B66249" w:rsidRPr="006A2420" w:rsidRDefault="00B66249" w:rsidP="00562AF8">
      <w:pPr>
        <w:pStyle w:val="Nivel2"/>
        <w:numPr>
          <w:ilvl w:val="0"/>
          <w:numId w:val="13"/>
        </w:numPr>
        <w:spacing w:line="276" w:lineRule="auto"/>
      </w:pPr>
      <w:r w:rsidRPr="006A2420">
        <w:t xml:space="preserve">Arcar com as despesas de publicação do extrato do contrato, bem como dos termos aditivos que porventura venham a ser firmados. </w:t>
      </w:r>
    </w:p>
    <w:p w14:paraId="080C6F9E" w14:textId="77777777" w:rsidR="00151C5D" w:rsidRPr="006A2420" w:rsidRDefault="00B66249" w:rsidP="00562AF8">
      <w:pPr>
        <w:pStyle w:val="Nivel2"/>
        <w:numPr>
          <w:ilvl w:val="0"/>
          <w:numId w:val="13"/>
        </w:numPr>
        <w:spacing w:line="276" w:lineRule="auto"/>
      </w:pPr>
      <w:r w:rsidRPr="006A2420">
        <w:t>Efetuar o pagamento d</w:t>
      </w:r>
      <w:r w:rsidR="00793545" w:rsidRPr="006A2420">
        <w:t>a Contratada</w:t>
      </w:r>
      <w:r w:rsidRPr="006A2420">
        <w:t>, de acordo com as condições de preço e prazo estabelecidos neste Termo de Referência.</w:t>
      </w:r>
    </w:p>
    <w:p w14:paraId="6022ADA7" w14:textId="77777777" w:rsidR="00B66249" w:rsidRPr="006A2420" w:rsidRDefault="00B66249" w:rsidP="00562AF8">
      <w:pPr>
        <w:pStyle w:val="Nivel2"/>
        <w:numPr>
          <w:ilvl w:val="0"/>
          <w:numId w:val="13"/>
        </w:numPr>
        <w:spacing w:line="276" w:lineRule="auto"/>
      </w:pPr>
      <w:r w:rsidRPr="006A2420">
        <w:t xml:space="preserve"> O Município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p>
    <w:p w14:paraId="2D6CD4C8" w14:textId="7982CB8E" w:rsidR="00522A81" w:rsidRPr="004C7E6F" w:rsidRDefault="00522A81" w:rsidP="00522A81">
      <w:pPr>
        <w:pStyle w:val="Nivel2"/>
        <w:numPr>
          <w:ilvl w:val="0"/>
          <w:numId w:val="13"/>
        </w:numPr>
        <w:spacing w:line="276" w:lineRule="auto"/>
      </w:pPr>
      <w:r w:rsidRPr="006A2420">
        <w:t>Os pagamentos serão realizado</w:t>
      </w:r>
      <w:r>
        <w:t xml:space="preserve">s de acordo com a execução dos serviços, desta </w:t>
      </w:r>
      <w:r w:rsidRPr="00857789">
        <w:t>forma o item 1</w:t>
      </w:r>
      <w:r w:rsidR="00A66C76" w:rsidRPr="00857789">
        <w:t>,2</w:t>
      </w:r>
      <w:r w:rsidRPr="00857789">
        <w:t xml:space="preserve"> e o 3 serão pagos em </w:t>
      </w:r>
      <w:r w:rsidR="00F52967" w:rsidRPr="00857789">
        <w:t>três</w:t>
      </w:r>
      <w:r w:rsidRPr="00857789">
        <w:t xml:space="preserve"> parcelas mensais de valores iguais. O item </w:t>
      </w:r>
      <w:r w:rsidR="00A66C76" w:rsidRPr="00857789">
        <w:t>4</w:t>
      </w:r>
      <w:r w:rsidRPr="00857789">
        <w:t xml:space="preserve"> será pago em </w:t>
      </w:r>
      <w:r w:rsidR="00F52967" w:rsidRPr="00857789">
        <w:t>3</w:t>
      </w:r>
      <w:r w:rsidRPr="00857789">
        <w:t xml:space="preserve"> parcelas iguais, caso tenha sido concluído no prazo definido como máximo pela contratante de 3 meses. Caso não seja concluída</w:t>
      </w:r>
      <w:r w:rsidR="00FB6248" w:rsidRPr="00857789">
        <w:t xml:space="preserve"> </w:t>
      </w:r>
      <w:r w:rsidR="00FB6248" w:rsidRPr="00FB6248">
        <w:rPr>
          <w:lang w:val="pt-BR"/>
        </w:rPr>
        <w:t>instalação e treinamento do Software de Gestão Pública com migração dos dados nas unidades</w:t>
      </w:r>
      <w:r w:rsidR="00FB6248">
        <w:rPr>
          <w:lang w:val="pt-BR"/>
        </w:rPr>
        <w:t xml:space="preserve"> o pagamento mensal será compatível com o executado.</w:t>
      </w:r>
      <w:r>
        <w:t xml:space="preserve">  A customização será paga de acordo com a quantidade de horas utilizadas para execução de customização, solicitadas pela contratante.</w:t>
      </w:r>
    </w:p>
    <w:p w14:paraId="432BD2D3" w14:textId="77777777" w:rsidR="00CB2BDF" w:rsidRPr="004C7E6F" w:rsidRDefault="00CB2BDF" w:rsidP="00562AF8">
      <w:pPr>
        <w:pStyle w:val="Nivel2"/>
        <w:spacing w:line="276" w:lineRule="auto"/>
      </w:pPr>
    </w:p>
    <w:p w14:paraId="0343BE26" w14:textId="77777777" w:rsidR="00D418D7" w:rsidRPr="004C7E6F" w:rsidRDefault="00D418D7" w:rsidP="00C948D5">
      <w:pPr>
        <w:pStyle w:val="Nivel2"/>
        <w:rPr>
          <w:highlight w:val="yellow"/>
        </w:rPr>
      </w:pPr>
    </w:p>
    <w:p w14:paraId="58E274F2" w14:textId="77777777" w:rsidR="00791FB7" w:rsidRDefault="00545319" w:rsidP="00FB6248">
      <w:pPr>
        <w:spacing w:after="120" w:line="360" w:lineRule="auto"/>
        <w:rPr>
          <w:b/>
          <w:bCs/>
        </w:rPr>
      </w:pPr>
      <w:r w:rsidRPr="004C7E6F">
        <w:rPr>
          <w:b/>
          <w:bCs/>
        </w:rPr>
        <w:t>6</w:t>
      </w:r>
      <w:r w:rsidR="00D418D7" w:rsidRPr="004C7E6F">
        <w:rPr>
          <w:b/>
          <w:bCs/>
        </w:rPr>
        <w:t>.</w:t>
      </w:r>
      <w:r w:rsidR="00EC5437" w:rsidRPr="004C7E6F">
        <w:rPr>
          <w:b/>
          <w:bCs/>
        </w:rPr>
        <w:t>3</w:t>
      </w:r>
      <w:r w:rsidR="00FB6248">
        <w:rPr>
          <w:b/>
          <w:bCs/>
        </w:rPr>
        <w:t>. OBRIGAÇÕES DA CONTRATADA</w:t>
      </w:r>
    </w:p>
    <w:p w14:paraId="02AD4A27" w14:textId="77777777" w:rsidR="00791FB7" w:rsidRDefault="00791FB7" w:rsidP="00562AF8">
      <w:pPr>
        <w:pStyle w:val="Nivel01"/>
        <w:spacing w:before="0" w:line="276" w:lineRule="auto"/>
        <w:ind w:left="0" w:firstLine="0"/>
        <w:contextualSpacing/>
        <w:rPr>
          <w:rFonts w:ascii="Times New Roman" w:hAnsi="Times New Roman" w:cs="Times New Roman"/>
          <w:b w:val="0"/>
          <w:bCs w:val="0"/>
          <w:sz w:val="24"/>
          <w:szCs w:val="24"/>
        </w:rPr>
      </w:pPr>
    </w:p>
    <w:p w14:paraId="4D02634E" w14:textId="77777777" w:rsidR="00791FB7" w:rsidRPr="00791FB7" w:rsidRDefault="00545319" w:rsidP="00791FB7">
      <w:pPr>
        <w:pStyle w:val="Nivel01"/>
        <w:spacing w:before="0" w:line="276" w:lineRule="auto"/>
        <w:ind w:left="0" w:firstLine="0"/>
        <w:contextualSpacing/>
        <w:rPr>
          <w:rFonts w:ascii="Times New Roman" w:hAnsi="Times New Roman" w:cs="Times New Roman"/>
          <w:b w:val="0"/>
          <w:bCs w:val="0"/>
          <w:sz w:val="24"/>
          <w:szCs w:val="24"/>
        </w:rPr>
      </w:pPr>
      <w:r w:rsidRPr="004C7E6F">
        <w:rPr>
          <w:rFonts w:ascii="Times New Roman" w:hAnsi="Times New Roman" w:cs="Times New Roman"/>
          <w:b w:val="0"/>
          <w:bCs w:val="0"/>
          <w:sz w:val="24"/>
          <w:szCs w:val="24"/>
        </w:rPr>
        <w:t>6</w:t>
      </w:r>
      <w:r w:rsidR="00D418D7" w:rsidRPr="004C7E6F">
        <w:rPr>
          <w:rFonts w:ascii="Times New Roman" w:hAnsi="Times New Roman" w:cs="Times New Roman"/>
          <w:b w:val="0"/>
          <w:bCs w:val="0"/>
          <w:sz w:val="24"/>
          <w:szCs w:val="24"/>
        </w:rPr>
        <w:t>.</w:t>
      </w:r>
      <w:r w:rsidR="009A47E5" w:rsidRPr="004C7E6F">
        <w:rPr>
          <w:rFonts w:ascii="Times New Roman" w:hAnsi="Times New Roman" w:cs="Times New Roman"/>
          <w:b w:val="0"/>
          <w:bCs w:val="0"/>
          <w:sz w:val="24"/>
          <w:szCs w:val="24"/>
        </w:rPr>
        <w:t>3</w:t>
      </w:r>
      <w:r w:rsidR="00D418D7" w:rsidRPr="004C7E6F">
        <w:rPr>
          <w:rFonts w:ascii="Times New Roman" w:hAnsi="Times New Roman" w:cs="Times New Roman"/>
          <w:b w:val="0"/>
          <w:bCs w:val="0"/>
          <w:sz w:val="24"/>
          <w:szCs w:val="24"/>
        </w:rPr>
        <w:t>.</w:t>
      </w:r>
      <w:r w:rsidR="00EC5437" w:rsidRPr="004C7E6F">
        <w:rPr>
          <w:rFonts w:ascii="Times New Roman" w:hAnsi="Times New Roman" w:cs="Times New Roman"/>
          <w:b w:val="0"/>
          <w:bCs w:val="0"/>
          <w:sz w:val="24"/>
          <w:szCs w:val="24"/>
        </w:rPr>
        <w:t>1</w:t>
      </w:r>
      <w:r w:rsidR="00D418D7" w:rsidRPr="004C7E6F">
        <w:rPr>
          <w:rFonts w:ascii="Times New Roman" w:hAnsi="Times New Roman" w:cs="Times New Roman"/>
          <w:b w:val="0"/>
          <w:bCs w:val="0"/>
          <w:sz w:val="24"/>
          <w:szCs w:val="24"/>
        </w:rPr>
        <w:t xml:space="preserve"> São obrigações d</w:t>
      </w:r>
      <w:r w:rsidR="00793545" w:rsidRPr="004C7E6F">
        <w:rPr>
          <w:rFonts w:ascii="Times New Roman" w:hAnsi="Times New Roman" w:cs="Times New Roman"/>
          <w:b w:val="0"/>
          <w:bCs w:val="0"/>
          <w:sz w:val="24"/>
          <w:szCs w:val="24"/>
        </w:rPr>
        <w:t xml:space="preserve">a </w:t>
      </w:r>
      <w:r w:rsidR="00D418D7" w:rsidRPr="004C7E6F">
        <w:rPr>
          <w:rFonts w:ascii="Times New Roman" w:hAnsi="Times New Roman" w:cs="Times New Roman"/>
          <w:b w:val="0"/>
          <w:bCs w:val="0"/>
          <w:sz w:val="24"/>
          <w:szCs w:val="24"/>
        </w:rPr>
        <w:t>CONTRATAD</w:t>
      </w:r>
      <w:r w:rsidR="00793545" w:rsidRPr="004C7E6F">
        <w:rPr>
          <w:rFonts w:ascii="Times New Roman" w:hAnsi="Times New Roman" w:cs="Times New Roman"/>
          <w:b w:val="0"/>
          <w:bCs w:val="0"/>
          <w:sz w:val="24"/>
          <w:szCs w:val="24"/>
        </w:rPr>
        <w:t>A</w:t>
      </w:r>
      <w:r w:rsidR="00844893" w:rsidRPr="004C7E6F">
        <w:rPr>
          <w:rFonts w:ascii="Times New Roman" w:hAnsi="Times New Roman" w:cs="Times New Roman"/>
          <w:b w:val="0"/>
          <w:bCs w:val="0"/>
          <w:sz w:val="24"/>
          <w:szCs w:val="24"/>
        </w:rPr>
        <w:t>:</w:t>
      </w:r>
    </w:p>
    <w:p w14:paraId="6FA87676" w14:textId="77777777" w:rsidR="00B66249" w:rsidRPr="004C7E6F" w:rsidRDefault="00B66249" w:rsidP="00562AF8">
      <w:pPr>
        <w:pStyle w:val="PargrafodaLista"/>
        <w:numPr>
          <w:ilvl w:val="0"/>
          <w:numId w:val="7"/>
        </w:numPr>
        <w:spacing w:line="276" w:lineRule="auto"/>
        <w:ind w:left="913" w:hanging="357"/>
        <w:jc w:val="both"/>
      </w:pPr>
      <w:r w:rsidRPr="004C7E6F">
        <w:t xml:space="preserve">Manter, durante toda a vigência da contratação, compatibilidade com as obrigações por ela assumidas e todas as condições de habilitação e qualificação exigidas para os serviços ora contratados. </w:t>
      </w:r>
    </w:p>
    <w:p w14:paraId="2CD57685" w14:textId="77777777" w:rsidR="00B66249" w:rsidRPr="004C7E6F" w:rsidRDefault="00B66249" w:rsidP="00562AF8">
      <w:pPr>
        <w:pStyle w:val="PargrafodaLista"/>
        <w:numPr>
          <w:ilvl w:val="0"/>
          <w:numId w:val="7"/>
        </w:numPr>
        <w:spacing w:line="276" w:lineRule="auto"/>
        <w:jc w:val="both"/>
      </w:pPr>
      <w:r w:rsidRPr="004C7E6F">
        <w:t xml:space="preserve">Executar os serviços contratados conforme especificações deste termo e de sua proposta, com os recursos necessários ao perfeito cumprimento das cláusulas contratuais, bem como providenciar todos os materiais, equipamentos, ferramentas e utensílios necessários, na qualidade e quantidade para execução do objeto. </w:t>
      </w:r>
    </w:p>
    <w:p w14:paraId="1430844A" w14:textId="77777777" w:rsidR="00B66249" w:rsidRPr="004C7E6F" w:rsidRDefault="00B66249" w:rsidP="00562AF8">
      <w:pPr>
        <w:pStyle w:val="PargrafodaLista"/>
        <w:numPr>
          <w:ilvl w:val="0"/>
          <w:numId w:val="7"/>
        </w:numPr>
        <w:spacing w:line="276" w:lineRule="auto"/>
        <w:jc w:val="both"/>
      </w:pPr>
      <w:r w:rsidRPr="004C7E6F">
        <w:t xml:space="preserve">Credenciar, junto ao Município, preposto para representá-lo e atender às solicitações efetuadas pelo Gestor da contratação. </w:t>
      </w:r>
    </w:p>
    <w:p w14:paraId="244FD8A9" w14:textId="77777777" w:rsidR="00B66249" w:rsidRPr="004C7E6F" w:rsidRDefault="00B66249" w:rsidP="00562AF8">
      <w:pPr>
        <w:pStyle w:val="PargrafodaLista"/>
        <w:numPr>
          <w:ilvl w:val="0"/>
          <w:numId w:val="7"/>
        </w:numPr>
        <w:spacing w:line="276" w:lineRule="auto"/>
        <w:jc w:val="both"/>
      </w:pPr>
      <w:r w:rsidRPr="004C7E6F">
        <w:t>Executar os serviços objeto do presente termo rigorosamente no prazo pactuado</w:t>
      </w:r>
      <w:r w:rsidR="00316E17" w:rsidRPr="004C7E6F">
        <w:t xml:space="preserve"> e nos locais previstos</w:t>
      </w:r>
      <w:r w:rsidRPr="004C7E6F">
        <w:t xml:space="preserve">, bem como cumprir todas as demais obrigações impostas neste termo. </w:t>
      </w:r>
    </w:p>
    <w:p w14:paraId="263793B4" w14:textId="77777777" w:rsidR="00B66249" w:rsidRPr="004C7E6F" w:rsidRDefault="00B66249" w:rsidP="00562AF8">
      <w:pPr>
        <w:pStyle w:val="PargrafodaLista"/>
        <w:numPr>
          <w:ilvl w:val="0"/>
          <w:numId w:val="7"/>
        </w:numPr>
        <w:spacing w:line="276" w:lineRule="auto"/>
        <w:jc w:val="both"/>
      </w:pPr>
      <w:r w:rsidRPr="004C7E6F">
        <w:t xml:space="preserve">Ser a única responsável por todos os ônus tributários federais, estaduais e municipais, ou obrigações concernentes à legislação social, trabalhista, fiscal, securitária ou previdenciária, bem como por todos os gastos e encargos inerentes à mão de obra necessária à perfeita execução do objeto contratual, entendendo-se como ônus tributários os pagamentos de impostos, taxas, contribuições de melhoria, contribuições parafiscais, empréstimos compulsórios, tarifas, emolumentos e licenças concedidas pelo poder público. </w:t>
      </w:r>
    </w:p>
    <w:p w14:paraId="3D2A1EBB" w14:textId="77777777" w:rsidR="00B66249" w:rsidRPr="004C7E6F" w:rsidRDefault="00B66249" w:rsidP="00562AF8">
      <w:pPr>
        <w:pStyle w:val="PargrafodaLista"/>
        <w:numPr>
          <w:ilvl w:val="0"/>
          <w:numId w:val="7"/>
        </w:numPr>
        <w:spacing w:line="276" w:lineRule="auto"/>
        <w:jc w:val="both"/>
      </w:pPr>
      <w:r w:rsidRPr="004C7E6F">
        <w:t xml:space="preserve">Responsabilizar-se pelos danos causados ao patrimônio do Município, a seus servidores ou ao público em geral, em decorrência dos serviços executados em desacordo com as especificações deste Termo de Referência, ficando obrigada a promover o ressarcimento a preços atualizados, dentro de 30 (trinta) dias contados da comprovação de sua responsabilidade, sob pena das medidas judiciais cabíveis. </w:t>
      </w:r>
    </w:p>
    <w:p w14:paraId="13E9CA92" w14:textId="77777777" w:rsidR="00B66249" w:rsidRPr="004C7E6F" w:rsidRDefault="00B66249" w:rsidP="00562AF8">
      <w:pPr>
        <w:pStyle w:val="PargrafodaLista"/>
        <w:numPr>
          <w:ilvl w:val="0"/>
          <w:numId w:val="7"/>
        </w:numPr>
        <w:spacing w:line="276" w:lineRule="auto"/>
        <w:jc w:val="both"/>
      </w:pPr>
      <w:r w:rsidRPr="004C7E6F">
        <w:t xml:space="preserve">Contratar por sua conta todos os seguros exigidos ou que venham a ser exigidos por lei e que incidam direta ou indiretamente sobre o objeto deste termo. </w:t>
      </w:r>
    </w:p>
    <w:p w14:paraId="0B0D0654" w14:textId="77777777" w:rsidR="00B66249" w:rsidRPr="004C7E6F" w:rsidRDefault="00B66249" w:rsidP="00562AF8">
      <w:pPr>
        <w:pStyle w:val="PargrafodaLista"/>
        <w:numPr>
          <w:ilvl w:val="0"/>
          <w:numId w:val="7"/>
        </w:numPr>
        <w:spacing w:line="276" w:lineRule="auto"/>
        <w:jc w:val="both"/>
      </w:pPr>
      <w:r w:rsidRPr="004C7E6F">
        <w:t xml:space="preserve">Prestar todo e qualquer esclarecimento ou informação solicitada pela Fiscalização do Contratante. </w:t>
      </w:r>
    </w:p>
    <w:p w14:paraId="0DB87C57" w14:textId="77777777" w:rsidR="00B66249" w:rsidRPr="004C7E6F" w:rsidRDefault="00B66249" w:rsidP="00562AF8">
      <w:pPr>
        <w:pStyle w:val="PargrafodaLista"/>
        <w:numPr>
          <w:ilvl w:val="0"/>
          <w:numId w:val="7"/>
        </w:numPr>
        <w:spacing w:line="276" w:lineRule="auto"/>
        <w:jc w:val="both"/>
      </w:pPr>
      <w:r w:rsidRPr="004C7E6F">
        <w:t xml:space="preserve">Garantir acesso, a qualquer tempo, da Fiscalização ao serviço em contratação. </w:t>
      </w:r>
    </w:p>
    <w:p w14:paraId="7986D571" w14:textId="77777777" w:rsidR="00B66249" w:rsidRPr="004C7E6F" w:rsidRDefault="00B66249" w:rsidP="00562AF8">
      <w:pPr>
        <w:pStyle w:val="PargrafodaLista"/>
        <w:numPr>
          <w:ilvl w:val="0"/>
          <w:numId w:val="7"/>
        </w:numPr>
        <w:spacing w:line="276" w:lineRule="auto"/>
        <w:jc w:val="both"/>
      </w:pPr>
      <w:r w:rsidRPr="004C7E6F">
        <w:t>Cientificar, imediatamente, à Fiscalização qualquer ocorrência anormal ou acidente que se verificar no serviço.</w:t>
      </w:r>
    </w:p>
    <w:p w14:paraId="44B746F6" w14:textId="77777777" w:rsidR="00B66249" w:rsidRPr="004C7E6F" w:rsidRDefault="00B66249" w:rsidP="00562AF8">
      <w:pPr>
        <w:pStyle w:val="PargrafodaLista"/>
        <w:numPr>
          <w:ilvl w:val="0"/>
          <w:numId w:val="7"/>
        </w:numPr>
        <w:spacing w:line="276" w:lineRule="auto"/>
        <w:jc w:val="both"/>
      </w:pPr>
      <w:r w:rsidRPr="004C7E6F">
        <w:t xml:space="preserve">Substituir o objeto as suas expensas, no todo ou em parte, quando executado com defeitos ou incorreções, bem como quando em desacordo com este termo. </w:t>
      </w:r>
    </w:p>
    <w:p w14:paraId="462A2F65" w14:textId="77777777" w:rsidR="00B66249" w:rsidRPr="004C7E6F" w:rsidRDefault="00B66249" w:rsidP="00562AF8">
      <w:pPr>
        <w:pStyle w:val="PargrafodaLista"/>
        <w:numPr>
          <w:ilvl w:val="0"/>
          <w:numId w:val="7"/>
        </w:numPr>
        <w:spacing w:line="276" w:lineRule="auto"/>
        <w:jc w:val="both"/>
      </w:pPr>
      <w:r w:rsidRPr="004C7E6F">
        <w:t xml:space="preserve">Atender às medidas técnicas e administrativas determinadas pela Fiscalização. </w:t>
      </w:r>
    </w:p>
    <w:p w14:paraId="5B692256" w14:textId="77777777" w:rsidR="00F82BC4" w:rsidRPr="004C7E6F" w:rsidRDefault="00F82BC4" w:rsidP="00562AF8">
      <w:pPr>
        <w:pStyle w:val="PargrafodaLista"/>
        <w:numPr>
          <w:ilvl w:val="0"/>
          <w:numId w:val="7"/>
        </w:numPr>
        <w:spacing w:line="276" w:lineRule="auto"/>
      </w:pPr>
      <w:r w:rsidRPr="004C7E6F">
        <w:t xml:space="preserve">Orientar e treinar seus empregados sobre os deveres previstos na Lei nº 13.709, de 14 de agosto de 2018 (LGPD), adotando medidas eficazes para </w:t>
      </w:r>
      <w:r w:rsidRPr="004C7E6F">
        <w:lastRenderedPageBreak/>
        <w:t>proteção de dados pessoais a que tenha acesso por força da execução do Contrato ou Instrumento Equivalente.</w:t>
      </w:r>
    </w:p>
    <w:p w14:paraId="6B57259D" w14:textId="77777777" w:rsidR="00B66249" w:rsidRPr="004C7E6F" w:rsidRDefault="00B66249" w:rsidP="00562AF8">
      <w:pPr>
        <w:pStyle w:val="PargrafodaLista"/>
        <w:numPr>
          <w:ilvl w:val="0"/>
          <w:numId w:val="7"/>
        </w:numPr>
        <w:spacing w:line="276" w:lineRule="auto"/>
        <w:ind w:left="913" w:hanging="357"/>
        <w:jc w:val="both"/>
      </w:pPr>
      <w:r w:rsidRPr="004C7E6F">
        <w:t xml:space="preserve">Aceitar os acréscimos ou supressões do objeto nos limites fixados no art. 125 da Lei Federal nº 14.133/21. </w:t>
      </w:r>
    </w:p>
    <w:p w14:paraId="094AF937" w14:textId="77777777" w:rsidR="00B66249" w:rsidRPr="004C7E6F" w:rsidRDefault="00B66249" w:rsidP="00562AF8">
      <w:pPr>
        <w:pStyle w:val="PargrafodaLista"/>
        <w:numPr>
          <w:ilvl w:val="0"/>
          <w:numId w:val="7"/>
        </w:numPr>
        <w:spacing w:line="276" w:lineRule="auto"/>
        <w:ind w:left="913" w:hanging="357"/>
        <w:jc w:val="both"/>
      </w:pPr>
      <w:r w:rsidRPr="004C7E6F">
        <w:t xml:space="preserve">Não subcontratar ou transferir a outrem, no todo ou em </w:t>
      </w:r>
      <w:r w:rsidR="001960E8">
        <w:t>parte, o objeto a ser fornecido.</w:t>
      </w:r>
    </w:p>
    <w:p w14:paraId="1C476C27" w14:textId="77777777" w:rsidR="00844893" w:rsidRPr="004C7E6F" w:rsidRDefault="00844893" w:rsidP="004C7E6F">
      <w:pPr>
        <w:spacing w:line="360" w:lineRule="auto"/>
        <w:rPr>
          <w:b/>
          <w:bCs/>
        </w:rPr>
      </w:pPr>
    </w:p>
    <w:p w14:paraId="7B0CDE58" w14:textId="77777777" w:rsidR="00991036" w:rsidRPr="004C7E6F" w:rsidRDefault="00943574" w:rsidP="004C7E6F">
      <w:pPr>
        <w:spacing w:after="120" w:line="360" w:lineRule="auto"/>
        <w:rPr>
          <w:b/>
          <w:bCs/>
        </w:rPr>
      </w:pPr>
      <w:r w:rsidRPr="004C7E6F">
        <w:rPr>
          <w:b/>
          <w:bCs/>
        </w:rPr>
        <w:t>7</w:t>
      </w:r>
      <w:r w:rsidR="00991036" w:rsidRPr="004C7E6F">
        <w:rPr>
          <w:b/>
          <w:bCs/>
        </w:rPr>
        <w:t>. CRITÉRIO DE MEDIÇÃO E DE PAGAMENTO -  art. 6º, XXIII, “g”, da Lei nº 14.133/2021</w:t>
      </w:r>
    </w:p>
    <w:p w14:paraId="37BACF6E" w14:textId="77777777" w:rsidR="00991036" w:rsidRPr="004C7E6F" w:rsidRDefault="00943574" w:rsidP="006308B1">
      <w:pPr>
        <w:spacing w:after="120" w:line="276" w:lineRule="auto"/>
        <w:jc w:val="both"/>
        <w:rPr>
          <w:b/>
        </w:rPr>
      </w:pPr>
      <w:r w:rsidRPr="004C7E6F">
        <w:rPr>
          <w:b/>
        </w:rPr>
        <w:t>7</w:t>
      </w:r>
      <w:r w:rsidR="00991036" w:rsidRPr="004C7E6F">
        <w:rPr>
          <w:b/>
        </w:rPr>
        <w:t>.1. Prazos</w:t>
      </w:r>
    </w:p>
    <w:p w14:paraId="14B47360" w14:textId="77777777" w:rsidR="00B94E98" w:rsidRPr="004C7E6F" w:rsidRDefault="00B94E98" w:rsidP="006308B1">
      <w:pPr>
        <w:pStyle w:val="PargrafodaLista"/>
        <w:numPr>
          <w:ilvl w:val="0"/>
          <w:numId w:val="11"/>
        </w:numPr>
        <w:spacing w:line="276" w:lineRule="auto"/>
        <w:jc w:val="both"/>
        <w:rPr>
          <w:bCs/>
        </w:rPr>
      </w:pPr>
      <w:r w:rsidRPr="004C7E6F">
        <w:rPr>
          <w:bCs/>
        </w:rPr>
        <w:t>Prazo de recebimento provisório do objeto</w:t>
      </w:r>
      <w:r w:rsidR="00021624" w:rsidRPr="004C7E6F">
        <w:rPr>
          <w:bCs/>
        </w:rPr>
        <w:t xml:space="preserve">: 7 dias </w:t>
      </w:r>
    </w:p>
    <w:p w14:paraId="69BAD721" w14:textId="77777777" w:rsidR="00B94E98" w:rsidRPr="00542B80" w:rsidRDefault="00B94E98" w:rsidP="006308B1">
      <w:pPr>
        <w:pStyle w:val="PargrafodaLista"/>
        <w:numPr>
          <w:ilvl w:val="0"/>
          <w:numId w:val="11"/>
        </w:numPr>
        <w:spacing w:line="276" w:lineRule="auto"/>
        <w:jc w:val="both"/>
        <w:rPr>
          <w:bCs/>
        </w:rPr>
      </w:pPr>
      <w:r w:rsidRPr="004C7E6F">
        <w:rPr>
          <w:bCs/>
        </w:rPr>
        <w:t xml:space="preserve">Prazo para reparar, corrigir os serviços: </w:t>
      </w:r>
      <w:r w:rsidR="00682686">
        <w:rPr>
          <w:bCs/>
        </w:rPr>
        <w:t xml:space="preserve">De acordo com a classificação de nível descrita </w:t>
      </w:r>
      <w:r w:rsidR="00682686" w:rsidRPr="00542B80">
        <w:rPr>
          <w:bCs/>
        </w:rPr>
        <w:t xml:space="preserve">no </w:t>
      </w:r>
      <w:r w:rsidR="00542B80" w:rsidRPr="00542B80">
        <w:rPr>
          <w:bCs/>
        </w:rPr>
        <w:t>item 2.7</w:t>
      </w:r>
    </w:p>
    <w:p w14:paraId="3FDC021A" w14:textId="77777777" w:rsidR="00B94E98" w:rsidRPr="004C7E6F" w:rsidRDefault="00B94E98" w:rsidP="006308B1">
      <w:pPr>
        <w:pStyle w:val="PargrafodaLista"/>
        <w:numPr>
          <w:ilvl w:val="0"/>
          <w:numId w:val="11"/>
        </w:numPr>
        <w:spacing w:line="276" w:lineRule="auto"/>
        <w:jc w:val="both"/>
        <w:rPr>
          <w:bCs/>
        </w:rPr>
      </w:pPr>
      <w:r w:rsidRPr="004C7E6F">
        <w:rPr>
          <w:bCs/>
        </w:rPr>
        <w:t xml:space="preserve">Prazo de recebimento definitivo do objeto: </w:t>
      </w:r>
      <w:r w:rsidR="00021624" w:rsidRPr="004C7E6F">
        <w:rPr>
          <w:bCs/>
        </w:rPr>
        <w:t>7 dias</w:t>
      </w:r>
    </w:p>
    <w:p w14:paraId="7649759C" w14:textId="77777777" w:rsidR="00AA55B3" w:rsidRPr="004C7E6F" w:rsidRDefault="00AA55B3" w:rsidP="006308B1">
      <w:pPr>
        <w:pStyle w:val="PargrafodaLista"/>
        <w:numPr>
          <w:ilvl w:val="0"/>
          <w:numId w:val="11"/>
        </w:numPr>
        <w:spacing w:line="276" w:lineRule="auto"/>
        <w:jc w:val="both"/>
        <w:rPr>
          <w:bCs/>
        </w:rPr>
      </w:pPr>
      <w:r w:rsidRPr="004C7E6F">
        <w:rPr>
          <w:bCs/>
        </w:rPr>
        <w:t>Prazo de Liquidação: 10 (dez dias) úteis para a liquidação da despesa, a contar do recebimento da nota fiscal ou instrumento de cobrança equivalente pela Administração, conforme Decreto Municipal nº 71</w:t>
      </w:r>
      <w:r w:rsidR="004276D0" w:rsidRPr="004C7E6F">
        <w:rPr>
          <w:bCs/>
        </w:rPr>
        <w:t>8</w:t>
      </w:r>
      <w:r w:rsidR="00A20051" w:rsidRPr="004C7E6F">
        <w:rPr>
          <w:bCs/>
        </w:rPr>
        <w:t>2</w:t>
      </w:r>
      <w:r w:rsidRPr="004C7E6F">
        <w:rPr>
          <w:bCs/>
        </w:rPr>
        <w:t xml:space="preserve"> de </w:t>
      </w:r>
      <w:r w:rsidR="00A20051" w:rsidRPr="004C7E6F">
        <w:rPr>
          <w:bCs/>
        </w:rPr>
        <w:t>31</w:t>
      </w:r>
      <w:r w:rsidRPr="004C7E6F">
        <w:rPr>
          <w:bCs/>
        </w:rPr>
        <w:t>/01/2024.</w:t>
      </w:r>
    </w:p>
    <w:p w14:paraId="7B31DD86" w14:textId="77777777" w:rsidR="00AA55B3" w:rsidRPr="004C7E6F" w:rsidRDefault="00AA55B3" w:rsidP="006308B1">
      <w:pPr>
        <w:pStyle w:val="PargrafodaLista"/>
        <w:numPr>
          <w:ilvl w:val="0"/>
          <w:numId w:val="11"/>
        </w:numPr>
        <w:spacing w:line="276" w:lineRule="auto"/>
        <w:jc w:val="both"/>
        <w:rPr>
          <w:bCs/>
        </w:rPr>
      </w:pPr>
      <w:r w:rsidRPr="004C7E6F">
        <w:rPr>
          <w:bCs/>
        </w:rPr>
        <w:t>Prazo de pagamento: 20 (vinte dias) úteis para pagamento, a contar da liquidação da despesa, conforme Decreto Municipal nº 71</w:t>
      </w:r>
      <w:r w:rsidR="004276D0" w:rsidRPr="004C7E6F">
        <w:rPr>
          <w:bCs/>
        </w:rPr>
        <w:t>8</w:t>
      </w:r>
      <w:r w:rsidR="00A20051" w:rsidRPr="004C7E6F">
        <w:rPr>
          <w:bCs/>
        </w:rPr>
        <w:t>2</w:t>
      </w:r>
      <w:r w:rsidRPr="004C7E6F">
        <w:rPr>
          <w:bCs/>
        </w:rPr>
        <w:t xml:space="preserve"> de </w:t>
      </w:r>
      <w:r w:rsidR="00A20051" w:rsidRPr="004C7E6F">
        <w:rPr>
          <w:bCs/>
        </w:rPr>
        <w:t>31</w:t>
      </w:r>
      <w:r w:rsidRPr="004C7E6F">
        <w:rPr>
          <w:bCs/>
        </w:rPr>
        <w:t>/01/2024.</w:t>
      </w:r>
    </w:p>
    <w:p w14:paraId="430C679F" w14:textId="77777777" w:rsidR="00CB2BDF" w:rsidRPr="004C7E6F" w:rsidRDefault="00CB2BDF" w:rsidP="006308B1">
      <w:pPr>
        <w:pStyle w:val="PargrafodaLista"/>
        <w:spacing w:line="276" w:lineRule="auto"/>
        <w:jc w:val="both"/>
        <w:rPr>
          <w:bCs/>
        </w:rPr>
      </w:pPr>
    </w:p>
    <w:p w14:paraId="4DF02809" w14:textId="77777777" w:rsidR="00AA55B3" w:rsidRPr="004C7E6F" w:rsidRDefault="00AA55B3" w:rsidP="006308B1">
      <w:pPr>
        <w:widowControl w:val="0"/>
        <w:autoSpaceDE w:val="0"/>
        <w:autoSpaceDN w:val="0"/>
        <w:spacing w:line="276" w:lineRule="auto"/>
        <w:ind w:right="170"/>
        <w:jc w:val="both"/>
      </w:pPr>
      <w:r w:rsidRPr="004C7E6F">
        <w:t>7.1.1. Na emissão das notas fiscais para pagamento, as empresas deverão observar as regras de retenção do Imposto de Renda dispostas na Instrução Normativa nº RFB nº 1234, de 11 de janeiro de 2012, sob pena de não aceitação por parte do Contratante.</w:t>
      </w:r>
    </w:p>
    <w:p w14:paraId="113CC2FB" w14:textId="77777777" w:rsidR="00AA55B3" w:rsidRPr="004C7E6F" w:rsidRDefault="00AA55B3" w:rsidP="006308B1">
      <w:pPr>
        <w:widowControl w:val="0"/>
        <w:tabs>
          <w:tab w:val="left" w:pos="965"/>
        </w:tabs>
        <w:autoSpaceDE w:val="0"/>
        <w:autoSpaceDN w:val="0"/>
        <w:spacing w:line="276" w:lineRule="auto"/>
        <w:ind w:right="164"/>
        <w:jc w:val="both"/>
      </w:pPr>
      <w:r w:rsidRPr="004C7E6F">
        <w:t xml:space="preserve">7.1.2. 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w:t>
      </w:r>
      <w:r w:rsidRPr="004C7E6F">
        <w:rPr>
          <w:u w:val="single"/>
        </w:rPr>
        <w:t>SOB PENA DE RETENÇÃO DE TRIBUTOS NA FONTE</w:t>
      </w:r>
      <w:r w:rsidRPr="004C7E6F">
        <w:t>.</w:t>
      </w:r>
    </w:p>
    <w:p w14:paraId="6310C543" w14:textId="77777777" w:rsidR="00E75985" w:rsidRDefault="00E75985" w:rsidP="004C7E6F">
      <w:pPr>
        <w:spacing w:line="360" w:lineRule="auto"/>
        <w:ind w:left="196" w:right="228"/>
        <w:jc w:val="both"/>
        <w:rPr>
          <w:b/>
          <w:color w:val="4472C4"/>
        </w:rPr>
      </w:pPr>
    </w:p>
    <w:p w14:paraId="156C9061" w14:textId="77777777" w:rsidR="00B2087F" w:rsidRPr="004C7E6F" w:rsidRDefault="00B2087F" w:rsidP="004C7E6F">
      <w:pPr>
        <w:spacing w:line="360" w:lineRule="auto"/>
        <w:ind w:left="196" w:right="228"/>
        <w:jc w:val="both"/>
        <w:rPr>
          <w:b/>
          <w:color w:val="4472C4"/>
        </w:rPr>
      </w:pPr>
    </w:p>
    <w:p w14:paraId="00EBA871" w14:textId="77777777" w:rsidR="00991036" w:rsidRPr="004C7E6F" w:rsidRDefault="00943574" w:rsidP="004C7E6F">
      <w:pPr>
        <w:spacing w:after="120" w:line="360" w:lineRule="auto"/>
        <w:ind w:right="227"/>
        <w:jc w:val="both"/>
        <w:rPr>
          <w:b/>
        </w:rPr>
      </w:pPr>
      <w:r w:rsidRPr="004C7E6F">
        <w:rPr>
          <w:b/>
        </w:rPr>
        <w:t>7</w:t>
      </w:r>
      <w:r w:rsidR="00991036" w:rsidRPr="004C7E6F">
        <w:rPr>
          <w:b/>
        </w:rPr>
        <w:t xml:space="preserve">.2. Recebimento: </w:t>
      </w:r>
    </w:p>
    <w:p w14:paraId="6BA9AA4D" w14:textId="77777777" w:rsidR="00AA55B3" w:rsidRPr="004C7E6F" w:rsidRDefault="00AA55B3" w:rsidP="007742F9">
      <w:pPr>
        <w:pStyle w:val="PargrafodaLista"/>
        <w:numPr>
          <w:ilvl w:val="0"/>
          <w:numId w:val="12"/>
        </w:numPr>
        <w:spacing w:line="276" w:lineRule="auto"/>
        <w:jc w:val="both"/>
      </w:pPr>
      <w:r w:rsidRPr="004C7E6F">
        <w:t>Os</w:t>
      </w:r>
      <w:r w:rsidR="00B94E98" w:rsidRPr="004C7E6F">
        <w:t xml:space="preserve"> serviços </w:t>
      </w:r>
      <w:r w:rsidRPr="004C7E6F">
        <w:t xml:space="preserve">serão recebidos provisoriamente pelos responsáveis pelo acompanhamento e fiscalização do contrato, para efeito de posterior verificação de sua conformidade com as especificações constantes neste Termo de Referência. </w:t>
      </w:r>
    </w:p>
    <w:p w14:paraId="66F72F1A" w14:textId="77777777" w:rsidR="00AA55B3" w:rsidRPr="004C7E6F" w:rsidRDefault="00AA55B3" w:rsidP="007742F9">
      <w:pPr>
        <w:pStyle w:val="PargrafodaLista"/>
        <w:numPr>
          <w:ilvl w:val="0"/>
          <w:numId w:val="12"/>
        </w:numPr>
        <w:spacing w:line="276" w:lineRule="auto"/>
        <w:jc w:val="both"/>
      </w:pPr>
      <w:r w:rsidRPr="004C7E6F">
        <w:t>O recebimento do objeto será realizado de forma provisória pe</w:t>
      </w:r>
      <w:r w:rsidR="00190580" w:rsidRPr="004C7E6F">
        <w:t>la fiscalização, no prazo máximo informado no tópico acima</w:t>
      </w:r>
      <w:r w:rsidRPr="004C7E6F">
        <w:t xml:space="preserve">, nos termos do art. 140, inciso I, alínea a, da Lei Federal nº 14.133/21. </w:t>
      </w:r>
    </w:p>
    <w:p w14:paraId="33D6E9D0" w14:textId="77777777" w:rsidR="00AA55B3" w:rsidRPr="004C7E6F" w:rsidRDefault="00AA55B3" w:rsidP="007742F9">
      <w:pPr>
        <w:pStyle w:val="PargrafodaLista"/>
        <w:numPr>
          <w:ilvl w:val="0"/>
          <w:numId w:val="12"/>
        </w:numPr>
        <w:spacing w:line="276" w:lineRule="auto"/>
        <w:jc w:val="both"/>
      </w:pPr>
      <w:r w:rsidRPr="004C7E6F">
        <w:lastRenderedPageBreak/>
        <w:t xml:space="preserve">Após o recebimento provisório, a fiscalização avaliará as características do objeto, identificando eventuais problemas. </w:t>
      </w:r>
    </w:p>
    <w:p w14:paraId="56D4A395" w14:textId="77777777" w:rsidR="00AA55B3" w:rsidRPr="004C7E6F" w:rsidRDefault="00AA55B3" w:rsidP="007742F9">
      <w:pPr>
        <w:pStyle w:val="PargrafodaLista"/>
        <w:numPr>
          <w:ilvl w:val="0"/>
          <w:numId w:val="12"/>
        </w:numPr>
        <w:spacing w:line="276" w:lineRule="auto"/>
        <w:jc w:val="both"/>
      </w:pPr>
      <w:r w:rsidRPr="004C7E6F">
        <w:t xml:space="preserve">Se, após o recebimento provisório, constatar-se que o objeto foi executado em desacordo com o especificado, com defeito ou incompleto, a fiscalização notificará por escrito à Contratada, interrompendo-se os prazos de recebimento e pagamento até que sanada a irregularidade. </w:t>
      </w:r>
    </w:p>
    <w:p w14:paraId="36946EDC" w14:textId="77777777" w:rsidR="00AA55B3" w:rsidRPr="004C7E6F" w:rsidRDefault="00AA55B3" w:rsidP="007742F9">
      <w:pPr>
        <w:pStyle w:val="PargrafodaLista"/>
        <w:numPr>
          <w:ilvl w:val="0"/>
          <w:numId w:val="12"/>
        </w:numPr>
        <w:spacing w:line="276" w:lineRule="auto"/>
        <w:jc w:val="both"/>
      </w:pPr>
      <w:r w:rsidRPr="004C7E6F">
        <w:t xml:space="preserve">Estando em conformidade, será efetuado o recebimento definitivo. </w:t>
      </w:r>
    </w:p>
    <w:p w14:paraId="776DBEB1" w14:textId="77777777" w:rsidR="00AA55B3" w:rsidRPr="004C7E6F" w:rsidRDefault="00AA55B3" w:rsidP="007742F9">
      <w:pPr>
        <w:pStyle w:val="PargrafodaLista"/>
        <w:numPr>
          <w:ilvl w:val="0"/>
          <w:numId w:val="12"/>
        </w:numPr>
        <w:spacing w:line="276" w:lineRule="auto"/>
        <w:jc w:val="both"/>
      </w:pPr>
      <w:r w:rsidRPr="004C7E6F">
        <w:t xml:space="preserve">O recebimento definitivo do objeto será efetuado pela fiscalização, nos termos do art.140, inciso I, alínea b, da Lei Federal nº 14.133/2021, </w:t>
      </w:r>
      <w:r w:rsidR="00190580" w:rsidRPr="004C7E6F">
        <w:t>no prazo máximo informado no tópico acima</w:t>
      </w:r>
      <w:r w:rsidRPr="004C7E6F">
        <w:t xml:space="preserve">, depois de verificada a conformidade das quantidades e especificações com aquelas contratadas e consignadas no Termo de Referência. </w:t>
      </w:r>
    </w:p>
    <w:p w14:paraId="48398529" w14:textId="77777777" w:rsidR="00AA55B3" w:rsidRPr="004C7E6F" w:rsidRDefault="00AA55B3" w:rsidP="007742F9">
      <w:pPr>
        <w:pStyle w:val="PargrafodaLista"/>
        <w:numPr>
          <w:ilvl w:val="0"/>
          <w:numId w:val="12"/>
        </w:numPr>
        <w:spacing w:line="276" w:lineRule="auto"/>
        <w:jc w:val="both"/>
      </w:pPr>
      <w:r w:rsidRPr="004C7E6F">
        <w:t>O aceite/aprovação do objeto pelo Contratante não exclui a responsabilidade civil da Contratada por vício de quantidade e/ou qualidade ou disparidades com as especificações estabelecidas neste Termo de Referência.</w:t>
      </w:r>
    </w:p>
    <w:p w14:paraId="61B64F48" w14:textId="77777777" w:rsidR="00991036" w:rsidRPr="004C7E6F" w:rsidRDefault="00991036" w:rsidP="007742F9">
      <w:pPr>
        <w:pStyle w:val="Nivel2"/>
        <w:spacing w:line="276" w:lineRule="auto"/>
      </w:pPr>
    </w:p>
    <w:p w14:paraId="2A0C71BF" w14:textId="77777777" w:rsidR="00991036" w:rsidRPr="004C7E6F" w:rsidRDefault="00006BE4" w:rsidP="004C7E6F">
      <w:pPr>
        <w:spacing w:after="120" w:line="360" w:lineRule="auto"/>
        <w:rPr>
          <w:b/>
          <w:bCs/>
        </w:rPr>
      </w:pPr>
      <w:r w:rsidRPr="004C7E6F">
        <w:rPr>
          <w:b/>
          <w:bCs/>
        </w:rPr>
        <w:t xml:space="preserve">8. </w:t>
      </w:r>
      <w:r w:rsidR="00991036" w:rsidRPr="004C7E6F">
        <w:rPr>
          <w:b/>
          <w:bCs/>
        </w:rPr>
        <w:t xml:space="preserve">FORMA E CRITÉRIOS DE SELEÇÃO DO FORNECEDOR </w:t>
      </w:r>
      <w:proofErr w:type="gramStart"/>
      <w:r w:rsidR="00991036" w:rsidRPr="004C7E6F">
        <w:rPr>
          <w:b/>
          <w:bCs/>
        </w:rPr>
        <w:t>-  art.</w:t>
      </w:r>
      <w:proofErr w:type="gramEnd"/>
      <w:r w:rsidR="00991036" w:rsidRPr="004C7E6F">
        <w:rPr>
          <w:b/>
          <w:bCs/>
        </w:rPr>
        <w:t xml:space="preserve"> 6º, XXIII, “h”, da Lei nº 14.133/2021:</w:t>
      </w:r>
    </w:p>
    <w:p w14:paraId="3A747824" w14:textId="77777777" w:rsidR="00991036" w:rsidRPr="004C7E6F" w:rsidRDefault="00991036" w:rsidP="007742F9">
      <w:pPr>
        <w:pStyle w:val="Nivel2"/>
        <w:spacing w:line="276" w:lineRule="auto"/>
      </w:pPr>
      <w:bookmarkStart w:id="4" w:name="_Hlk155799193"/>
      <w:r w:rsidRPr="004C7E6F">
        <w:t>O fornecedor será selecionado por meio da realização de procedimento de LICITAÇÃO, na forma de:</w:t>
      </w:r>
    </w:p>
    <w:p w14:paraId="2131C90F" w14:textId="77777777" w:rsidR="00991036" w:rsidRPr="004C7E6F" w:rsidRDefault="007742F9" w:rsidP="007742F9">
      <w:pPr>
        <w:pStyle w:val="Nivel2"/>
        <w:spacing w:line="276" w:lineRule="auto"/>
      </w:pPr>
      <w:r>
        <w:t xml:space="preserve">( x </w:t>
      </w:r>
      <w:r w:rsidR="00991036" w:rsidRPr="004C7E6F">
        <w:t>)  PREGÃO, sob a forma ELETRÔNICA com adoção do critério de julgamento pelo menor preço;</w:t>
      </w:r>
    </w:p>
    <w:bookmarkEnd w:id="4"/>
    <w:p w14:paraId="0DFAFEF9" w14:textId="77777777" w:rsidR="00CD1279" w:rsidRPr="004C7E6F" w:rsidRDefault="00CD1279" w:rsidP="00C948D5">
      <w:pPr>
        <w:pStyle w:val="Nivel2"/>
      </w:pPr>
    </w:p>
    <w:p w14:paraId="7114449C" w14:textId="77777777" w:rsidR="00E75985" w:rsidRPr="004C7E6F" w:rsidRDefault="00F82854" w:rsidP="004C7E6F">
      <w:pPr>
        <w:spacing w:after="120" w:line="360" w:lineRule="auto"/>
        <w:rPr>
          <w:b/>
          <w:bCs/>
        </w:rPr>
      </w:pPr>
      <w:r w:rsidRPr="004C7E6F">
        <w:rPr>
          <w:b/>
          <w:bCs/>
        </w:rPr>
        <w:t>8</w:t>
      </w:r>
      <w:r w:rsidR="00E75985" w:rsidRPr="004C7E6F">
        <w:rPr>
          <w:b/>
          <w:bCs/>
        </w:rPr>
        <w:t>.</w:t>
      </w:r>
      <w:r w:rsidR="00815D42" w:rsidRPr="004C7E6F">
        <w:rPr>
          <w:b/>
          <w:bCs/>
        </w:rPr>
        <w:t>1</w:t>
      </w:r>
      <w:r w:rsidR="00E75985" w:rsidRPr="004C7E6F">
        <w:rPr>
          <w:b/>
          <w:bCs/>
        </w:rPr>
        <w:tab/>
        <w:t>Qualificação econômico-financeira</w:t>
      </w:r>
    </w:p>
    <w:p w14:paraId="319910AE" w14:textId="77777777" w:rsidR="00E16642" w:rsidRPr="004C7E6F" w:rsidRDefault="00D51C51" w:rsidP="007742F9">
      <w:pPr>
        <w:pStyle w:val="Nivel2"/>
        <w:spacing w:line="276" w:lineRule="auto"/>
      </w:pPr>
      <w:r w:rsidRPr="004C7E6F">
        <w:t xml:space="preserve"> ( x </w:t>
      </w:r>
      <w:r w:rsidR="001232E2" w:rsidRPr="004C7E6F">
        <w:t>) Certidão negativa de falência expedida pelo distribuidor da sede do fornecedor - Lei nº 14.133, de 2021, art. 69, caput, inciso II);</w:t>
      </w:r>
    </w:p>
    <w:p w14:paraId="5821AE5D" w14:textId="77777777" w:rsidR="00B94E98" w:rsidRPr="004C7E6F" w:rsidRDefault="00B94E98" w:rsidP="00C948D5">
      <w:pPr>
        <w:pStyle w:val="Nivel2"/>
      </w:pPr>
    </w:p>
    <w:p w14:paraId="1F2B06BF" w14:textId="77777777" w:rsidR="009B4D51" w:rsidRPr="004C7E6F" w:rsidRDefault="00F82854" w:rsidP="004C7E6F">
      <w:pPr>
        <w:pStyle w:val="PargrafodaLista"/>
        <w:spacing w:line="360" w:lineRule="auto"/>
        <w:ind w:left="0"/>
        <w:contextualSpacing w:val="0"/>
        <w:rPr>
          <w:b/>
        </w:rPr>
      </w:pPr>
      <w:r w:rsidRPr="004C7E6F">
        <w:rPr>
          <w:b/>
        </w:rPr>
        <w:t>8</w:t>
      </w:r>
      <w:r w:rsidR="00513BA1" w:rsidRPr="004C7E6F">
        <w:rPr>
          <w:b/>
        </w:rPr>
        <w:t xml:space="preserve">.1.1 </w:t>
      </w:r>
      <w:r w:rsidR="009B4D51" w:rsidRPr="004C7E6F">
        <w:rPr>
          <w:b/>
        </w:rPr>
        <w:t xml:space="preserve">Justificativa para exigência </w:t>
      </w:r>
      <w:r w:rsidR="00513BA1" w:rsidRPr="004C7E6F">
        <w:rPr>
          <w:b/>
        </w:rPr>
        <w:t>da Qualificação Econômico-Financeira</w:t>
      </w:r>
      <w:r w:rsidR="00FC34FE" w:rsidRPr="004C7E6F">
        <w:rPr>
          <w:b/>
        </w:rPr>
        <w:t xml:space="preserve"> </w:t>
      </w:r>
      <w:r w:rsidR="009B4D51" w:rsidRPr="004C7E6F">
        <w:rPr>
          <w:b/>
        </w:rPr>
        <w:t>(Art. 69 da Lei 14.133/2021):</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3"/>
      </w:tblGrid>
      <w:tr w:rsidR="009B4D51" w:rsidRPr="004C7E6F" w14:paraId="18F84C61" w14:textId="77777777" w:rsidTr="00533C40">
        <w:tc>
          <w:tcPr>
            <w:tcW w:w="8934" w:type="dxa"/>
            <w:shd w:val="clear" w:color="auto" w:fill="auto"/>
          </w:tcPr>
          <w:p w14:paraId="50AE8283" w14:textId="77777777" w:rsidR="00D51C51" w:rsidRPr="004C7E6F" w:rsidRDefault="00D51C51" w:rsidP="007742F9">
            <w:pPr>
              <w:spacing w:before="96" w:line="276" w:lineRule="auto"/>
              <w:jc w:val="both"/>
              <w:rPr>
                <w:bCs/>
              </w:rPr>
            </w:pPr>
            <w:r w:rsidRPr="004C7E6F">
              <w:rPr>
                <w:bCs/>
              </w:rPr>
              <w:t>A exigência da qualificação econômico-financeira se faz necessária para assegurar a viabilidade dos serviços prestados. Por meio dessa qualificação, busca-se garantir que a empresa contratada possua a solidez financeira adequada para cumprir com todas as obrigações contratuais, tais como o pagamento de salários, fornecedores, encargos sociais, tributos, entre outros.</w:t>
            </w:r>
          </w:p>
          <w:p w14:paraId="51D1AD1C" w14:textId="77777777" w:rsidR="00D51C51" w:rsidRPr="004C7E6F" w:rsidRDefault="00D51C51" w:rsidP="007742F9">
            <w:pPr>
              <w:spacing w:before="96" w:line="276" w:lineRule="auto"/>
              <w:jc w:val="both"/>
              <w:rPr>
                <w:bCs/>
              </w:rPr>
            </w:pPr>
            <w:r w:rsidRPr="004C7E6F">
              <w:rPr>
                <w:bCs/>
              </w:rPr>
              <w:t>Além disso, a verificação da situação econômico-financeira da empresa a ser contratada é essencial para minimizar riscos de interrupção dos serviços devido a eventuais problemas financeiros, o que poderia comprometer a qualidade e a eficiência das atividades desenvolvidas.</w:t>
            </w:r>
          </w:p>
          <w:p w14:paraId="73EAFCFC" w14:textId="77777777" w:rsidR="009B4D51" w:rsidRPr="004C7E6F" w:rsidRDefault="00D51C51" w:rsidP="007742F9">
            <w:pPr>
              <w:pStyle w:val="PargrafodaLista"/>
              <w:spacing w:before="96" w:line="276" w:lineRule="auto"/>
              <w:ind w:left="0"/>
              <w:jc w:val="both"/>
              <w:rPr>
                <w:bCs/>
              </w:rPr>
            </w:pPr>
            <w:r w:rsidRPr="004C7E6F">
              <w:rPr>
                <w:bCs/>
              </w:rPr>
              <w:lastRenderedPageBreak/>
              <w:t>Portanto, a exigência da qualificação econômico-financeira visa proteger os interesses da Administração Pública, garantindo a realização dos serviços de forma segura, eficaz e dentro dos padrões estabelecidos.</w:t>
            </w:r>
          </w:p>
        </w:tc>
      </w:tr>
    </w:tbl>
    <w:p w14:paraId="0896F065" w14:textId="77777777" w:rsidR="002C4528" w:rsidRPr="004C7E6F" w:rsidRDefault="002C4528" w:rsidP="004C7E6F">
      <w:pPr>
        <w:spacing w:line="360" w:lineRule="auto"/>
        <w:rPr>
          <w:b/>
          <w:bCs/>
        </w:rPr>
      </w:pPr>
    </w:p>
    <w:p w14:paraId="21910D4A" w14:textId="77777777" w:rsidR="00F423A8" w:rsidRPr="004C7E6F" w:rsidRDefault="00F82854" w:rsidP="004C7E6F">
      <w:pPr>
        <w:spacing w:after="120" w:line="360" w:lineRule="auto"/>
        <w:rPr>
          <w:b/>
          <w:bCs/>
        </w:rPr>
      </w:pPr>
      <w:r w:rsidRPr="004C7E6F">
        <w:rPr>
          <w:b/>
          <w:bCs/>
        </w:rPr>
        <w:t>8</w:t>
      </w:r>
      <w:r w:rsidR="00EC7A0E" w:rsidRPr="004C7E6F">
        <w:rPr>
          <w:b/>
          <w:bCs/>
        </w:rPr>
        <w:t>.</w:t>
      </w:r>
      <w:r w:rsidR="00FC34FE" w:rsidRPr="004C7E6F">
        <w:rPr>
          <w:b/>
          <w:bCs/>
        </w:rPr>
        <w:t>2</w:t>
      </w:r>
      <w:r w:rsidR="00EC7A0E" w:rsidRPr="004C7E6F">
        <w:rPr>
          <w:b/>
          <w:bCs/>
        </w:rPr>
        <w:tab/>
        <w:t>Qualificação técnica</w:t>
      </w:r>
      <w:r w:rsidR="00FC34FE" w:rsidRPr="004C7E6F">
        <w:rPr>
          <w:b/>
          <w:bCs/>
        </w:rPr>
        <w:t xml:space="preserve"> (Art. 67 da Lei 14.133/2021)</w:t>
      </w:r>
    </w:p>
    <w:p w14:paraId="54B78502" w14:textId="77777777" w:rsidR="00E445B6" w:rsidRPr="004C7E6F" w:rsidRDefault="008B3101" w:rsidP="00EE54A1">
      <w:pPr>
        <w:pStyle w:val="Nivel2"/>
        <w:spacing w:line="276" w:lineRule="auto"/>
      </w:pPr>
      <w:r w:rsidRPr="004C7E6F">
        <w:t xml:space="preserve"> </w:t>
      </w:r>
      <w:r w:rsidR="00E445B6" w:rsidRPr="004C7E6F">
        <w:t>(</w:t>
      </w:r>
      <w:r w:rsidR="00EA2687" w:rsidRPr="004C7E6F">
        <w:t xml:space="preserve"> x </w:t>
      </w:r>
      <w:r w:rsidR="00E445B6" w:rsidRPr="004C7E6F">
        <w:t xml:space="preserve">) Apresentar no mínimo 01 (um) atestado fornecido por pessoa jurídica de direito público ou privado, que comprove ter </w:t>
      </w:r>
      <w:r w:rsidR="00A5492C" w:rsidRPr="004C7E6F">
        <w:t xml:space="preserve">o </w:t>
      </w:r>
      <w:r w:rsidR="00E445B6" w:rsidRPr="004C7E6F">
        <w:t xml:space="preserve">licitante cumprido, de forma satisfatória, </w:t>
      </w:r>
      <w:r w:rsidR="00A5492C" w:rsidRPr="004C7E6F">
        <w:t xml:space="preserve">a execução </w:t>
      </w:r>
      <w:r w:rsidR="00E445B6" w:rsidRPr="004C7E6F">
        <w:t>de objeto pertinente e compatível ao especificado no TERMO DE REFERÊNCIA, com clara menção d</w:t>
      </w:r>
      <w:r w:rsidR="00A5492C" w:rsidRPr="004C7E6F">
        <w:t xml:space="preserve">a execução </w:t>
      </w:r>
      <w:r w:rsidR="00E445B6" w:rsidRPr="004C7E6F">
        <w:t>bem sucedid</w:t>
      </w:r>
      <w:r w:rsidR="00A5492C" w:rsidRPr="004C7E6F">
        <w:t>a</w:t>
      </w:r>
      <w:r w:rsidR="00E445B6" w:rsidRPr="004C7E6F">
        <w:t xml:space="preserve">, quanto ao cumprimento de prazos, especificações e qualidade do mesmo. </w:t>
      </w:r>
    </w:p>
    <w:p w14:paraId="1F766F40" w14:textId="77777777" w:rsidR="00E445B6" w:rsidRPr="004C7E6F" w:rsidRDefault="00E445B6" w:rsidP="00EE54A1">
      <w:pPr>
        <w:pStyle w:val="Nivel2"/>
        <w:spacing w:line="276" w:lineRule="auto"/>
      </w:pPr>
      <w:r w:rsidRPr="004C7E6F">
        <w:t xml:space="preserve">O </w:t>
      </w:r>
      <w:r w:rsidR="00755C22" w:rsidRPr="004C7E6F">
        <w:t xml:space="preserve">licitante </w:t>
      </w:r>
      <w:r w:rsidRPr="004C7E6F">
        <w:t>disponibilizará todas as informações necessárias à comprovação da legitimidade dos atestados, apresentando, quando solicitado pela Administração, cópia do contrato que deu suporte à contratação, endereço atual da contratante e local em que foi executado o objeto contra</w:t>
      </w:r>
      <w:r w:rsidR="00EA2687" w:rsidRPr="004C7E6F">
        <w:t>tado, dentre outros documentos.</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3"/>
      </w:tblGrid>
      <w:tr w:rsidR="00C8369C" w:rsidRPr="004C7E6F" w14:paraId="39C590DC" w14:textId="77777777" w:rsidTr="00BB1666">
        <w:tc>
          <w:tcPr>
            <w:tcW w:w="8529" w:type="dxa"/>
            <w:shd w:val="clear" w:color="auto" w:fill="auto"/>
          </w:tcPr>
          <w:p w14:paraId="2C7009BB" w14:textId="77777777" w:rsidR="00A66C76" w:rsidRPr="00857789" w:rsidRDefault="00A66C76" w:rsidP="00A66C76">
            <w:pPr>
              <w:pStyle w:val="PargrafodaLista"/>
              <w:numPr>
                <w:ilvl w:val="0"/>
                <w:numId w:val="34"/>
              </w:numPr>
              <w:suppressAutoHyphens/>
              <w:spacing w:after="120" w:line="276" w:lineRule="auto"/>
              <w:ind w:left="714" w:hanging="357"/>
              <w:contextualSpacing w:val="0"/>
              <w:jc w:val="both"/>
              <w:rPr>
                <w:bCs/>
              </w:rPr>
            </w:pPr>
            <w:r w:rsidRPr="00857789">
              <w:rPr>
                <w:bCs/>
              </w:rPr>
              <w:t xml:space="preserve">- Atestado(s) de capacidade técnica expedido(s) por pessoa(s) jurídica(s) de direito público ou privado, necessariamente em nome do licitante, que sejam devidamente </w:t>
            </w:r>
            <w:proofErr w:type="gramStart"/>
            <w:r w:rsidRPr="00857789">
              <w:rPr>
                <w:bCs/>
              </w:rPr>
              <w:t>registrado</w:t>
            </w:r>
            <w:proofErr w:type="gramEnd"/>
            <w:r w:rsidRPr="00857789">
              <w:rPr>
                <w:bCs/>
              </w:rPr>
              <w:t>(s) em órgãos competente (s) comprovando aptidão para o desempenho de atividade pertinente e compatível em características com o objeto desta licitação descritos abaixo e tidos como parcelas de maior relevância, dos serviços similares de complexidade tecnológica e operacional:</w:t>
            </w:r>
          </w:p>
          <w:p w14:paraId="1D96B5B5" w14:textId="61321F3A" w:rsidR="00F715C8" w:rsidRPr="004C7E6F" w:rsidRDefault="00A66C76" w:rsidP="00A66C76">
            <w:pPr>
              <w:spacing w:line="276" w:lineRule="auto"/>
              <w:ind w:right="228"/>
              <w:jc w:val="both"/>
              <w:rPr>
                <w:bCs/>
                <w:color w:val="000000" w:themeColor="text1"/>
              </w:rPr>
            </w:pPr>
            <w:r w:rsidRPr="00857789">
              <w:rPr>
                <w:bCs/>
              </w:rPr>
              <w:t xml:space="preserve">Sistema de gestão de saúde informatizado web com módulos de: complexo de regulação/agenda de consultas/agenda de exames; controle de viagens; farmácia municipal e almoxarifado; controle de unidades de saúde ambulatorial; ouvidoria em saúde; </w:t>
            </w:r>
            <w:proofErr w:type="spellStart"/>
            <w:r w:rsidRPr="00857789">
              <w:rPr>
                <w:bCs/>
              </w:rPr>
              <w:t>ppi</w:t>
            </w:r>
            <w:proofErr w:type="spellEnd"/>
            <w:r w:rsidRPr="00857789">
              <w:rPr>
                <w:bCs/>
              </w:rPr>
              <w:t xml:space="preserve">; vacina; exames laboratoriais; gerenciamento de senhas de atendimento – recepção/totem facial; envio automático de torpedo para pacientes – </w:t>
            </w:r>
            <w:proofErr w:type="spellStart"/>
            <w:r w:rsidRPr="00857789">
              <w:rPr>
                <w:bCs/>
              </w:rPr>
              <w:t>sms</w:t>
            </w:r>
            <w:proofErr w:type="spellEnd"/>
            <w:r w:rsidRPr="00857789">
              <w:rPr>
                <w:bCs/>
              </w:rPr>
              <w:t xml:space="preserve">; </w:t>
            </w:r>
            <w:proofErr w:type="spellStart"/>
            <w:r w:rsidRPr="00857789">
              <w:rPr>
                <w:bCs/>
              </w:rPr>
              <w:t>georeferenciamento</w:t>
            </w:r>
            <w:proofErr w:type="spellEnd"/>
            <w:r w:rsidRPr="00857789">
              <w:rPr>
                <w:bCs/>
              </w:rPr>
              <w:t xml:space="preserve">; </w:t>
            </w:r>
            <w:proofErr w:type="spellStart"/>
            <w:r w:rsidRPr="00857789">
              <w:rPr>
                <w:bCs/>
              </w:rPr>
              <w:t>relatorio</w:t>
            </w:r>
            <w:proofErr w:type="spellEnd"/>
            <w:r w:rsidRPr="00857789">
              <w:rPr>
                <w:bCs/>
              </w:rPr>
              <w:t xml:space="preserve"> bi (business </w:t>
            </w:r>
            <w:proofErr w:type="spellStart"/>
            <w:r w:rsidRPr="00857789">
              <w:rPr>
                <w:bCs/>
              </w:rPr>
              <w:t>intelligence</w:t>
            </w:r>
            <w:proofErr w:type="spellEnd"/>
            <w:r w:rsidRPr="00857789">
              <w:rPr>
                <w:bCs/>
              </w:rPr>
              <w:t xml:space="preserve">); prontuário eletrônico; atenção </w:t>
            </w:r>
            <w:proofErr w:type="spellStart"/>
            <w:r w:rsidRPr="00857789">
              <w:rPr>
                <w:bCs/>
              </w:rPr>
              <w:t>basica</w:t>
            </w:r>
            <w:proofErr w:type="spellEnd"/>
            <w:r w:rsidRPr="00857789">
              <w:rPr>
                <w:bCs/>
              </w:rPr>
              <w:t xml:space="preserve"> - e-sus; integração com dispositivos móveis (mobile smartphone) – aplicativo mobile para o </w:t>
            </w:r>
            <w:proofErr w:type="spellStart"/>
            <w:r w:rsidRPr="00857789">
              <w:rPr>
                <w:bCs/>
              </w:rPr>
              <w:t>acs</w:t>
            </w:r>
            <w:proofErr w:type="spellEnd"/>
            <w:r w:rsidRPr="00857789">
              <w:rPr>
                <w:bCs/>
              </w:rPr>
              <w:t xml:space="preserve">/ace; aplicativo mobile cidadão; </w:t>
            </w:r>
            <w:proofErr w:type="spellStart"/>
            <w:r w:rsidRPr="00857789">
              <w:rPr>
                <w:bCs/>
              </w:rPr>
              <w:t>vigilancia</w:t>
            </w:r>
            <w:proofErr w:type="spellEnd"/>
            <w:r w:rsidRPr="00857789">
              <w:rPr>
                <w:bCs/>
              </w:rPr>
              <w:t xml:space="preserve"> </w:t>
            </w:r>
            <w:proofErr w:type="spellStart"/>
            <w:r w:rsidRPr="00857789">
              <w:rPr>
                <w:bCs/>
              </w:rPr>
              <w:t>sanitaria</w:t>
            </w:r>
            <w:proofErr w:type="spellEnd"/>
            <w:r w:rsidRPr="00857789">
              <w:rPr>
                <w:bCs/>
              </w:rPr>
              <w:t>/</w:t>
            </w:r>
            <w:proofErr w:type="spellStart"/>
            <w:r w:rsidRPr="00857789">
              <w:rPr>
                <w:bCs/>
              </w:rPr>
              <w:t>zoonozes</w:t>
            </w:r>
            <w:proofErr w:type="spellEnd"/>
            <w:r w:rsidRPr="00857789">
              <w:rPr>
                <w:bCs/>
              </w:rPr>
              <w:t>/</w:t>
            </w:r>
            <w:proofErr w:type="spellStart"/>
            <w:r w:rsidRPr="00857789">
              <w:rPr>
                <w:bCs/>
              </w:rPr>
              <w:t>epidemiologica</w:t>
            </w:r>
            <w:proofErr w:type="spellEnd"/>
            <w:r w:rsidRPr="00857789">
              <w:rPr>
                <w:bCs/>
              </w:rPr>
              <w:t xml:space="preserve"> e </w:t>
            </w:r>
            <w:proofErr w:type="spellStart"/>
            <w:r w:rsidRPr="00857789">
              <w:rPr>
                <w:bCs/>
              </w:rPr>
              <w:t>samu</w:t>
            </w:r>
            <w:proofErr w:type="spellEnd"/>
            <w:r w:rsidRPr="00857789">
              <w:rPr>
                <w:bCs/>
              </w:rPr>
              <w:t>.</w:t>
            </w:r>
          </w:p>
        </w:tc>
      </w:tr>
    </w:tbl>
    <w:p w14:paraId="6B5312EC" w14:textId="77777777" w:rsidR="00E445B6" w:rsidRPr="004C7E6F" w:rsidRDefault="00E445B6" w:rsidP="00C948D5">
      <w:pPr>
        <w:pStyle w:val="Nivel2"/>
      </w:pPr>
    </w:p>
    <w:p w14:paraId="6D09E11E" w14:textId="77777777" w:rsidR="004276D0" w:rsidRPr="004C7E6F" w:rsidRDefault="004276D0" w:rsidP="00C948D5">
      <w:pPr>
        <w:pStyle w:val="Nivel2"/>
      </w:pPr>
      <w:r w:rsidRPr="004C7E6F">
        <w:rPr>
          <w:noProof/>
          <w:lang w:val="pt-BR" w:eastAsia="pt-BR"/>
        </w:rPr>
        <mc:AlternateContent>
          <mc:Choice Requires="wps">
            <w:drawing>
              <wp:anchor distT="45720" distB="45720" distL="114300" distR="114300" simplePos="0" relativeHeight="251659264" behindDoc="0" locked="0" layoutInCell="1" allowOverlap="1" wp14:anchorId="2FFC187D" wp14:editId="75444E98">
                <wp:simplePos x="0" y="0"/>
                <wp:positionH relativeFrom="margin">
                  <wp:posOffset>-3810</wp:posOffset>
                </wp:positionH>
                <wp:positionV relativeFrom="paragraph">
                  <wp:posOffset>331470</wp:posOffset>
                </wp:positionV>
                <wp:extent cx="5448300" cy="923925"/>
                <wp:effectExtent l="0" t="0" r="19050" b="2857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0" cy="923925"/>
                        </a:xfrm>
                        <a:prstGeom prst="rect">
                          <a:avLst/>
                        </a:prstGeom>
                        <a:solidFill>
                          <a:srgbClr val="FFFFFF"/>
                        </a:solidFill>
                        <a:ln w="9525">
                          <a:solidFill>
                            <a:srgbClr val="000000"/>
                          </a:solidFill>
                          <a:miter lim="800000"/>
                          <a:headEnd/>
                          <a:tailEnd/>
                        </a:ln>
                      </wps:spPr>
                      <wps:txbx>
                        <w:txbxContent>
                          <w:p w14:paraId="114BC42E" w14:textId="77777777" w:rsidR="0021172C" w:rsidRDefault="0021172C" w:rsidP="001E7636">
                            <w:pPr>
                              <w:spacing w:line="276" w:lineRule="auto"/>
                            </w:pPr>
                            <w:r w:rsidRPr="00703B4F">
                              <w:t xml:space="preserve">A qualificação técnica busca afastar das contratações públicas, licitantes que por pouca ou nenhuma experiência sejam incapazes de executar com perfeição o </w:t>
                            </w:r>
                            <w:r>
                              <w:t>serviço objeto da licitação.</w:t>
                            </w:r>
                          </w:p>
                          <w:p w14:paraId="22B1D39B" w14:textId="77777777" w:rsidR="0021172C" w:rsidRDefault="0021172C" w:rsidP="001E7636">
                            <w:pPr>
                              <w:spacing w:line="276" w:lineRule="auto"/>
                            </w:pPr>
                          </w:p>
                          <w:p w14:paraId="1B0FB24F" w14:textId="77777777" w:rsidR="0021172C" w:rsidRDefault="0021172C" w:rsidP="001E7636">
                            <w:pPr>
                              <w:spacing w:line="276" w:lineRule="auto"/>
                            </w:pPr>
                          </w:p>
                          <w:p w14:paraId="443841BD" w14:textId="77777777" w:rsidR="0021172C" w:rsidRPr="00703B4F" w:rsidRDefault="0021172C" w:rsidP="001E7636">
                            <w:pPr>
                              <w:spacing w:line="276" w:lineRule="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FC187D" id="_x0000_t202" coordsize="21600,21600" o:spt="202" path="m,l,21600r21600,l21600,xe">
                <v:stroke joinstyle="miter"/>
                <v:path gradientshapeok="t" o:connecttype="rect"/>
              </v:shapetype>
              <v:shape id="Caixa de Texto 2" o:spid="_x0000_s1026" type="#_x0000_t202" style="position:absolute;left:0;text-align:left;margin-left:-.3pt;margin-top:26.1pt;width:429pt;height:72.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">
                <v:textbox>
                  <w:txbxContent>
                    <w:p w14:paraId="114BC42E" w14:textId="77777777" w:rsidR="0021172C" w:rsidRDefault="0021172C" w:rsidP="001E7636">
                      <w:pPr>
                        <w:spacing w:line="276" w:lineRule="auto"/>
                      </w:pPr>
                      <w:r w:rsidRPr="00703B4F">
                        <w:t xml:space="preserve">A qualificação técnica busca afastar das contratações públicas, licitantes que por pouca ou nenhuma experiência sejam incapazes de executar com perfeição o </w:t>
                      </w:r>
                      <w:r>
                        <w:t>serviço objeto da licitação.</w:t>
                      </w:r>
                    </w:p>
                    <w:p w14:paraId="22B1D39B" w14:textId="77777777" w:rsidR="0021172C" w:rsidRDefault="0021172C" w:rsidP="001E7636">
                      <w:pPr>
                        <w:spacing w:line="276" w:lineRule="auto"/>
                      </w:pPr>
                    </w:p>
                    <w:p w14:paraId="1B0FB24F" w14:textId="77777777" w:rsidR="0021172C" w:rsidRDefault="0021172C" w:rsidP="001E7636">
                      <w:pPr>
                        <w:spacing w:line="276" w:lineRule="auto"/>
                      </w:pPr>
                    </w:p>
                    <w:p w14:paraId="443841BD" w14:textId="77777777" w:rsidR="0021172C" w:rsidRPr="00703B4F" w:rsidRDefault="0021172C" w:rsidP="001E7636">
                      <w:pPr>
                        <w:spacing w:line="276" w:lineRule="auto"/>
                      </w:pPr>
                    </w:p>
                  </w:txbxContent>
                </v:textbox>
                <w10:wrap type="square" anchorx="margin"/>
              </v:shape>
            </w:pict>
          </mc:Fallback>
        </mc:AlternateContent>
      </w:r>
      <w:r w:rsidRPr="004C7E6F">
        <w:t>Justificativa para a exigência de qualificação técnica:</w:t>
      </w:r>
    </w:p>
    <w:p w14:paraId="2F0E1FA1" w14:textId="77777777" w:rsidR="006834A5" w:rsidRPr="004C7E6F" w:rsidRDefault="006834A5" w:rsidP="00C948D5">
      <w:pPr>
        <w:pStyle w:val="Nivel2"/>
      </w:pPr>
    </w:p>
    <w:p w14:paraId="4BE03456" w14:textId="77777777" w:rsidR="00F423A8" w:rsidRPr="004C7E6F" w:rsidRDefault="00F423A8" w:rsidP="00C948D5">
      <w:pPr>
        <w:pStyle w:val="Nivel2"/>
      </w:pPr>
    </w:p>
    <w:p w14:paraId="7344A0B4" w14:textId="77777777" w:rsidR="00C8369C" w:rsidRPr="00091482" w:rsidRDefault="00006BE4" w:rsidP="00091482">
      <w:pPr>
        <w:spacing w:line="360" w:lineRule="auto"/>
        <w:jc w:val="both"/>
        <w:rPr>
          <w:b/>
          <w:bCs/>
        </w:rPr>
      </w:pPr>
      <w:r w:rsidRPr="004C7E6F">
        <w:rPr>
          <w:b/>
          <w:bCs/>
        </w:rPr>
        <w:lastRenderedPageBreak/>
        <w:t xml:space="preserve">9. </w:t>
      </w:r>
      <w:r w:rsidR="0054740E" w:rsidRPr="001960E8">
        <w:rPr>
          <w:b/>
          <w:bCs/>
        </w:rPr>
        <w:t xml:space="preserve">ESTIMATIVA DO VALOR DA CONTRATAÇÃO </w:t>
      </w:r>
      <w:proofErr w:type="gramStart"/>
      <w:r w:rsidR="0054740E" w:rsidRPr="001960E8">
        <w:rPr>
          <w:b/>
          <w:bCs/>
        </w:rPr>
        <w:t>-  art.</w:t>
      </w:r>
      <w:proofErr w:type="gramEnd"/>
      <w:r w:rsidR="0054740E" w:rsidRPr="001960E8">
        <w:rPr>
          <w:b/>
          <w:bCs/>
        </w:rPr>
        <w:t xml:space="preserve"> 6º, XXIII, “i”, da Lei nº 14.133/2021</w:t>
      </w:r>
    </w:p>
    <w:p w14:paraId="2AD614F3" w14:textId="77777777" w:rsidR="00C8369C" w:rsidRPr="004C7E6F" w:rsidRDefault="00CC69CC" w:rsidP="00C948D5">
      <w:pPr>
        <w:pStyle w:val="Nivel2"/>
      </w:pPr>
      <w:r w:rsidRPr="004C7E6F">
        <w:t xml:space="preserve">9.1 </w:t>
      </w:r>
      <w:r w:rsidR="00C8369C" w:rsidRPr="004C7E6F">
        <w:t>O custo estimado total da contratação constará anexo:</w:t>
      </w:r>
    </w:p>
    <w:p w14:paraId="71EE75FB" w14:textId="77777777" w:rsidR="00C8369C" w:rsidRPr="004C7E6F" w:rsidRDefault="00C8369C" w:rsidP="00C64A4C">
      <w:pPr>
        <w:pStyle w:val="Corpodetexto"/>
        <w:spacing w:before="107" w:line="276" w:lineRule="auto"/>
        <w:ind w:left="196" w:firstLine="512"/>
        <w:jc w:val="both"/>
        <w:rPr>
          <w:rFonts w:ascii="Times New Roman" w:hAnsi="Times New Roman" w:cs="Times New Roman"/>
          <w:bCs/>
          <w:sz w:val="24"/>
          <w:szCs w:val="24"/>
        </w:rPr>
      </w:pPr>
      <w:r w:rsidRPr="004C7E6F">
        <w:rPr>
          <w:rFonts w:ascii="Times New Roman" w:hAnsi="Times New Roman" w:cs="Times New Roman"/>
          <w:bCs/>
          <w:spacing w:val="-1"/>
          <w:sz w:val="24"/>
          <w:szCs w:val="24"/>
        </w:rPr>
        <w:t>(    ) Não</w:t>
      </w:r>
    </w:p>
    <w:p w14:paraId="643117DE" w14:textId="77777777" w:rsidR="00C8369C" w:rsidRDefault="001960E8" w:rsidP="00C64A4C">
      <w:pPr>
        <w:spacing w:line="276" w:lineRule="auto"/>
        <w:ind w:left="196" w:firstLine="512"/>
        <w:jc w:val="both"/>
        <w:rPr>
          <w:bCs/>
        </w:rPr>
      </w:pPr>
      <w:proofErr w:type="gramStart"/>
      <w:r>
        <w:rPr>
          <w:bCs/>
        </w:rPr>
        <w:t>( x</w:t>
      </w:r>
      <w:proofErr w:type="gramEnd"/>
      <w:r>
        <w:rPr>
          <w:bCs/>
        </w:rPr>
        <w:t xml:space="preserve"> </w:t>
      </w:r>
      <w:r w:rsidR="00091482">
        <w:rPr>
          <w:bCs/>
        </w:rPr>
        <w:t>) Sim</w:t>
      </w:r>
    </w:p>
    <w:p w14:paraId="4A6D78E3" w14:textId="77777777" w:rsidR="00091482" w:rsidRPr="00091482" w:rsidRDefault="00091482" w:rsidP="00091482">
      <w:pPr>
        <w:spacing w:line="360" w:lineRule="auto"/>
        <w:ind w:left="196" w:firstLine="512"/>
        <w:jc w:val="both"/>
        <w:rPr>
          <w:bCs/>
        </w:rPr>
      </w:pPr>
    </w:p>
    <w:p w14:paraId="64C3831D" w14:textId="77777777" w:rsidR="00C8369C" w:rsidRPr="004C7E6F" w:rsidRDefault="00CC69CC" w:rsidP="00C64A4C">
      <w:pPr>
        <w:pStyle w:val="Nivel2"/>
        <w:spacing w:line="276" w:lineRule="auto"/>
      </w:pPr>
      <w:r w:rsidRPr="004C7E6F">
        <w:t xml:space="preserve">9.2 </w:t>
      </w:r>
      <w:r w:rsidR="00C8369C" w:rsidRPr="004C7E6F">
        <w:t>A estimativa de custo levou em consideração o risco envolvido na contratação e sua alocação entre contratante e contratado, conforme especificado na matriz de risco constante do Contrato.</w:t>
      </w:r>
    </w:p>
    <w:p w14:paraId="3B89E9E5" w14:textId="77777777" w:rsidR="00C8369C" w:rsidRPr="004C7E6F" w:rsidRDefault="00536365" w:rsidP="00C64A4C">
      <w:pPr>
        <w:pStyle w:val="Corpodetexto"/>
        <w:spacing w:before="107" w:line="276" w:lineRule="auto"/>
        <w:ind w:left="196" w:firstLine="512"/>
        <w:jc w:val="both"/>
        <w:rPr>
          <w:rFonts w:ascii="Times New Roman" w:hAnsi="Times New Roman" w:cs="Times New Roman"/>
          <w:bCs/>
          <w:sz w:val="24"/>
          <w:szCs w:val="24"/>
        </w:rPr>
      </w:pPr>
      <w:r w:rsidRPr="004C7E6F">
        <w:rPr>
          <w:rFonts w:ascii="Times New Roman" w:hAnsi="Times New Roman" w:cs="Times New Roman"/>
          <w:bCs/>
          <w:spacing w:val="-1"/>
          <w:sz w:val="24"/>
          <w:szCs w:val="24"/>
        </w:rPr>
        <w:t xml:space="preserve">( x </w:t>
      </w:r>
      <w:r w:rsidR="00C8369C" w:rsidRPr="004C7E6F">
        <w:rPr>
          <w:rFonts w:ascii="Times New Roman" w:hAnsi="Times New Roman" w:cs="Times New Roman"/>
          <w:bCs/>
          <w:spacing w:val="-1"/>
          <w:sz w:val="24"/>
          <w:szCs w:val="24"/>
        </w:rPr>
        <w:t>) Não</w:t>
      </w:r>
    </w:p>
    <w:p w14:paraId="34DEC16C" w14:textId="77777777" w:rsidR="00C8369C" w:rsidRPr="004C7E6F" w:rsidRDefault="00C8369C" w:rsidP="00C948D5">
      <w:pPr>
        <w:pStyle w:val="Nivel2"/>
      </w:pPr>
    </w:p>
    <w:p w14:paraId="60AF0DCC" w14:textId="77777777" w:rsidR="00C8369C" w:rsidRPr="004C7E6F" w:rsidRDefault="00CC69CC" w:rsidP="00C64A4C">
      <w:pPr>
        <w:pStyle w:val="Nivel2"/>
        <w:spacing w:line="276" w:lineRule="auto"/>
      </w:pPr>
      <w:r w:rsidRPr="004C7E6F">
        <w:rPr>
          <w:rFonts w:eastAsia="MS Mincho"/>
        </w:rPr>
        <w:t xml:space="preserve">9.3 </w:t>
      </w:r>
      <w:r w:rsidR="00C8369C" w:rsidRPr="004C7E6F">
        <w:rPr>
          <w:rFonts w:eastAsia="MS Mincho"/>
        </w:rPr>
        <w:t xml:space="preserve">Em caso de licitação para Registro de Preços, os preços </w:t>
      </w:r>
      <w:r w:rsidR="00C8369C" w:rsidRPr="004C7E6F">
        <w:t>registrados poderão ser alterados ou atualizados em decorrência de eventual redução dos preços praticados no mercado ou de fato que eleve o custo dos bens, das obras ou dos serviços registrados, nas seguintes situações</w:t>
      </w:r>
      <w:r w:rsidRPr="004C7E6F">
        <w:t>:</w:t>
      </w:r>
      <w:r w:rsidR="00C8369C" w:rsidRPr="004C7E6F">
        <w:t xml:space="preserve"> </w:t>
      </w:r>
    </w:p>
    <w:p w14:paraId="36B1227A" w14:textId="77777777" w:rsidR="006C1AAD" w:rsidRPr="004C7E6F" w:rsidRDefault="00C64A4C" w:rsidP="00C64A4C">
      <w:pPr>
        <w:pStyle w:val="Nivel2"/>
        <w:spacing w:line="276" w:lineRule="auto"/>
      </w:pPr>
      <w:r>
        <w:t xml:space="preserve">          </w:t>
      </w:r>
      <w:r w:rsidR="006C1AAD" w:rsidRPr="004C7E6F">
        <w:t>(</w:t>
      </w:r>
      <w:r w:rsidR="00D24482">
        <w:t xml:space="preserve"> x </w:t>
      </w:r>
      <w:r w:rsidR="006C1AAD" w:rsidRPr="004C7E6F">
        <w:t>) Não</w:t>
      </w:r>
      <w:r w:rsidR="004852F3" w:rsidRPr="004C7E6F">
        <w:t xml:space="preserve"> se aplica</w:t>
      </w:r>
    </w:p>
    <w:p w14:paraId="44847438" w14:textId="77777777" w:rsidR="006C1AAD" w:rsidRPr="004C7E6F" w:rsidRDefault="006C1AAD" w:rsidP="00D24482">
      <w:pPr>
        <w:pStyle w:val="Nivel2"/>
        <w:spacing w:line="276" w:lineRule="auto"/>
      </w:pPr>
      <w:r w:rsidRPr="004C7E6F">
        <w:t>.</w:t>
      </w:r>
    </w:p>
    <w:p w14:paraId="286B5047" w14:textId="77777777" w:rsidR="006C1AAD" w:rsidRPr="004C7E6F" w:rsidRDefault="00006BE4" w:rsidP="004C7E6F">
      <w:pPr>
        <w:spacing w:after="120" w:line="360" w:lineRule="auto"/>
        <w:rPr>
          <w:b/>
          <w:bCs/>
        </w:rPr>
      </w:pPr>
      <w:r w:rsidRPr="004C7E6F">
        <w:rPr>
          <w:b/>
          <w:bCs/>
        </w:rPr>
        <w:t xml:space="preserve">10. </w:t>
      </w:r>
      <w:r w:rsidR="006C1AAD" w:rsidRPr="00D24482">
        <w:rPr>
          <w:b/>
          <w:bCs/>
        </w:rPr>
        <w:t>ADEQUAÇÃO ORÇAMENTÁRIA -</w:t>
      </w:r>
      <w:r w:rsidR="002C4528" w:rsidRPr="00D24482">
        <w:rPr>
          <w:b/>
          <w:bCs/>
        </w:rPr>
        <w:t xml:space="preserve"> </w:t>
      </w:r>
      <w:r w:rsidR="006C1AAD" w:rsidRPr="00D24482">
        <w:rPr>
          <w:b/>
          <w:bCs/>
        </w:rPr>
        <w:t>art. 6º, XXIII, “j”, da Lei nº 14.133/2021</w:t>
      </w:r>
    </w:p>
    <w:p w14:paraId="37F375A8" w14:textId="77777777" w:rsidR="00E148E4" w:rsidRPr="004C7E6F" w:rsidRDefault="00E148E4" w:rsidP="004C7E6F">
      <w:pPr>
        <w:spacing w:after="120" w:line="360" w:lineRule="auto"/>
      </w:pPr>
      <w:r w:rsidRPr="004C7E6F">
        <w:t>As despesas correrão a conta da dotação:</w:t>
      </w:r>
    </w:p>
    <w:tbl>
      <w:tblPr>
        <w:tblW w:w="90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248"/>
        <w:gridCol w:w="1843"/>
        <w:gridCol w:w="1633"/>
        <w:gridCol w:w="1202"/>
        <w:gridCol w:w="1120"/>
      </w:tblGrid>
      <w:tr w:rsidR="001960E8" w:rsidRPr="004C7E6F" w14:paraId="58E94BA3" w14:textId="77777777" w:rsidTr="00FA0963">
        <w:trPr>
          <w:trHeight w:val="360"/>
          <w:jc w:val="center"/>
        </w:trPr>
        <w:tc>
          <w:tcPr>
            <w:tcW w:w="3248" w:type="dxa"/>
            <w:shd w:val="clear" w:color="auto" w:fill="44546A" w:themeFill="text2"/>
          </w:tcPr>
          <w:p w14:paraId="11F57AE9" w14:textId="77777777" w:rsidR="00E148E4" w:rsidRPr="004C7E6F" w:rsidRDefault="00E148E4" w:rsidP="004C7E6F">
            <w:pPr>
              <w:pStyle w:val="TableParagraph"/>
              <w:spacing w:before="53" w:line="360" w:lineRule="auto"/>
              <w:ind w:left="50" w:right="0"/>
              <w:rPr>
                <w:rFonts w:ascii="Times New Roman" w:hAnsi="Times New Roman" w:cs="Times New Roman"/>
                <w:bCs/>
                <w:color w:val="FFFFFF" w:themeColor="background1"/>
              </w:rPr>
            </w:pPr>
            <w:r w:rsidRPr="004C7E6F">
              <w:rPr>
                <w:rFonts w:ascii="Times New Roman" w:hAnsi="Times New Roman" w:cs="Times New Roman"/>
                <w:bCs/>
                <w:color w:val="FFFFFF" w:themeColor="background1"/>
              </w:rPr>
              <w:t>Órgão/Unidade</w:t>
            </w:r>
            <w:r w:rsidRPr="004C7E6F">
              <w:rPr>
                <w:rFonts w:ascii="Times New Roman" w:hAnsi="Times New Roman" w:cs="Times New Roman"/>
                <w:bCs/>
                <w:color w:val="FFFFFF" w:themeColor="background1"/>
                <w:spacing w:val="-5"/>
              </w:rPr>
              <w:t xml:space="preserve"> </w:t>
            </w:r>
            <w:r w:rsidRPr="004C7E6F">
              <w:rPr>
                <w:rFonts w:ascii="Times New Roman" w:hAnsi="Times New Roman" w:cs="Times New Roman"/>
                <w:bCs/>
                <w:color w:val="FFFFFF" w:themeColor="background1"/>
              </w:rPr>
              <w:t>Orçamentária</w:t>
            </w:r>
          </w:p>
        </w:tc>
        <w:tc>
          <w:tcPr>
            <w:tcW w:w="1843" w:type="dxa"/>
            <w:shd w:val="clear" w:color="auto" w:fill="44546A" w:themeFill="text2"/>
          </w:tcPr>
          <w:p w14:paraId="1178FE0F" w14:textId="77777777" w:rsidR="00E148E4" w:rsidRPr="004C7E6F" w:rsidRDefault="00E148E4" w:rsidP="004C7E6F">
            <w:pPr>
              <w:pStyle w:val="TableParagraph"/>
              <w:spacing w:before="53" w:line="360" w:lineRule="auto"/>
              <w:ind w:left="0" w:right="0"/>
              <w:rPr>
                <w:rFonts w:ascii="Times New Roman" w:hAnsi="Times New Roman" w:cs="Times New Roman"/>
                <w:bCs/>
                <w:color w:val="FFFFFF" w:themeColor="background1"/>
              </w:rPr>
            </w:pPr>
            <w:r w:rsidRPr="004C7E6F">
              <w:rPr>
                <w:rFonts w:ascii="Times New Roman" w:eastAsia="Arial Narrow" w:hAnsi="Times New Roman" w:cs="Times New Roman"/>
                <w:bCs/>
                <w:color w:val="FFFFFF" w:themeColor="background1"/>
              </w:rPr>
              <w:t>Programa de Trabalho</w:t>
            </w:r>
          </w:p>
        </w:tc>
        <w:tc>
          <w:tcPr>
            <w:tcW w:w="1633" w:type="dxa"/>
            <w:shd w:val="clear" w:color="auto" w:fill="44546A" w:themeFill="text2"/>
          </w:tcPr>
          <w:p w14:paraId="69B74EE0" w14:textId="77777777" w:rsidR="00E148E4" w:rsidRPr="004C7E6F" w:rsidRDefault="00E148E4" w:rsidP="004C7E6F">
            <w:pPr>
              <w:pStyle w:val="TableParagraph"/>
              <w:spacing w:before="53" w:line="360" w:lineRule="auto"/>
              <w:ind w:left="-90" w:right="0"/>
              <w:rPr>
                <w:rFonts w:ascii="Times New Roman" w:hAnsi="Times New Roman" w:cs="Times New Roman"/>
                <w:bCs/>
                <w:color w:val="FFFFFF" w:themeColor="background1"/>
              </w:rPr>
            </w:pPr>
            <w:r w:rsidRPr="004C7E6F">
              <w:rPr>
                <w:rFonts w:ascii="Times New Roman" w:eastAsia="Arial Narrow" w:hAnsi="Times New Roman" w:cs="Times New Roman"/>
                <w:bCs/>
                <w:color w:val="FFFFFF" w:themeColor="background1"/>
              </w:rPr>
              <w:t>Elemento de Despesa</w:t>
            </w:r>
          </w:p>
        </w:tc>
        <w:tc>
          <w:tcPr>
            <w:tcW w:w="1202" w:type="dxa"/>
            <w:shd w:val="clear" w:color="auto" w:fill="44546A" w:themeFill="text2"/>
          </w:tcPr>
          <w:p w14:paraId="3859E7E1" w14:textId="77777777" w:rsidR="00E148E4" w:rsidRPr="004C7E6F" w:rsidRDefault="00E148E4" w:rsidP="004C7E6F">
            <w:pPr>
              <w:pStyle w:val="TableParagraph"/>
              <w:spacing w:before="53" w:line="360" w:lineRule="auto"/>
              <w:ind w:left="0" w:right="0"/>
              <w:rPr>
                <w:rFonts w:ascii="Times New Roman" w:hAnsi="Times New Roman" w:cs="Times New Roman"/>
                <w:bCs/>
                <w:color w:val="FFFFFF" w:themeColor="background1"/>
              </w:rPr>
            </w:pPr>
            <w:r w:rsidRPr="004C7E6F">
              <w:rPr>
                <w:rFonts w:ascii="Times New Roman" w:eastAsia="Arial Narrow" w:hAnsi="Times New Roman" w:cs="Times New Roman"/>
                <w:bCs/>
                <w:color w:val="FFFFFF" w:themeColor="background1"/>
              </w:rPr>
              <w:t>Fonte de Recursos</w:t>
            </w:r>
          </w:p>
        </w:tc>
        <w:tc>
          <w:tcPr>
            <w:tcW w:w="1120" w:type="dxa"/>
            <w:shd w:val="clear" w:color="auto" w:fill="44546A" w:themeFill="text2"/>
          </w:tcPr>
          <w:p w14:paraId="6C2169EB" w14:textId="77777777" w:rsidR="00E148E4" w:rsidRPr="004C7E6F" w:rsidRDefault="00E148E4" w:rsidP="004C7E6F">
            <w:pPr>
              <w:pStyle w:val="TableParagraph"/>
              <w:spacing w:before="53" w:line="360" w:lineRule="auto"/>
              <w:ind w:left="0" w:right="0"/>
              <w:rPr>
                <w:rFonts w:ascii="Times New Roman" w:eastAsia="Arial Narrow" w:hAnsi="Times New Roman" w:cs="Times New Roman"/>
                <w:bCs/>
                <w:color w:val="FFFFFF" w:themeColor="background1"/>
              </w:rPr>
            </w:pPr>
            <w:r w:rsidRPr="004C7E6F">
              <w:rPr>
                <w:rFonts w:ascii="Times New Roman" w:eastAsia="Arial Narrow" w:hAnsi="Times New Roman" w:cs="Times New Roman"/>
                <w:bCs/>
                <w:color w:val="FFFFFF" w:themeColor="background1"/>
              </w:rPr>
              <w:t>Ficha de Despesa</w:t>
            </w:r>
          </w:p>
        </w:tc>
      </w:tr>
      <w:tr w:rsidR="001960E8" w:rsidRPr="004C7E6F" w14:paraId="4D07EF60" w14:textId="77777777" w:rsidTr="00FA0963">
        <w:trPr>
          <w:trHeight w:val="252"/>
          <w:jc w:val="center"/>
        </w:trPr>
        <w:tc>
          <w:tcPr>
            <w:tcW w:w="3248" w:type="dxa"/>
            <w:shd w:val="clear" w:color="auto" w:fill="auto"/>
          </w:tcPr>
          <w:p w14:paraId="34643A00" w14:textId="77777777" w:rsidR="001960E8" w:rsidRPr="004C7E6F" w:rsidRDefault="001960E8" w:rsidP="001960E8">
            <w:pPr>
              <w:pStyle w:val="TableParagraph"/>
              <w:spacing w:line="360" w:lineRule="auto"/>
              <w:ind w:right="0"/>
              <w:jc w:val="both"/>
              <w:rPr>
                <w:rFonts w:ascii="Times New Roman" w:hAnsi="Times New Roman" w:cs="Times New Roman"/>
                <w:bCs/>
              </w:rPr>
            </w:pPr>
            <w:r w:rsidRPr="001960E8">
              <w:rPr>
                <w:rFonts w:ascii="Times New Roman" w:hAnsi="Times New Roman" w:cs="Times New Roman"/>
                <w:bCs/>
              </w:rPr>
              <w:t>Manutenção das ações e serviços de média e alta complexidade</w:t>
            </w:r>
          </w:p>
        </w:tc>
        <w:tc>
          <w:tcPr>
            <w:tcW w:w="1843" w:type="dxa"/>
            <w:shd w:val="clear" w:color="auto" w:fill="auto"/>
          </w:tcPr>
          <w:p w14:paraId="0411D37E" w14:textId="77777777" w:rsidR="001960E8" w:rsidRDefault="000B4136" w:rsidP="001960E8">
            <w:pPr>
              <w:pStyle w:val="TableParagraph"/>
              <w:spacing w:line="360" w:lineRule="auto"/>
              <w:ind w:left="0" w:right="0"/>
              <w:jc w:val="both"/>
              <w:rPr>
                <w:rFonts w:ascii="Times New Roman" w:hAnsi="Times New Roman" w:cs="Times New Roman"/>
                <w:bCs/>
              </w:rPr>
            </w:pPr>
            <w:r>
              <w:rPr>
                <w:rFonts w:ascii="Times New Roman" w:hAnsi="Times New Roman" w:cs="Times New Roman"/>
                <w:bCs/>
              </w:rPr>
              <w:t>10.302.2014.2038</w:t>
            </w:r>
          </w:p>
        </w:tc>
        <w:tc>
          <w:tcPr>
            <w:tcW w:w="1633" w:type="dxa"/>
            <w:shd w:val="clear" w:color="auto" w:fill="auto"/>
          </w:tcPr>
          <w:p w14:paraId="3AEB32CF" w14:textId="77777777" w:rsidR="001960E8" w:rsidRDefault="001960E8" w:rsidP="001960E8">
            <w:pPr>
              <w:pStyle w:val="TableParagraph"/>
              <w:spacing w:line="360" w:lineRule="auto"/>
              <w:ind w:right="0"/>
              <w:rPr>
                <w:rFonts w:ascii="Times New Roman" w:hAnsi="Times New Roman" w:cs="Times New Roman"/>
                <w:bCs/>
              </w:rPr>
            </w:pPr>
            <w:r>
              <w:rPr>
                <w:rFonts w:ascii="Times New Roman" w:hAnsi="Times New Roman" w:cs="Times New Roman"/>
                <w:bCs/>
              </w:rPr>
              <w:t>3.3.90.39.00</w:t>
            </w:r>
          </w:p>
        </w:tc>
        <w:tc>
          <w:tcPr>
            <w:tcW w:w="1202" w:type="dxa"/>
            <w:shd w:val="clear" w:color="auto" w:fill="auto"/>
          </w:tcPr>
          <w:p w14:paraId="6C090537" w14:textId="56049FF5" w:rsidR="001960E8" w:rsidRDefault="0036474F" w:rsidP="001960E8">
            <w:pPr>
              <w:pStyle w:val="TableParagraph"/>
              <w:spacing w:line="360" w:lineRule="auto"/>
              <w:ind w:right="0"/>
              <w:rPr>
                <w:rFonts w:ascii="Times New Roman" w:hAnsi="Times New Roman" w:cs="Times New Roman"/>
                <w:bCs/>
              </w:rPr>
            </w:pPr>
            <w:r>
              <w:rPr>
                <w:rFonts w:ascii="Times New Roman" w:hAnsi="Times New Roman" w:cs="Times New Roman"/>
                <w:bCs/>
              </w:rPr>
              <w:t>122</w:t>
            </w:r>
          </w:p>
        </w:tc>
        <w:tc>
          <w:tcPr>
            <w:tcW w:w="1120" w:type="dxa"/>
          </w:tcPr>
          <w:p w14:paraId="3119FCE7" w14:textId="19045384" w:rsidR="001960E8" w:rsidRDefault="0036474F" w:rsidP="001960E8">
            <w:pPr>
              <w:pStyle w:val="TableParagraph"/>
              <w:spacing w:line="360" w:lineRule="auto"/>
              <w:ind w:right="0"/>
              <w:rPr>
                <w:rFonts w:ascii="Times New Roman" w:hAnsi="Times New Roman" w:cs="Times New Roman"/>
                <w:bCs/>
              </w:rPr>
            </w:pPr>
            <w:r>
              <w:rPr>
                <w:rFonts w:ascii="Times New Roman" w:hAnsi="Times New Roman" w:cs="Times New Roman"/>
                <w:bCs/>
              </w:rPr>
              <w:t>635</w:t>
            </w:r>
          </w:p>
        </w:tc>
      </w:tr>
      <w:tr w:rsidR="001960E8" w:rsidRPr="004C7E6F" w14:paraId="7A66DC2D" w14:textId="77777777" w:rsidTr="00FA0963">
        <w:trPr>
          <w:trHeight w:val="252"/>
          <w:jc w:val="center"/>
        </w:trPr>
        <w:tc>
          <w:tcPr>
            <w:tcW w:w="3248" w:type="dxa"/>
            <w:shd w:val="clear" w:color="auto" w:fill="auto"/>
          </w:tcPr>
          <w:p w14:paraId="44771E53" w14:textId="77777777" w:rsidR="001960E8" w:rsidRPr="004C7E6F" w:rsidRDefault="001960E8" w:rsidP="001960E8">
            <w:pPr>
              <w:pStyle w:val="TableParagraph"/>
              <w:spacing w:line="360" w:lineRule="auto"/>
              <w:ind w:right="0"/>
              <w:jc w:val="both"/>
              <w:rPr>
                <w:rFonts w:ascii="Times New Roman" w:hAnsi="Times New Roman" w:cs="Times New Roman"/>
                <w:bCs/>
              </w:rPr>
            </w:pPr>
            <w:r w:rsidRPr="001960E8">
              <w:rPr>
                <w:rFonts w:ascii="Times New Roman" w:hAnsi="Times New Roman" w:cs="Times New Roman"/>
                <w:bCs/>
              </w:rPr>
              <w:t>Manutenção das ações e serviços da Se</w:t>
            </w:r>
            <w:r w:rsidR="00FA0963">
              <w:rPr>
                <w:rFonts w:ascii="Times New Roman" w:hAnsi="Times New Roman" w:cs="Times New Roman"/>
                <w:bCs/>
              </w:rPr>
              <w:t>c</w:t>
            </w:r>
            <w:r w:rsidRPr="001960E8">
              <w:rPr>
                <w:rFonts w:ascii="Times New Roman" w:hAnsi="Times New Roman" w:cs="Times New Roman"/>
                <w:bCs/>
              </w:rPr>
              <w:t>retaria Municipal de Saúde</w:t>
            </w:r>
          </w:p>
        </w:tc>
        <w:tc>
          <w:tcPr>
            <w:tcW w:w="1843" w:type="dxa"/>
            <w:shd w:val="clear" w:color="auto" w:fill="auto"/>
          </w:tcPr>
          <w:p w14:paraId="28D337EF" w14:textId="77777777" w:rsidR="001960E8" w:rsidRDefault="00FA0963" w:rsidP="001960E8">
            <w:pPr>
              <w:pStyle w:val="TableParagraph"/>
              <w:spacing w:line="360" w:lineRule="auto"/>
              <w:ind w:left="0" w:right="0"/>
              <w:jc w:val="both"/>
              <w:rPr>
                <w:rFonts w:ascii="Times New Roman" w:hAnsi="Times New Roman" w:cs="Times New Roman"/>
                <w:bCs/>
              </w:rPr>
            </w:pPr>
            <w:r>
              <w:rPr>
                <w:rFonts w:ascii="Times New Roman" w:hAnsi="Times New Roman" w:cs="Times New Roman"/>
                <w:bCs/>
              </w:rPr>
              <w:t>10.301.2014.2235</w:t>
            </w:r>
          </w:p>
        </w:tc>
        <w:tc>
          <w:tcPr>
            <w:tcW w:w="1633" w:type="dxa"/>
            <w:shd w:val="clear" w:color="auto" w:fill="auto"/>
          </w:tcPr>
          <w:p w14:paraId="4A15A73D" w14:textId="77777777" w:rsidR="001960E8" w:rsidRDefault="001960E8" w:rsidP="001960E8">
            <w:pPr>
              <w:pStyle w:val="TableParagraph"/>
              <w:spacing w:line="360" w:lineRule="auto"/>
              <w:ind w:right="0"/>
              <w:rPr>
                <w:rFonts w:ascii="Times New Roman" w:hAnsi="Times New Roman" w:cs="Times New Roman"/>
                <w:bCs/>
              </w:rPr>
            </w:pPr>
            <w:r>
              <w:rPr>
                <w:rFonts w:ascii="Times New Roman" w:hAnsi="Times New Roman" w:cs="Times New Roman"/>
                <w:bCs/>
              </w:rPr>
              <w:t>3.3.90.39.00</w:t>
            </w:r>
          </w:p>
        </w:tc>
        <w:tc>
          <w:tcPr>
            <w:tcW w:w="1202" w:type="dxa"/>
            <w:shd w:val="clear" w:color="auto" w:fill="auto"/>
          </w:tcPr>
          <w:p w14:paraId="3BBD99B7" w14:textId="77777777" w:rsidR="001960E8" w:rsidRDefault="00FA0963" w:rsidP="001960E8">
            <w:pPr>
              <w:pStyle w:val="TableParagraph"/>
              <w:spacing w:line="360" w:lineRule="auto"/>
              <w:ind w:right="0"/>
              <w:rPr>
                <w:rFonts w:ascii="Times New Roman" w:hAnsi="Times New Roman" w:cs="Times New Roman"/>
                <w:bCs/>
              </w:rPr>
            </w:pPr>
            <w:r>
              <w:rPr>
                <w:rFonts w:ascii="Times New Roman" w:hAnsi="Times New Roman" w:cs="Times New Roman"/>
                <w:bCs/>
              </w:rPr>
              <w:t>33</w:t>
            </w:r>
          </w:p>
        </w:tc>
        <w:tc>
          <w:tcPr>
            <w:tcW w:w="1120" w:type="dxa"/>
          </w:tcPr>
          <w:p w14:paraId="73BED10D" w14:textId="02D0A17F" w:rsidR="001960E8" w:rsidRDefault="0036474F" w:rsidP="00FA0963">
            <w:pPr>
              <w:pStyle w:val="TableParagraph"/>
              <w:spacing w:line="360" w:lineRule="auto"/>
              <w:ind w:right="0"/>
              <w:rPr>
                <w:rFonts w:ascii="Times New Roman" w:hAnsi="Times New Roman" w:cs="Times New Roman"/>
                <w:bCs/>
              </w:rPr>
            </w:pPr>
            <w:r>
              <w:rPr>
                <w:rFonts w:ascii="Times New Roman" w:hAnsi="Times New Roman" w:cs="Times New Roman"/>
                <w:bCs/>
              </w:rPr>
              <w:t>658</w:t>
            </w:r>
          </w:p>
        </w:tc>
      </w:tr>
    </w:tbl>
    <w:p w14:paraId="57199F4F" w14:textId="77777777" w:rsidR="00E148E4" w:rsidRDefault="00E148E4" w:rsidP="004C7E6F">
      <w:pPr>
        <w:pStyle w:val="PargrafodaLista"/>
        <w:spacing w:line="360" w:lineRule="auto"/>
        <w:ind w:left="360"/>
        <w:jc w:val="both"/>
        <w:rPr>
          <w:bCs/>
          <w:color w:val="92D050"/>
        </w:rPr>
      </w:pPr>
    </w:p>
    <w:p w14:paraId="2486AF90" w14:textId="77777777" w:rsidR="00B7106F" w:rsidRPr="004C7E6F" w:rsidRDefault="00B7106F" w:rsidP="004C7E6F">
      <w:pPr>
        <w:pStyle w:val="PargrafodaLista"/>
        <w:spacing w:line="360" w:lineRule="auto"/>
        <w:ind w:left="360"/>
        <w:jc w:val="both"/>
        <w:rPr>
          <w:bCs/>
          <w:color w:val="92D050"/>
        </w:rPr>
      </w:pPr>
    </w:p>
    <w:p w14:paraId="0D01885F" w14:textId="77777777" w:rsidR="00E148E4" w:rsidRDefault="00006BE4" w:rsidP="004C7E6F">
      <w:pPr>
        <w:spacing w:line="360" w:lineRule="auto"/>
        <w:jc w:val="both"/>
        <w:rPr>
          <w:b/>
          <w:bCs/>
        </w:rPr>
      </w:pPr>
      <w:r w:rsidRPr="004C7E6F">
        <w:rPr>
          <w:b/>
          <w:bCs/>
        </w:rPr>
        <w:t xml:space="preserve">11. </w:t>
      </w:r>
      <w:r w:rsidR="00E148E4" w:rsidRPr="004C7E6F">
        <w:rPr>
          <w:b/>
          <w:bCs/>
        </w:rPr>
        <w:t>DO ATENDIMENTO AO DISPOSTO NA LEI GERAL DE PROTEÇÃO DE DADOS – LEI N. 13.709/2018 (LGPD)</w:t>
      </w:r>
    </w:p>
    <w:p w14:paraId="5E09EE58" w14:textId="77777777" w:rsidR="00B7106F" w:rsidRPr="004C7E6F" w:rsidRDefault="00B7106F" w:rsidP="004C7E6F">
      <w:pPr>
        <w:spacing w:line="360" w:lineRule="auto"/>
        <w:jc w:val="both"/>
        <w:rPr>
          <w:b/>
          <w:bCs/>
        </w:rPr>
      </w:pPr>
    </w:p>
    <w:p w14:paraId="0ED962DB" w14:textId="77777777" w:rsidR="003C7C3D" w:rsidRPr="004C7E6F" w:rsidRDefault="003C7C3D" w:rsidP="008B4245">
      <w:pPr>
        <w:pStyle w:val="Nivel2"/>
        <w:spacing w:line="276" w:lineRule="auto"/>
      </w:pPr>
      <w:r w:rsidRPr="004C7E6F">
        <w:t xml:space="preserve">Todos os órgãos integrantes da Administração Direta deverão seguir expressamente o modelo padrão definido pelo Decreto Municipal nº 6966 de 02 de janeiro 2023, </w:t>
      </w:r>
      <w:r w:rsidRPr="004C7E6F">
        <w:lastRenderedPageBreak/>
        <w:t>especialmente no que se refere à cláusula obrigatória a ser inserida em todos os instrumentos de ajuste pactuados, na forma estabelecida:</w:t>
      </w:r>
    </w:p>
    <w:p w14:paraId="44B223D4" w14:textId="77777777" w:rsidR="00E148E4" w:rsidRPr="004C7E6F" w:rsidRDefault="00E148E4" w:rsidP="008B4245">
      <w:pPr>
        <w:pStyle w:val="Nivel2"/>
        <w:spacing w:line="276" w:lineRule="auto"/>
      </w:pPr>
      <w:r w:rsidRPr="004C7E6F">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011565AB" w14:textId="77777777" w:rsidR="00E148E4" w:rsidRPr="004C7E6F" w:rsidRDefault="00E148E4" w:rsidP="008B4245">
      <w:pPr>
        <w:pStyle w:val="Nivel2"/>
        <w:spacing w:line="276" w:lineRule="auto"/>
      </w:pPr>
      <w:r w:rsidRPr="004C7E6F">
        <w:t>PARAGRÁFO PRIMEIRO: O tratamento de dados pessoais dar-se-á de acordo com as bases legais previstas nas hipóteses dos arts 7º, 11 e/ou 14 da Lei Federal nº 13.709/2018 (LGPD) às quais se submeterão os serviços, e para propósitos legítimos, específicos, explícitos e informados ao titular.</w:t>
      </w:r>
    </w:p>
    <w:p w14:paraId="2CEA08F2" w14:textId="77777777" w:rsidR="00E148E4" w:rsidRPr="004C7E6F" w:rsidRDefault="00E148E4" w:rsidP="008B4245">
      <w:pPr>
        <w:pStyle w:val="Nivel2"/>
        <w:spacing w:line="276" w:lineRule="auto"/>
      </w:pPr>
      <w:r w:rsidRPr="004C7E6F">
        <w:t>PARÁGRAFO SEGUNDO: O tratamento seja limitado às atividades necessárias para o alcance das finalidades do serviço contratado ou, quando for o caso, ao cumprimento de obrigação legal ou regulatória, no exercício regular de direito, por determinação judicial ou por requisição da ANPD – Autoridad</w:t>
      </w:r>
      <w:r w:rsidR="006269CD" w:rsidRPr="004C7E6F">
        <w:t>e Nacional de Proteção de Dados.</w:t>
      </w:r>
    </w:p>
    <w:p w14:paraId="2965EBC1" w14:textId="77777777" w:rsidR="00E148E4" w:rsidRPr="004C7E6F" w:rsidRDefault="00E148E4" w:rsidP="008B4245">
      <w:pPr>
        <w:pStyle w:val="Nivel2"/>
        <w:spacing w:line="276" w:lineRule="auto"/>
      </w:pPr>
      <w:r w:rsidRPr="004C7E6F">
        <w:t>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4612272A" w14:textId="77777777" w:rsidR="00E148E4" w:rsidRPr="004C7E6F" w:rsidRDefault="00E148E4" w:rsidP="008B4245">
      <w:pPr>
        <w:pStyle w:val="Nivel2"/>
        <w:spacing w:line="276" w:lineRule="auto"/>
      </w:pPr>
      <w:r w:rsidRPr="004C7E6F">
        <w:t xml:space="preserve">PARÁGRAFO PRIMEIRO: A CONTRATADA não poderá se utilizar de informação, dados pessoais ou base de dados a que tenham acesso, para fins distintos ao cumprimento do objeto </w:t>
      </w:r>
      <w:r w:rsidR="00357E00" w:rsidRPr="004C7E6F">
        <w:t xml:space="preserve">do </w:t>
      </w:r>
      <w:r w:rsidRPr="004C7E6F">
        <w:t>instrumento contratual.</w:t>
      </w:r>
    </w:p>
    <w:p w14:paraId="4175427F" w14:textId="77777777" w:rsidR="00E148E4" w:rsidRPr="004C7E6F" w:rsidRDefault="00E148E4" w:rsidP="008B4245">
      <w:pPr>
        <w:pStyle w:val="Nivel2"/>
        <w:spacing w:line="276" w:lineRule="auto"/>
      </w:pPr>
      <w:r w:rsidRPr="004C7E6F">
        <w:t>PARÁGRAFO SEGUNDO: Em caso de necessidade de coleta de dados pessoais dos titulares mediante consentimento prévio, indispensáveis à própria prestação do serviço, esta será realizada após prévia aprovação do MUNICÍPIO DE TRÊS RIOS (ou CONTRATANTE), responsabilizando-se a CONTRATADA pela obtenção e gestão. Os dados assim coletados só poderão ser utilizados na execução dos serviços especificados n</w:t>
      </w:r>
      <w:r w:rsidR="00357E00" w:rsidRPr="004C7E6F">
        <w:t xml:space="preserve">o </w:t>
      </w:r>
      <w:r w:rsidRPr="004C7E6F">
        <w:t>contrato, e em hipótese alguma poderão ser compartilhados ou uti</w:t>
      </w:r>
      <w:r w:rsidR="00A34673" w:rsidRPr="004C7E6F">
        <w:t>lizados para outras finalidades.</w:t>
      </w:r>
    </w:p>
    <w:p w14:paraId="4A84E830" w14:textId="77777777" w:rsidR="00E148E4" w:rsidRPr="004C7E6F" w:rsidRDefault="00E148E4" w:rsidP="008B4245">
      <w:pPr>
        <w:pStyle w:val="Nivel2"/>
        <w:spacing w:line="276" w:lineRule="auto"/>
      </w:pPr>
      <w:r w:rsidRPr="004C7E6F">
        <w:t>PARAGRÁFO TERCEIRO: Os dados obtidos em razão d</w:t>
      </w:r>
      <w:r w:rsidR="00357E00" w:rsidRPr="004C7E6F">
        <w:t xml:space="preserve">o </w:t>
      </w:r>
      <w:r w:rsidRPr="004C7E6F">
        <w:t>contrato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w:t>
      </w:r>
      <w:r w:rsidR="00A34673" w:rsidRPr="004C7E6F">
        <w:t>ento desses dados com terceiros.</w:t>
      </w:r>
    </w:p>
    <w:p w14:paraId="67CC6269" w14:textId="77777777" w:rsidR="00E148E4" w:rsidRPr="004C7E6F" w:rsidRDefault="00E148E4" w:rsidP="008B4245">
      <w:pPr>
        <w:pStyle w:val="Nivel2"/>
        <w:spacing w:line="276" w:lineRule="auto"/>
      </w:pPr>
      <w:r w:rsidRPr="004C7E6F">
        <w:t xml:space="preserve">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w:t>
      </w:r>
      <w:r w:rsidRPr="004C7E6F">
        <w:lastRenderedPageBreak/>
        <w:t>alteração, comunicação ou qualquer outra forma de tratamento não p</w:t>
      </w:r>
      <w:r w:rsidR="001B7610" w:rsidRPr="004C7E6F">
        <w:t xml:space="preserve">revisto, inadequado ou ilícito, </w:t>
      </w:r>
      <w:r w:rsidRPr="004C7E6F">
        <w:t>tudo isso de forma a reduzir o risco ao qual o objeto do contrato ou o MUNICÍPIO DE TRÊS RIOS está exposto.</w:t>
      </w:r>
    </w:p>
    <w:p w14:paraId="26E84258" w14:textId="77777777" w:rsidR="00E148E4" w:rsidRPr="004C7E6F" w:rsidRDefault="00E148E4" w:rsidP="008B4245">
      <w:pPr>
        <w:pStyle w:val="Nivel2"/>
        <w:spacing w:line="276" w:lineRule="auto"/>
      </w:pPr>
      <w:r w:rsidRPr="004C7E6F">
        <w:t>PARÁGRAFO ÚNICO: A critério do MUNICIPÍO DE TRÊS RIOS, a CONTRATADA poderá ser provocada a colaborar na elaboração do relatório de impacto, conforme a sensibilidade e o risco inerente dos serviços objeto d</w:t>
      </w:r>
      <w:r w:rsidR="00357E00" w:rsidRPr="004C7E6F">
        <w:t>o</w:t>
      </w:r>
      <w:r w:rsidRPr="004C7E6F">
        <w:t xml:space="preserve"> contrato, no tocante a dados pessoais.</w:t>
      </w:r>
    </w:p>
    <w:p w14:paraId="3745E889" w14:textId="77777777" w:rsidR="00E148E4" w:rsidRPr="004C7E6F" w:rsidRDefault="00E148E4" w:rsidP="008B4245">
      <w:pPr>
        <w:pStyle w:val="Nivel2"/>
        <w:spacing w:line="276" w:lineRule="auto"/>
      </w:pPr>
      <w:r w:rsidRPr="004C7E6F">
        <w:t>A CONTRATADA deverá manter os registros de tratamento de dados pessoais que realizar, assim como aqueles compartilhados, com condições de rastreabilidade e de prova eletrônica a qualquer tempo.</w:t>
      </w:r>
    </w:p>
    <w:p w14:paraId="0FF69CF3" w14:textId="77777777" w:rsidR="00E148E4" w:rsidRPr="004C7E6F" w:rsidRDefault="00E148E4" w:rsidP="008B4245">
      <w:pPr>
        <w:pStyle w:val="Nivel2"/>
        <w:spacing w:line="276" w:lineRule="auto"/>
      </w:pPr>
      <w:r w:rsidRPr="004C7E6F">
        <w:t>PARÁGRAFO PRIMEIRO: A CONTRATADA deverá permitir a realização de auditorias pelo MUNICÍPIO DE TRÊS RIOS e disponibilizar toda a informação necessária para demonstrar o cumprimento das obrigações relacionadas à sistemática de proteção de dados.</w:t>
      </w:r>
    </w:p>
    <w:p w14:paraId="02EFCD34" w14:textId="77777777" w:rsidR="00E148E4" w:rsidRPr="004C7E6F" w:rsidRDefault="00E148E4" w:rsidP="008B4245">
      <w:pPr>
        <w:pStyle w:val="Nivel2"/>
        <w:spacing w:line="276" w:lineRule="auto"/>
      </w:pPr>
      <w:r w:rsidRPr="004C7E6F">
        <w:t>PARÁGRAFO SEGUNDO: A CONTRATADA deverá apresentar ao MUNICÍPIO DE TRÊS RIOS, sempre que solicitado, toda e qualquer informação e documentação que comprovem a implementação dos requisitos de segurança especificados na contratação, de forma a assegurar a auditabilidade do objeto contratado, bem como os demais dispositivos legais aplicáveis.</w:t>
      </w:r>
    </w:p>
    <w:p w14:paraId="449FFCD6" w14:textId="77777777" w:rsidR="00E148E4" w:rsidRPr="004C7E6F" w:rsidRDefault="00E148E4" w:rsidP="008B4245">
      <w:pPr>
        <w:pStyle w:val="Nivel2"/>
        <w:spacing w:line="276" w:lineRule="auto"/>
      </w:pPr>
      <w:r w:rsidRPr="004C7E6F">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48B37962" w14:textId="77777777" w:rsidR="00E148E4" w:rsidRPr="004C7E6F" w:rsidRDefault="00E148E4" w:rsidP="008B4245">
      <w:pPr>
        <w:pStyle w:val="Nivel2"/>
        <w:spacing w:line="276" w:lineRule="auto"/>
      </w:pPr>
      <w:r w:rsidRPr="004C7E6F">
        <w:t>PARÁGRAFO ÚNICO: A CONTRATADA deverá promover a revogação de todos os privilégios de acesso aos sistemas, informações e recursos que tem acesso e que são de titularidade do MUNICÍPIO DE TRÊS RIOS, em caso de desligamento de funcionário das atividades i</w:t>
      </w:r>
      <w:r w:rsidR="00A34673" w:rsidRPr="004C7E6F">
        <w:t xml:space="preserve">nerentes à execução do </w:t>
      </w:r>
      <w:r w:rsidRPr="004C7E6F">
        <w:t>Contrato.</w:t>
      </w:r>
    </w:p>
    <w:p w14:paraId="284474B4" w14:textId="77777777" w:rsidR="00E148E4" w:rsidRPr="004C7E6F" w:rsidRDefault="00E148E4" w:rsidP="008B4245">
      <w:pPr>
        <w:pStyle w:val="Nivel2"/>
        <w:spacing w:line="276" w:lineRule="auto"/>
      </w:pPr>
      <w:r w:rsidRPr="004C7E6F">
        <w:t>A CONTRATADA não poderá disponibilizar ou transmitir a terceiros, sem prévia autorização por escrito, informação, dados pessoais ou base de dados a que tenha acesso em razão do cumprimento do objeto d</w:t>
      </w:r>
      <w:r w:rsidR="00357E00" w:rsidRPr="004C7E6F">
        <w:t>o</w:t>
      </w:r>
      <w:r w:rsidRPr="004C7E6F">
        <w:t xml:space="preserve"> instrumento contratual.</w:t>
      </w:r>
    </w:p>
    <w:p w14:paraId="653DD788" w14:textId="77777777" w:rsidR="00E148E4" w:rsidRPr="004C7E6F" w:rsidRDefault="00E148E4" w:rsidP="008B4245">
      <w:pPr>
        <w:pStyle w:val="Nivel2"/>
        <w:spacing w:line="276" w:lineRule="auto"/>
      </w:pPr>
      <w:r w:rsidRPr="004C7E6F">
        <w:t>PARAGRÁFO ÚNICO: Caso autorizada transmissão de dados pela CONTRATADA a terceiros, as informações fornecidas/compartilhadas devem se limitar ao estritamente necessário para o fiel desempenho da execução do instrumento contratual.</w:t>
      </w:r>
    </w:p>
    <w:p w14:paraId="10827AD0" w14:textId="77777777" w:rsidR="00E148E4" w:rsidRPr="004C7E6F" w:rsidRDefault="00E148E4" w:rsidP="008B4245">
      <w:pPr>
        <w:pStyle w:val="Nivel2"/>
        <w:spacing w:line="276" w:lineRule="auto"/>
      </w:pPr>
      <w:r w:rsidRPr="004C7E6F">
        <w:t>A CONTRATADA deverá adotar planos de resposta a incidentes de segurança eventualmente ocorridos durante o tratamento dos dados coletados para a execução das finalidades d</w:t>
      </w:r>
      <w:r w:rsidR="00FC2C08" w:rsidRPr="004C7E6F">
        <w:t xml:space="preserve">o </w:t>
      </w:r>
      <w:r w:rsidRPr="004C7E6F">
        <w:t>contrato, bem como dispor de mecanismos que possibilitem a sua remediação, de modo a evitar ou minimizar eventuais danos aos titulares dos dados.</w:t>
      </w:r>
    </w:p>
    <w:p w14:paraId="78AE4172" w14:textId="77777777" w:rsidR="00E148E4" w:rsidRPr="004C7E6F" w:rsidRDefault="00E148E4" w:rsidP="008B4245">
      <w:pPr>
        <w:pStyle w:val="Nivel2"/>
        <w:spacing w:line="276" w:lineRule="auto"/>
      </w:pPr>
      <w:r w:rsidRPr="004C7E6F">
        <w:lastRenderedPageBreak/>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5011A1FB" w14:textId="77777777" w:rsidR="00E148E4" w:rsidRPr="004C7E6F" w:rsidRDefault="00E148E4" w:rsidP="008B4245">
      <w:pPr>
        <w:pStyle w:val="Nivel2"/>
        <w:spacing w:line="276" w:lineRule="auto"/>
      </w:pPr>
      <w:r w:rsidRPr="004C7E6F">
        <w:t>PARAGRÁFO ÚNICO: A comunicação acima mencionada não eximirá a CONTRATADA das obrigações, e/ou sanções que possam incidir em razão da perda de informação, dados pessoais e/ou base de dados.</w:t>
      </w:r>
    </w:p>
    <w:p w14:paraId="4F8005DB" w14:textId="77777777" w:rsidR="00E148E4" w:rsidRPr="004C7E6F" w:rsidRDefault="00E148E4" w:rsidP="008B4245">
      <w:pPr>
        <w:pStyle w:val="Nivel2"/>
        <w:spacing w:line="276" w:lineRule="auto"/>
      </w:pPr>
      <w:r w:rsidRPr="004C7E6F">
        <w:t>Encerrada a vigência do contrato ou após a satisfação da finalidade pretendida, a CONTRATADA interromperá o tratamento dos dados pessoais disponibilizados pel</w:t>
      </w:r>
      <w:r w:rsidR="007128AD" w:rsidRPr="004C7E6F">
        <w:t>o</w:t>
      </w:r>
      <w:r w:rsidRPr="004C7E6F">
        <w:t xml:space="preserve">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7D6D7D12" w14:textId="77777777" w:rsidR="00E148E4" w:rsidRPr="004C7E6F" w:rsidRDefault="00E148E4" w:rsidP="008B4245">
      <w:pPr>
        <w:pStyle w:val="Nivel2"/>
        <w:spacing w:line="276" w:lineRule="auto"/>
      </w:pPr>
      <w:r w:rsidRPr="004C7E6F">
        <w:t>PARAGRÁFO ÚNICO: A CONTRATADA não será permitida manter cópias ou backups, informação, dados pessoais e/ou base de dados a que tenha tido acesso durante a execução do cumprimento do objeto d</w:t>
      </w:r>
      <w:r w:rsidR="007128AD" w:rsidRPr="004C7E6F">
        <w:t xml:space="preserve">o </w:t>
      </w:r>
      <w:r w:rsidRPr="004C7E6F">
        <w:t xml:space="preserve">instrumento contratual, após o encerramento do </w:t>
      </w:r>
      <w:r w:rsidR="007128AD" w:rsidRPr="004C7E6F">
        <w:t>mesmo</w:t>
      </w:r>
      <w:r w:rsidRPr="004C7E6F">
        <w:t>.</w:t>
      </w:r>
    </w:p>
    <w:p w14:paraId="6C64058F" w14:textId="77777777" w:rsidR="00E148E4" w:rsidRPr="004C7E6F" w:rsidRDefault="00E148E4" w:rsidP="008B4245">
      <w:pPr>
        <w:pStyle w:val="Nivel2"/>
        <w:spacing w:line="276" w:lineRule="auto"/>
      </w:pPr>
      <w:r w:rsidRPr="004C7E6F">
        <w:t>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w:t>
      </w:r>
      <w:r w:rsidR="007128AD" w:rsidRPr="004C7E6F">
        <w:t xml:space="preserve">ra as finalidades pretendidas no </w:t>
      </w:r>
      <w:r w:rsidRPr="004C7E6F">
        <w:t>contrato.</w:t>
      </w:r>
    </w:p>
    <w:p w14:paraId="5436400D" w14:textId="77777777" w:rsidR="00E148E4" w:rsidRPr="004C7E6F" w:rsidRDefault="00E148E4" w:rsidP="008B4245">
      <w:pPr>
        <w:pStyle w:val="Nivel2"/>
        <w:spacing w:line="276" w:lineRule="auto"/>
      </w:pPr>
      <w:r w:rsidRPr="004C7E6F">
        <w:t>A CONTRATADA fica obrigada a manter preposto para comunicação com a PREFEITURA MUNICIPAL DE TRÊS RIOS para os assuntos pertinentes à Lei Federal nº 13.709/2018 (LGPD) suas alterações e regulamentações posteriores.</w:t>
      </w:r>
    </w:p>
    <w:p w14:paraId="40440B5D" w14:textId="77777777" w:rsidR="00E148E4" w:rsidRPr="004C7E6F" w:rsidRDefault="00E148E4" w:rsidP="008B4245">
      <w:pPr>
        <w:pStyle w:val="Nivel2"/>
        <w:spacing w:line="276" w:lineRule="auto"/>
      </w:pPr>
      <w:r w:rsidRPr="004C7E6F">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0D74C40F" w14:textId="77777777" w:rsidR="00E148E4" w:rsidRPr="004C7E6F" w:rsidRDefault="00E148E4" w:rsidP="008B4245">
      <w:pPr>
        <w:pStyle w:val="Nivel2"/>
        <w:spacing w:line="276" w:lineRule="auto"/>
      </w:pPr>
      <w:r w:rsidRPr="004C7E6F">
        <w:t>PARAGRÁFO ÚNICO: Eventuais responsabilidades serão apuradas de acordo com o que dispõe a Seção III, Capítulo VI da Lei Federal nº 13.709/2018 (LGPD).</w:t>
      </w:r>
    </w:p>
    <w:p w14:paraId="53921BAF" w14:textId="77777777" w:rsidR="00E148E4" w:rsidRPr="004C7E6F" w:rsidRDefault="00E148E4" w:rsidP="008B4245">
      <w:pPr>
        <w:pStyle w:val="Nivel2"/>
        <w:spacing w:line="276" w:lineRule="auto"/>
      </w:pPr>
      <w:r w:rsidRPr="004C7E6F">
        <w:t xml:space="preserve">O dever de sigilo e confidencialidade, e as demais obrigações </w:t>
      </w:r>
      <w:r w:rsidR="007128AD" w:rsidRPr="004C7E6F">
        <w:t xml:space="preserve">aqui descritas, </w:t>
      </w:r>
      <w:r w:rsidRPr="004C7E6F">
        <w:t xml:space="preserve">permanecerão em vigor após a extinção das relações entre a CONTRATADA e o MUNICÍPIO DE TRÊS RIOS, bem como, entre a CONTRATADA e os seus colaboradores, subcontratados, consultores e/ou prestadores de serviços sob pena das </w:t>
      </w:r>
      <w:r w:rsidRPr="004C7E6F">
        <w:lastRenderedPageBreak/>
        <w:t>sanções previstas na Lei Federal nº 13.709/2018 (LGPD), suas alterações e regulamentações posteriores, salvo decisão judicial contrária.</w:t>
      </w:r>
    </w:p>
    <w:p w14:paraId="273CF72C" w14:textId="77777777" w:rsidR="00E148E4" w:rsidRPr="004C7E6F" w:rsidRDefault="00E148E4" w:rsidP="008B4245">
      <w:pPr>
        <w:pStyle w:val="Nivel2"/>
        <w:spacing w:line="276" w:lineRule="auto"/>
      </w:pPr>
      <w:r w:rsidRPr="004C7E6F">
        <w:t xml:space="preserve">O não cumprimento de quaisquer das obrigações </w:t>
      </w:r>
      <w:r w:rsidR="007128AD" w:rsidRPr="004C7E6F">
        <w:t xml:space="preserve">aqui </w:t>
      </w:r>
      <w:r w:rsidRPr="004C7E6F">
        <w:t>descritas sujeitará a CONTRATADA a processo administrativo para apuração de responsabilidade e, consequente, sanção, sem prejuízo de outras cominações cíveis e penais.</w:t>
      </w:r>
    </w:p>
    <w:p w14:paraId="68E30A5B" w14:textId="77777777" w:rsidR="00E148E4" w:rsidRPr="004C7E6F" w:rsidRDefault="00E148E4" w:rsidP="008B4245">
      <w:pPr>
        <w:pStyle w:val="Nivel2"/>
        <w:spacing w:line="276" w:lineRule="auto"/>
      </w:pPr>
    </w:p>
    <w:p w14:paraId="691127D0" w14:textId="77777777" w:rsidR="009E1B9B" w:rsidRPr="004C7E6F" w:rsidRDefault="009E1B9B" w:rsidP="008B4245">
      <w:pPr>
        <w:spacing w:after="120" w:line="276" w:lineRule="auto"/>
        <w:rPr>
          <w:b/>
          <w:bCs/>
        </w:rPr>
      </w:pPr>
      <w:r w:rsidRPr="004C7E6F">
        <w:rPr>
          <w:b/>
          <w:bCs/>
        </w:rPr>
        <w:t>12. SANÇÕES</w:t>
      </w:r>
    </w:p>
    <w:p w14:paraId="52313FD6" w14:textId="77777777" w:rsidR="00012707" w:rsidRPr="004C7E6F" w:rsidRDefault="00012707" w:rsidP="008B4245">
      <w:pPr>
        <w:spacing w:after="120" w:line="276" w:lineRule="auto"/>
        <w:jc w:val="both"/>
      </w:pPr>
      <w:r w:rsidRPr="004C7E6F">
        <w:t>12.1. A aplicação das sanções pelo cometimento de infração será precedida do devido processo legal, com garantias de contraditório e de ampla defesa.</w:t>
      </w:r>
    </w:p>
    <w:p w14:paraId="466AD673" w14:textId="77777777" w:rsidR="00012707" w:rsidRPr="004C7E6F" w:rsidRDefault="00012707" w:rsidP="008B4245">
      <w:pPr>
        <w:spacing w:after="120" w:line="276" w:lineRule="auto"/>
        <w:jc w:val="both"/>
      </w:pPr>
      <w:r w:rsidRPr="004C7E6F">
        <w:t>Parágrafo Primeiro. A competência para determinar a instauração do processo administrativo, julgar e aplicar as sanções é da autoridade máxima ou pessoa por quem ele delegar, do órgão ou entidade.</w:t>
      </w:r>
    </w:p>
    <w:p w14:paraId="0BB1CE3A" w14:textId="77777777" w:rsidR="00012707" w:rsidRPr="004C7E6F" w:rsidRDefault="00012707" w:rsidP="008B4245">
      <w:pPr>
        <w:spacing w:after="120" w:line="276" w:lineRule="auto"/>
        <w:jc w:val="both"/>
      </w:pPr>
      <w:r w:rsidRPr="004C7E6F">
        <w:t>Parágrafo Segundo A aplicação das sanções previstas em Lei não exclui, em hipótese alguma, a obrigação de reparação integral do dano causado à Administração Pública.</w:t>
      </w:r>
    </w:p>
    <w:p w14:paraId="3F412F62" w14:textId="77777777" w:rsidR="00012707" w:rsidRPr="004C7E6F" w:rsidRDefault="00012707" w:rsidP="008B4245">
      <w:pPr>
        <w:spacing w:after="120" w:line="276" w:lineRule="auto"/>
        <w:ind w:left="567" w:hanging="567"/>
        <w:jc w:val="both"/>
      </w:pPr>
      <w:r w:rsidRPr="004C7E6F">
        <w:t>12.2. A sanção de advertência será aplicada nas seguintes hipóteses:</w:t>
      </w:r>
    </w:p>
    <w:p w14:paraId="42C391CD" w14:textId="77777777" w:rsidR="00012707" w:rsidRPr="004C7E6F" w:rsidRDefault="00012707" w:rsidP="008B4245">
      <w:pPr>
        <w:spacing w:after="120" w:line="276" w:lineRule="auto"/>
        <w:jc w:val="both"/>
      </w:pPr>
      <w:r w:rsidRPr="004C7E6F">
        <w:t>I. descumprimento, de pequena relevância, de obrigação legal ou infração à Lei quando não se justificar aplicação de sanção mais grave;</w:t>
      </w:r>
    </w:p>
    <w:p w14:paraId="63BD3F16" w14:textId="77777777" w:rsidR="00012707" w:rsidRPr="004C7E6F" w:rsidRDefault="00012707" w:rsidP="008B4245">
      <w:pPr>
        <w:spacing w:after="120" w:line="276" w:lineRule="auto"/>
        <w:jc w:val="both"/>
      </w:pPr>
      <w:r w:rsidRPr="004C7E6F">
        <w:t>II. inexecução parcial de obrigação contratual principal ou acessória de pequena relevância, a critério da Administração, quando não se justificar aplicação de sanção mais grave;</w:t>
      </w:r>
    </w:p>
    <w:p w14:paraId="6E2A121F" w14:textId="77777777" w:rsidR="00012707" w:rsidRPr="004C7E6F" w:rsidRDefault="00012707" w:rsidP="008B4245">
      <w:pPr>
        <w:spacing w:after="120" w:line="276" w:lineRule="auto"/>
        <w:jc w:val="both"/>
      </w:pPr>
      <w:r w:rsidRPr="004C7E6F">
        <w:t>Parágrafo único. Para os fins do subitem 12.2, considera-se pequena relevância o descumprimento de obrigações ou deveres instrumentais ou formais que não impactam objetivamente na execução do contrato, bem como não causem prejuízos à Administração.</w:t>
      </w:r>
    </w:p>
    <w:p w14:paraId="5F061503" w14:textId="77777777" w:rsidR="00012707" w:rsidRPr="004C7E6F" w:rsidRDefault="00012707" w:rsidP="008B4245">
      <w:pPr>
        <w:spacing w:after="120" w:line="276" w:lineRule="auto"/>
        <w:jc w:val="both"/>
      </w:pPr>
      <w:r w:rsidRPr="004C7E6F">
        <w:t>12.3. A sanção de impedimento de licitar e contratar será aplicada, quando não se justificar a imposição de penalidade mais grave, àquele que:</w:t>
      </w:r>
    </w:p>
    <w:p w14:paraId="076107B5" w14:textId="77777777" w:rsidR="00012707" w:rsidRPr="004C7E6F" w:rsidRDefault="00012707" w:rsidP="008B4245">
      <w:pPr>
        <w:spacing w:after="120" w:line="276" w:lineRule="auto"/>
        <w:jc w:val="both"/>
      </w:pPr>
      <w:r w:rsidRPr="004C7E6F">
        <w:t>I. dar causa à inexecução parcial do contrato, que supere aquela prevista no inciso II do art. 155 da Lei Federal nº 14.133, de 2021, ou que cause grave dano à Administração, ao funcionamento dos serviços públicos ou ao interesse coletivo;</w:t>
      </w:r>
    </w:p>
    <w:p w14:paraId="307168A5" w14:textId="77777777" w:rsidR="00012707" w:rsidRPr="004C7E6F" w:rsidRDefault="00012707" w:rsidP="008B4245">
      <w:pPr>
        <w:spacing w:after="120" w:line="276" w:lineRule="auto"/>
        <w:ind w:left="567" w:hanging="567"/>
        <w:jc w:val="both"/>
      </w:pPr>
      <w:r w:rsidRPr="004C7E6F">
        <w:t>II. dar causa à inexecução total do contrato;</w:t>
      </w:r>
    </w:p>
    <w:p w14:paraId="09C85D22" w14:textId="77777777" w:rsidR="00012707" w:rsidRPr="004C7E6F" w:rsidRDefault="00012707" w:rsidP="008B4245">
      <w:pPr>
        <w:spacing w:after="120" w:line="276" w:lineRule="auto"/>
        <w:ind w:left="567" w:hanging="567"/>
        <w:jc w:val="both"/>
      </w:pPr>
      <w:r w:rsidRPr="004C7E6F">
        <w:t>III. deixar de entregar a documentação exigida para a contratação;</w:t>
      </w:r>
    </w:p>
    <w:p w14:paraId="66A99700" w14:textId="77777777" w:rsidR="00012707" w:rsidRPr="004C7E6F" w:rsidRDefault="00012707" w:rsidP="008B4245">
      <w:pPr>
        <w:spacing w:after="120" w:line="276" w:lineRule="auto"/>
        <w:jc w:val="both"/>
      </w:pPr>
      <w:r w:rsidRPr="004C7E6F">
        <w:t>IV. não manter a proposta, salvo em decorrência de fato superveniente devidamente justificado;</w:t>
      </w:r>
    </w:p>
    <w:p w14:paraId="1312B6F1" w14:textId="77777777" w:rsidR="00012707" w:rsidRPr="004C7E6F" w:rsidRDefault="00012707" w:rsidP="008B4245">
      <w:pPr>
        <w:spacing w:after="120" w:line="276" w:lineRule="auto"/>
        <w:jc w:val="both"/>
      </w:pPr>
      <w:r w:rsidRPr="004C7E6F">
        <w:t>V. não celebrar o contrato ou instrumento equivalente, ou não entregar a documentação exigida para a contratação, quando convocado dentro do prazo de validade de sua proposta;</w:t>
      </w:r>
    </w:p>
    <w:p w14:paraId="5000EA28" w14:textId="77777777" w:rsidR="00012707" w:rsidRPr="004C7E6F" w:rsidRDefault="00012707" w:rsidP="008B4245">
      <w:pPr>
        <w:spacing w:after="120" w:line="276" w:lineRule="auto"/>
        <w:jc w:val="both"/>
      </w:pPr>
      <w:r w:rsidRPr="004C7E6F">
        <w:lastRenderedPageBreak/>
        <w:t>VI. ensejar o retardamento da execução ou da entrega do objeto da contratação sem motivo justificado;</w:t>
      </w:r>
    </w:p>
    <w:p w14:paraId="4E23D99F" w14:textId="77777777" w:rsidR="00012707" w:rsidRPr="004C7E6F" w:rsidRDefault="00012707" w:rsidP="008B4245">
      <w:pPr>
        <w:spacing w:after="120" w:line="276" w:lineRule="auto"/>
        <w:ind w:left="567" w:hanging="567"/>
        <w:jc w:val="both"/>
      </w:pPr>
      <w:r w:rsidRPr="004C7E6F">
        <w:t>Parágrafo Primeiro. Considera-se inexecução total do contrato:</w:t>
      </w:r>
    </w:p>
    <w:p w14:paraId="5060817A" w14:textId="77777777" w:rsidR="00012707" w:rsidRPr="004C7E6F" w:rsidRDefault="00012707" w:rsidP="008B4245">
      <w:pPr>
        <w:spacing w:after="120" w:line="276" w:lineRule="auto"/>
        <w:jc w:val="both"/>
      </w:pPr>
      <w:r w:rsidRPr="004C7E6F">
        <w:t>a. recusa injustificada de cumprimento integral da obrigação contratualmente determinada;</w:t>
      </w:r>
    </w:p>
    <w:p w14:paraId="2154018F" w14:textId="77777777" w:rsidR="00012707" w:rsidRPr="004C7E6F" w:rsidRDefault="00012707" w:rsidP="008B4245">
      <w:pPr>
        <w:spacing w:after="120" w:line="276" w:lineRule="auto"/>
        <w:jc w:val="both"/>
      </w:pPr>
      <w:r w:rsidRPr="004C7E6F">
        <w:t>b. recusa injustificada do adjudicatário em assinar ata de registro de preços, contrato ou em aceitar ou retirar o instrumento equivalente no prazo estabelecido pela Administração também caracterizará o descumprimento total da obrigação assumida.</w:t>
      </w:r>
    </w:p>
    <w:p w14:paraId="2ECC956E" w14:textId="77777777" w:rsidR="00012707" w:rsidRPr="004C7E6F" w:rsidRDefault="00012707" w:rsidP="008B4245">
      <w:pPr>
        <w:spacing w:after="120" w:line="276" w:lineRule="auto"/>
        <w:jc w:val="both"/>
      </w:pPr>
      <w:r w:rsidRPr="004C7E6F">
        <w:t>Parágrafo Segundo. Evidenciada a inexecução total, a inexecução parcial ou o retardamento do cumprimento do encargo contratual:</w:t>
      </w:r>
    </w:p>
    <w:p w14:paraId="798D6590" w14:textId="77777777" w:rsidR="00012707" w:rsidRPr="004C7E6F" w:rsidRDefault="00012707" w:rsidP="008B4245">
      <w:pPr>
        <w:spacing w:after="120" w:line="276" w:lineRule="auto"/>
        <w:jc w:val="both"/>
      </w:pPr>
      <w:r w:rsidRPr="004C7E6F">
        <w:t>a. será notificado o adjudicatário ou contratado para apresentar a justificativa, no prazo de 2 (dois) dias úteis, para o descumprimento do contrato;</w:t>
      </w:r>
    </w:p>
    <w:p w14:paraId="407E45E4" w14:textId="77777777" w:rsidR="00012707" w:rsidRPr="004C7E6F" w:rsidRDefault="00012707" w:rsidP="008B4245">
      <w:pPr>
        <w:spacing w:after="120" w:line="276" w:lineRule="auto"/>
        <w:jc w:val="both"/>
      </w:pPr>
      <w:r w:rsidRPr="004C7E6F">
        <w:t>b.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p>
    <w:p w14:paraId="474C09FA" w14:textId="77777777" w:rsidR="00012707" w:rsidRPr="004C7E6F" w:rsidRDefault="00012707" w:rsidP="008B4245">
      <w:pPr>
        <w:spacing w:after="120" w:line="276" w:lineRule="auto"/>
        <w:jc w:val="both"/>
      </w:pPr>
      <w:r w:rsidRPr="004C7E6F">
        <w:t>c. rejeitadas as justificativas, o agente público competente submeterá à autoridade máxima do órgão ou entidade para que decida sobre a instauração do processo para a apuração de responsabilidade.</w:t>
      </w:r>
    </w:p>
    <w:p w14:paraId="4B27A6F8" w14:textId="77777777" w:rsidR="00012707" w:rsidRPr="004C7E6F" w:rsidRDefault="00012707" w:rsidP="008B4245">
      <w:pPr>
        <w:spacing w:after="120" w:line="276" w:lineRule="auto"/>
        <w:jc w:val="both"/>
      </w:pPr>
      <w:r w:rsidRPr="004C7E6F">
        <w:t>d. preliminarmente à instauração do processo de que trata a alínea “c” deste parágrafo poderá ser concedido prazo máximo de 10 (dez) dias para a adequação da execução contratual ou entrega do objeto.</w:t>
      </w:r>
    </w:p>
    <w:p w14:paraId="4B3D4831" w14:textId="77777777" w:rsidR="00012707" w:rsidRPr="004C7E6F" w:rsidRDefault="00012707" w:rsidP="008B4245">
      <w:pPr>
        <w:spacing w:after="120" w:line="276" w:lineRule="auto"/>
        <w:jc w:val="both"/>
      </w:pPr>
      <w:r w:rsidRPr="004C7E6F">
        <w:t>Parágrafo Terceiro. A sanção prevista no subitem 12.3 impedirá o sancionado de licitar ou contratar no âmbito da Administração Pública direta e indireta do Município de Três Rios, pelo prazo máximo de 3 (três) anos.</w:t>
      </w:r>
    </w:p>
    <w:p w14:paraId="09076050" w14:textId="77777777" w:rsidR="00012707" w:rsidRPr="004C7E6F" w:rsidRDefault="00012707" w:rsidP="008B4245">
      <w:pPr>
        <w:spacing w:after="120" w:line="276" w:lineRule="auto"/>
        <w:jc w:val="both"/>
      </w:pPr>
      <w:r w:rsidRPr="004C7E6F">
        <w:t>Parágrafo Quarto. A sanção de que trata o subitem 12.3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7B068EBD" w14:textId="77777777" w:rsidR="00012707" w:rsidRPr="004C7E6F" w:rsidRDefault="00012707" w:rsidP="008B4245">
      <w:pPr>
        <w:spacing w:after="120" w:line="276" w:lineRule="auto"/>
        <w:jc w:val="both"/>
      </w:pPr>
      <w:r w:rsidRPr="004C7E6F">
        <w:t>12.4. A sanção de declaração de inidoneidade para licitar ou contratar será aplicada àquele que:</w:t>
      </w:r>
    </w:p>
    <w:p w14:paraId="459ED2E9" w14:textId="77777777" w:rsidR="00012707" w:rsidRPr="004C7E6F" w:rsidRDefault="00012707" w:rsidP="008B4245">
      <w:pPr>
        <w:spacing w:after="120" w:line="276" w:lineRule="auto"/>
        <w:jc w:val="both"/>
      </w:pPr>
      <w:r w:rsidRPr="004C7E6F">
        <w:t>I. apresentar declaração ou documentação falsa exigida para o certame ou prestar declaração falsa durante a licitação ou a execução do contrato;</w:t>
      </w:r>
    </w:p>
    <w:p w14:paraId="790DFDFF" w14:textId="77777777" w:rsidR="00012707" w:rsidRPr="004C7E6F" w:rsidRDefault="00012707" w:rsidP="008B4245">
      <w:pPr>
        <w:spacing w:after="120" w:line="276" w:lineRule="auto"/>
        <w:ind w:left="567" w:hanging="567"/>
        <w:jc w:val="both"/>
      </w:pPr>
      <w:r w:rsidRPr="004C7E6F">
        <w:t>II. fraudar a licitação ou praticar ato fraudulento na execução do contrato;</w:t>
      </w:r>
    </w:p>
    <w:p w14:paraId="28D6192C" w14:textId="77777777" w:rsidR="00012707" w:rsidRPr="004C7E6F" w:rsidRDefault="00012707" w:rsidP="008B4245">
      <w:pPr>
        <w:spacing w:after="120" w:line="276" w:lineRule="auto"/>
        <w:ind w:left="567" w:hanging="567"/>
        <w:jc w:val="both"/>
      </w:pPr>
      <w:r w:rsidRPr="004C7E6F">
        <w:t>III. comportar-se de modo inidôneo ou cometer fraude de qualquer natureza;</w:t>
      </w:r>
    </w:p>
    <w:p w14:paraId="38907870" w14:textId="77777777" w:rsidR="00012707" w:rsidRPr="004C7E6F" w:rsidRDefault="00012707" w:rsidP="008B4245">
      <w:pPr>
        <w:spacing w:after="120" w:line="276" w:lineRule="auto"/>
        <w:ind w:left="567" w:hanging="567"/>
        <w:jc w:val="both"/>
      </w:pPr>
      <w:r w:rsidRPr="004C7E6F">
        <w:lastRenderedPageBreak/>
        <w:t>IV. praticar atos ilícitos com vistas a frustrar os objetivos da contratação;</w:t>
      </w:r>
    </w:p>
    <w:p w14:paraId="19693728" w14:textId="77777777" w:rsidR="00012707" w:rsidRPr="004C7E6F" w:rsidRDefault="00012707" w:rsidP="008B4245">
      <w:pPr>
        <w:spacing w:after="120" w:line="276" w:lineRule="auto"/>
        <w:jc w:val="both"/>
      </w:pPr>
      <w:r w:rsidRPr="004C7E6F">
        <w:t>V. praticar ato lesivo previsto no art. 5º da Lei Federal nº 12.846, de 1º de agosto de 2013.</w:t>
      </w:r>
    </w:p>
    <w:p w14:paraId="7475C488" w14:textId="77777777" w:rsidR="00012707" w:rsidRPr="004C7E6F" w:rsidRDefault="00012707" w:rsidP="008B4245">
      <w:pPr>
        <w:spacing w:after="120" w:line="276" w:lineRule="auto"/>
        <w:jc w:val="both"/>
      </w:pPr>
      <w:r w:rsidRPr="004C7E6F">
        <w:t>Parágrafo Primeiro. A autoridade máxima, quando do julgamento, se concluir pela existência de infração criminal ou de ato de improbidade administrativa, dará conhecimento, quando couber, à órgãos superiores, para atuação no âmbito das respectivas competências.</w:t>
      </w:r>
    </w:p>
    <w:p w14:paraId="65018ECA" w14:textId="77777777" w:rsidR="00012707" w:rsidRPr="004C7E6F" w:rsidRDefault="00012707" w:rsidP="008B4245">
      <w:pPr>
        <w:spacing w:after="120" w:line="276" w:lineRule="auto"/>
        <w:jc w:val="both"/>
      </w:pPr>
      <w:r w:rsidRPr="004C7E6F">
        <w:t>Parágrafo Segundo. A sanção prevista no subitem 12.4, aplicada por qualquer ente da Federação, impedirá o responsável de licitar ou contratar no âmbito da Administração Pública direta e indireta do Município de Três Rios, pelo prazo mínimo de 3 (três) anos e máximo de 6 (seis) anos.</w:t>
      </w:r>
    </w:p>
    <w:p w14:paraId="07CFBF1E" w14:textId="77777777" w:rsidR="00012707" w:rsidRPr="004C7E6F" w:rsidRDefault="00012707" w:rsidP="008B4245">
      <w:pPr>
        <w:spacing w:after="120" w:line="276" w:lineRule="auto"/>
        <w:jc w:val="both"/>
      </w:pPr>
      <w:r w:rsidRPr="004C7E6F">
        <w:t>12.5. 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47E38C4F" w14:textId="77777777" w:rsidR="00012707" w:rsidRPr="004C7E6F" w:rsidRDefault="00012707" w:rsidP="008B4245">
      <w:pPr>
        <w:spacing w:after="120" w:line="276" w:lineRule="auto"/>
        <w:jc w:val="both"/>
      </w:pPr>
      <w:r w:rsidRPr="004C7E6F">
        <w:t>Parágrafo Primeiro. Não se aplica a regra prevista no subitem 12.5 se já houver ocorrido o julgamento ou, pelo estágio processual, revelar-se inconveniente a avaliação conjunta dos fatos.</w:t>
      </w:r>
    </w:p>
    <w:p w14:paraId="7F8A8531" w14:textId="77777777" w:rsidR="00012707" w:rsidRPr="004C7E6F" w:rsidRDefault="00012707" w:rsidP="008B4245">
      <w:pPr>
        <w:spacing w:after="120" w:line="276" w:lineRule="auto"/>
        <w:jc w:val="both"/>
      </w:pPr>
      <w:r w:rsidRPr="004C7E6F">
        <w:t>Parágrafo Segundo. O disposto no sibitem 12.5 não afasta a possibilidade de aplicação da pena de multa cumulativamente à sanção mais grave.</w:t>
      </w:r>
    </w:p>
    <w:p w14:paraId="0024A87C" w14:textId="77777777" w:rsidR="00012707" w:rsidRPr="004C7E6F" w:rsidRDefault="00012707" w:rsidP="008B4245">
      <w:pPr>
        <w:spacing w:after="120" w:line="276" w:lineRule="auto"/>
        <w:jc w:val="both"/>
      </w:pPr>
      <w:r w:rsidRPr="004C7E6F">
        <w:t>12.6. A multa será recolhida em percentual de 0,5% (cinco décimos por cento) a 30% (trinta por cento) incidente sobre o valor estimado da licitação ou do valor proposto ou do(s) item(</w:t>
      </w:r>
      <w:proofErr w:type="spellStart"/>
      <w:r w:rsidRPr="004C7E6F">
        <w:t>ns</w:t>
      </w:r>
      <w:proofErr w:type="spellEnd"/>
      <w:r w:rsidRPr="004C7E6F">
        <w:t>) prejudicado(s) pela conduta do licitante, no prazo máximo de 30 (trinta) dias úteis, a contar da comunicação oficial.</w:t>
      </w:r>
    </w:p>
    <w:p w14:paraId="19603DF1" w14:textId="77777777" w:rsidR="00012707" w:rsidRPr="004C7E6F" w:rsidRDefault="00012707" w:rsidP="008B4245">
      <w:pPr>
        <w:spacing w:after="120" w:line="276" w:lineRule="auto"/>
        <w:jc w:val="both"/>
        <w:rPr>
          <w:b/>
        </w:rPr>
      </w:pPr>
      <w:r w:rsidRPr="004C7E6F">
        <w:t>12.6.1.</w:t>
      </w:r>
      <w:r w:rsidRPr="004C7E6F">
        <w:rPr>
          <w:b/>
        </w:rPr>
        <w:t xml:space="preserve"> </w:t>
      </w:r>
      <w:r w:rsidRPr="004C7E6F">
        <w:t>Para as infrações previstas nos incisos I, III ao VI do subitem 12.3, a multa será de 0,5% (cinco décimos por cento) a 15% (quinze por cento) sobre o valor estimado da licitação ou do valor proposto ou do(s) item(</w:t>
      </w:r>
      <w:proofErr w:type="spellStart"/>
      <w:r w:rsidRPr="004C7E6F">
        <w:t>ns</w:t>
      </w:r>
      <w:proofErr w:type="spellEnd"/>
      <w:r w:rsidRPr="004C7E6F">
        <w:t>) prejudicado(s) pela conduta do licitante.</w:t>
      </w:r>
      <w:r w:rsidRPr="004C7E6F">
        <w:rPr>
          <w:b/>
        </w:rPr>
        <w:t xml:space="preserve"> </w:t>
      </w:r>
    </w:p>
    <w:p w14:paraId="1C35166E" w14:textId="77777777" w:rsidR="00012707" w:rsidRPr="004C7E6F" w:rsidRDefault="00012707" w:rsidP="008B4245">
      <w:pPr>
        <w:spacing w:after="120" w:line="276" w:lineRule="auto"/>
        <w:jc w:val="both"/>
      </w:pPr>
      <w:r w:rsidRPr="004C7E6F">
        <w:t>12.6.2.</w:t>
      </w:r>
      <w:r w:rsidRPr="004C7E6F">
        <w:rPr>
          <w:b/>
        </w:rPr>
        <w:t xml:space="preserve"> </w:t>
      </w:r>
      <w:r w:rsidRPr="004C7E6F">
        <w:t>Para as infrações previstas nos incisos I ao V do subitem 12.4, a multa será de 15% (quinze por cento) a 30% (trinta por cento) sobre o valor estimado da licitação ou do valor proposto ou do(s) item(</w:t>
      </w:r>
      <w:proofErr w:type="spellStart"/>
      <w:r w:rsidRPr="004C7E6F">
        <w:t>ns</w:t>
      </w:r>
      <w:proofErr w:type="spellEnd"/>
      <w:r w:rsidRPr="004C7E6F">
        <w:t xml:space="preserve">) prejudicado(s) pela conduta do licitante. </w:t>
      </w:r>
    </w:p>
    <w:p w14:paraId="3BAA2D92" w14:textId="77777777" w:rsidR="00012707" w:rsidRPr="004C7E6F" w:rsidRDefault="00012707" w:rsidP="008B4245">
      <w:pPr>
        <w:spacing w:after="120" w:line="276" w:lineRule="auto"/>
        <w:jc w:val="both"/>
      </w:pPr>
      <w:r w:rsidRPr="004C7E6F">
        <w:t>Parágrafo Primeiro.</w:t>
      </w:r>
      <w:r w:rsidRPr="004C7E6F">
        <w:rPr>
          <w:b/>
        </w:rPr>
        <w:t xml:space="preserve"> </w:t>
      </w:r>
      <w:r w:rsidRPr="004C7E6F">
        <w:t>Se a multa aplicada e as indenizações cabíveis forem superiores ao valor de pagamento eventualmente devido pela Administração ao contratado, além da perda desse valor, a diferença será descontada da garantia prestada ou será cobrada judicialmente.</w:t>
      </w:r>
    </w:p>
    <w:p w14:paraId="0AA2FB28" w14:textId="77777777" w:rsidR="00012707" w:rsidRPr="004C7E6F" w:rsidRDefault="00012707" w:rsidP="008B4245">
      <w:pPr>
        <w:spacing w:after="120" w:line="276" w:lineRule="auto"/>
        <w:jc w:val="both"/>
      </w:pPr>
      <w:r w:rsidRPr="004C7E6F">
        <w:t>Parágrafo Segundo.</w:t>
      </w:r>
      <w:r w:rsidRPr="004C7E6F">
        <w:rPr>
          <w:b/>
        </w:rPr>
        <w:t xml:space="preserve"> </w:t>
      </w:r>
      <w:r w:rsidRPr="004C7E6F">
        <w:t>A multa de que trata o subitem 12.6 poderá, na forma do edital ou contrato, ser descontada de pagamento eventualmente devido pelo Contratante decorrente de outros contratos firmados com a Administração Pública Municipal.</w:t>
      </w:r>
    </w:p>
    <w:p w14:paraId="6DD8C81A" w14:textId="77777777" w:rsidR="006D6EB8" w:rsidRDefault="00012707" w:rsidP="008B4245">
      <w:pPr>
        <w:spacing w:after="120" w:line="276" w:lineRule="auto"/>
        <w:jc w:val="both"/>
        <w:rPr>
          <w:b/>
        </w:rPr>
      </w:pPr>
      <w:r w:rsidRPr="004C7E6F">
        <w:lastRenderedPageBreak/>
        <w:t>Parágrafo Terceiro.</w:t>
      </w:r>
      <w:r w:rsidRPr="004C7E6F">
        <w:rPr>
          <w:b/>
        </w:rPr>
        <w:t xml:space="preserve"> </w:t>
      </w:r>
      <w:r w:rsidRPr="004C7E6F">
        <w:rPr>
          <w:bCs/>
        </w:rPr>
        <w:t>O atraso injustificado sujeitará o contratado a multa de mora, na forma prevista em edital ou em contrato.</w:t>
      </w:r>
    </w:p>
    <w:p w14:paraId="28A6C59E" w14:textId="30818110" w:rsidR="00012707" w:rsidRPr="006D6EB8" w:rsidRDefault="00012707" w:rsidP="008B4245">
      <w:pPr>
        <w:spacing w:after="120" w:line="276" w:lineRule="auto"/>
        <w:jc w:val="both"/>
        <w:rPr>
          <w:b/>
        </w:rPr>
      </w:pPr>
      <w:r w:rsidRPr="004C7E6F">
        <w:t>I. A aplicação de multa moratória será precedida de oportunidade para o exercício do contraditório e da ampla defesa.</w:t>
      </w:r>
    </w:p>
    <w:p w14:paraId="20F80415" w14:textId="77777777" w:rsidR="00012707" w:rsidRDefault="00012707" w:rsidP="008B4245">
      <w:pPr>
        <w:spacing w:line="276" w:lineRule="auto"/>
        <w:jc w:val="both"/>
      </w:pPr>
      <w:r w:rsidRPr="004C7E6F">
        <w:t>II.</w:t>
      </w:r>
      <w:r w:rsidRPr="004C7E6F">
        <w:rPr>
          <w:b/>
        </w:rPr>
        <w:t xml:space="preserve"> </w:t>
      </w:r>
      <w:r w:rsidRPr="004C7E6F">
        <w:t>A aplicação de multa moratória não impedirá que a Administração a converta em compensatória e promova a extinção unilateral do contrato com a aplicação cumulada de outras sanções previstas na Lei Federal nº 14.133, de 2021.</w:t>
      </w:r>
    </w:p>
    <w:p w14:paraId="65C1709E" w14:textId="77777777" w:rsidR="003510A0" w:rsidRDefault="003510A0" w:rsidP="008B4245">
      <w:pPr>
        <w:spacing w:line="276" w:lineRule="auto"/>
        <w:jc w:val="both"/>
      </w:pPr>
    </w:p>
    <w:p w14:paraId="2D0C1640" w14:textId="6270ED30" w:rsidR="003510A0" w:rsidRDefault="003510A0" w:rsidP="008B4245">
      <w:pPr>
        <w:spacing w:line="276" w:lineRule="auto"/>
        <w:jc w:val="both"/>
        <w:rPr>
          <w:b/>
        </w:rPr>
      </w:pPr>
      <w:r w:rsidRPr="003510A0">
        <w:rPr>
          <w:b/>
        </w:rPr>
        <w:t>13. ANEXOS</w:t>
      </w:r>
    </w:p>
    <w:p w14:paraId="77D8E3A4" w14:textId="6AF7632F" w:rsidR="003510A0" w:rsidRPr="003F16B6" w:rsidRDefault="003510A0" w:rsidP="008B4245">
      <w:pPr>
        <w:spacing w:line="276" w:lineRule="auto"/>
        <w:jc w:val="both"/>
      </w:pPr>
      <w:r w:rsidRPr="003F16B6">
        <w:t xml:space="preserve">Seguem a esse termo de </w:t>
      </w:r>
      <w:r w:rsidR="006D6EB8">
        <w:t>referência os seguintes anexos:</w:t>
      </w:r>
    </w:p>
    <w:p w14:paraId="56A20CA7" w14:textId="77777777" w:rsidR="003F16B6" w:rsidRPr="006A2420" w:rsidRDefault="003510A0" w:rsidP="008B4245">
      <w:pPr>
        <w:spacing w:line="276" w:lineRule="auto"/>
        <w:jc w:val="both"/>
        <w:rPr>
          <w:b/>
        </w:rPr>
      </w:pPr>
      <w:r w:rsidRPr="006A2420">
        <w:rPr>
          <w:b/>
        </w:rPr>
        <w:t xml:space="preserve">Anexo I </w:t>
      </w:r>
      <w:r w:rsidR="003F16B6" w:rsidRPr="006A2420">
        <w:rPr>
          <w:b/>
        </w:rPr>
        <w:t>- Especificações técnicas mínimas do software</w:t>
      </w:r>
    </w:p>
    <w:p w14:paraId="21CC4919" w14:textId="12C6AE8E" w:rsidR="003510A0" w:rsidRPr="006A2420" w:rsidRDefault="003F16B6" w:rsidP="008B4245">
      <w:pPr>
        <w:spacing w:line="276" w:lineRule="auto"/>
        <w:jc w:val="both"/>
        <w:rPr>
          <w:b/>
        </w:rPr>
      </w:pPr>
      <w:r w:rsidRPr="006A2420">
        <w:rPr>
          <w:b/>
        </w:rPr>
        <w:t>Anexo I</w:t>
      </w:r>
      <w:r w:rsidR="00F52967" w:rsidRPr="006A2420">
        <w:rPr>
          <w:b/>
        </w:rPr>
        <w:t>I</w:t>
      </w:r>
      <w:r w:rsidRPr="006A2420">
        <w:rPr>
          <w:b/>
        </w:rPr>
        <w:t xml:space="preserve"> – Prova de conceito</w:t>
      </w:r>
    </w:p>
    <w:p w14:paraId="115248FE" w14:textId="71E6F5CF" w:rsidR="006D6EB8" w:rsidRDefault="006D6EB8" w:rsidP="006D6EB8">
      <w:pPr>
        <w:spacing w:line="276" w:lineRule="auto"/>
        <w:jc w:val="both"/>
        <w:rPr>
          <w:b/>
        </w:rPr>
      </w:pPr>
    </w:p>
    <w:p w14:paraId="44710221" w14:textId="77777777" w:rsidR="00C877FE" w:rsidRPr="006D6EB8" w:rsidRDefault="00C877FE" w:rsidP="006D6EB8">
      <w:pPr>
        <w:spacing w:line="276" w:lineRule="auto"/>
        <w:jc w:val="both"/>
        <w:rPr>
          <w:b/>
        </w:rPr>
      </w:pPr>
    </w:p>
    <w:p w14:paraId="495759A3" w14:textId="1CC6E575" w:rsidR="00820B49" w:rsidRPr="008B4245" w:rsidRDefault="003E4D5D" w:rsidP="00C948D5">
      <w:pPr>
        <w:pStyle w:val="Nivel2"/>
      </w:pPr>
      <w:r>
        <w:t>Três Rios, 17</w:t>
      </w:r>
      <w:r w:rsidR="007B5B13" w:rsidRPr="004C7E6F">
        <w:t xml:space="preserve"> de </w:t>
      </w:r>
      <w:r w:rsidR="00AA0384">
        <w:t>Janei</w:t>
      </w:r>
      <w:r>
        <w:t>ro</w:t>
      </w:r>
      <w:r w:rsidR="001C5712">
        <w:t xml:space="preserve"> </w:t>
      </w:r>
      <w:r w:rsidR="001A0049" w:rsidRPr="004C7E6F">
        <w:t>de 202</w:t>
      </w:r>
      <w:r w:rsidR="00AA0384">
        <w:t>5</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643"/>
      </w:tblGrid>
      <w:tr w:rsidR="00820B49" w:rsidRPr="008B4245" w14:paraId="29C04040" w14:textId="77777777" w:rsidTr="004F1DE8">
        <w:trPr>
          <w:jc w:val="center"/>
        </w:trPr>
        <w:tc>
          <w:tcPr>
            <w:tcW w:w="4762" w:type="dxa"/>
            <w:shd w:val="clear" w:color="auto" w:fill="auto"/>
          </w:tcPr>
          <w:p w14:paraId="46B35038" w14:textId="648A33E1" w:rsidR="007B5B13" w:rsidRDefault="006D6EB8" w:rsidP="006D6EB8">
            <w:pPr>
              <w:tabs>
                <w:tab w:val="num" w:pos="720"/>
              </w:tabs>
              <w:spacing w:line="360" w:lineRule="auto"/>
              <w:jc w:val="center"/>
              <w:rPr>
                <w:b/>
                <w:sz w:val="20"/>
                <w:szCs w:val="20"/>
              </w:rPr>
            </w:pPr>
            <w:r w:rsidRPr="006D6EB8">
              <w:rPr>
                <w:b/>
                <w:sz w:val="20"/>
                <w:szCs w:val="20"/>
              </w:rPr>
              <w:t>Elaborado:</w:t>
            </w:r>
          </w:p>
          <w:p w14:paraId="3637C28E" w14:textId="77777777" w:rsidR="006D6EB8" w:rsidRDefault="006D6EB8" w:rsidP="006D6EB8">
            <w:pPr>
              <w:tabs>
                <w:tab w:val="num" w:pos="720"/>
              </w:tabs>
              <w:spacing w:line="360" w:lineRule="auto"/>
              <w:jc w:val="center"/>
              <w:rPr>
                <w:b/>
                <w:sz w:val="20"/>
                <w:szCs w:val="20"/>
              </w:rPr>
            </w:pPr>
          </w:p>
          <w:p w14:paraId="142F86D3" w14:textId="77777777" w:rsidR="006D6EB8" w:rsidRPr="006D6EB8" w:rsidRDefault="006D6EB8" w:rsidP="006D6EB8">
            <w:pPr>
              <w:tabs>
                <w:tab w:val="num" w:pos="720"/>
              </w:tabs>
              <w:spacing w:line="360" w:lineRule="auto"/>
              <w:jc w:val="center"/>
              <w:rPr>
                <w:b/>
                <w:sz w:val="20"/>
                <w:szCs w:val="20"/>
              </w:rPr>
            </w:pPr>
          </w:p>
          <w:p w14:paraId="68194018" w14:textId="77777777" w:rsidR="00820B49" w:rsidRPr="006D6EB8" w:rsidRDefault="007B5B13" w:rsidP="006D6EB8">
            <w:pPr>
              <w:tabs>
                <w:tab w:val="num" w:pos="720"/>
              </w:tabs>
              <w:jc w:val="center"/>
              <w:rPr>
                <w:b/>
                <w:sz w:val="20"/>
                <w:szCs w:val="20"/>
              </w:rPr>
            </w:pPr>
            <w:proofErr w:type="spellStart"/>
            <w:r w:rsidRPr="006D6EB8">
              <w:rPr>
                <w:b/>
                <w:sz w:val="20"/>
                <w:szCs w:val="20"/>
              </w:rPr>
              <w:t>Handerson</w:t>
            </w:r>
            <w:proofErr w:type="spellEnd"/>
            <w:r w:rsidRPr="006D6EB8">
              <w:rPr>
                <w:b/>
                <w:sz w:val="20"/>
                <w:szCs w:val="20"/>
              </w:rPr>
              <w:t xml:space="preserve"> Luiz </w:t>
            </w:r>
            <w:proofErr w:type="spellStart"/>
            <w:r w:rsidRPr="006D6EB8">
              <w:rPr>
                <w:b/>
                <w:sz w:val="20"/>
                <w:szCs w:val="20"/>
              </w:rPr>
              <w:t>Saggioro</w:t>
            </w:r>
            <w:proofErr w:type="spellEnd"/>
            <w:r w:rsidRPr="006D6EB8">
              <w:rPr>
                <w:b/>
                <w:sz w:val="20"/>
                <w:szCs w:val="20"/>
              </w:rPr>
              <w:t xml:space="preserve"> Ferreira</w:t>
            </w:r>
          </w:p>
          <w:p w14:paraId="2BBCCB10" w14:textId="77777777" w:rsidR="00820B49" w:rsidRPr="006D6EB8" w:rsidRDefault="007B5B13" w:rsidP="006D6EB8">
            <w:pPr>
              <w:tabs>
                <w:tab w:val="num" w:pos="720"/>
              </w:tabs>
              <w:jc w:val="center"/>
              <w:rPr>
                <w:b/>
                <w:sz w:val="20"/>
                <w:szCs w:val="20"/>
              </w:rPr>
            </w:pPr>
            <w:r w:rsidRPr="006D6EB8">
              <w:rPr>
                <w:b/>
                <w:sz w:val="20"/>
                <w:szCs w:val="20"/>
              </w:rPr>
              <w:t>Oficial Administrativo</w:t>
            </w:r>
          </w:p>
          <w:p w14:paraId="04C6DF56" w14:textId="77777777" w:rsidR="00820B49" w:rsidRPr="006D6EB8" w:rsidRDefault="00820B49" w:rsidP="006D6EB8">
            <w:pPr>
              <w:tabs>
                <w:tab w:val="num" w:pos="720"/>
              </w:tabs>
              <w:jc w:val="center"/>
              <w:rPr>
                <w:b/>
                <w:sz w:val="20"/>
                <w:szCs w:val="20"/>
              </w:rPr>
            </w:pPr>
            <w:r w:rsidRPr="006D6EB8">
              <w:rPr>
                <w:b/>
                <w:sz w:val="20"/>
                <w:szCs w:val="20"/>
              </w:rPr>
              <w:t>Matrícula:</w:t>
            </w:r>
            <w:r w:rsidR="007B5B13" w:rsidRPr="006D6EB8">
              <w:rPr>
                <w:b/>
                <w:sz w:val="20"/>
                <w:szCs w:val="20"/>
              </w:rPr>
              <w:t xml:space="preserve"> 111.2126</w:t>
            </w:r>
          </w:p>
        </w:tc>
        <w:tc>
          <w:tcPr>
            <w:tcW w:w="4643" w:type="dxa"/>
            <w:shd w:val="clear" w:color="auto" w:fill="auto"/>
          </w:tcPr>
          <w:p w14:paraId="4985C11A" w14:textId="2B4DD8FD" w:rsidR="006D6EB8" w:rsidRDefault="006D6EB8" w:rsidP="006D6EB8">
            <w:pPr>
              <w:spacing w:line="360" w:lineRule="auto"/>
              <w:jc w:val="center"/>
              <w:rPr>
                <w:b/>
                <w:sz w:val="20"/>
                <w:szCs w:val="20"/>
              </w:rPr>
            </w:pPr>
            <w:r w:rsidRPr="006D6EB8">
              <w:rPr>
                <w:b/>
                <w:sz w:val="20"/>
                <w:szCs w:val="20"/>
              </w:rPr>
              <w:t>Aprovado:</w:t>
            </w:r>
          </w:p>
          <w:p w14:paraId="7E53F9D5" w14:textId="77777777" w:rsidR="006D6EB8" w:rsidRDefault="006D6EB8" w:rsidP="006D6EB8">
            <w:pPr>
              <w:spacing w:line="360" w:lineRule="auto"/>
              <w:jc w:val="center"/>
              <w:rPr>
                <w:b/>
                <w:sz w:val="20"/>
                <w:szCs w:val="20"/>
              </w:rPr>
            </w:pPr>
          </w:p>
          <w:p w14:paraId="76A44E85" w14:textId="77777777" w:rsidR="006D6EB8" w:rsidRPr="006D6EB8" w:rsidRDefault="006D6EB8" w:rsidP="006D6EB8">
            <w:pPr>
              <w:spacing w:line="360" w:lineRule="auto"/>
              <w:jc w:val="center"/>
              <w:rPr>
                <w:b/>
                <w:sz w:val="20"/>
                <w:szCs w:val="20"/>
              </w:rPr>
            </w:pPr>
          </w:p>
          <w:p w14:paraId="14FFBDCD" w14:textId="77777777" w:rsidR="007B5B13" w:rsidRPr="006D6EB8" w:rsidRDefault="007B5B13" w:rsidP="006D6EB8">
            <w:pPr>
              <w:tabs>
                <w:tab w:val="left" w:pos="1327"/>
              </w:tabs>
              <w:jc w:val="center"/>
              <w:rPr>
                <w:b/>
                <w:sz w:val="20"/>
                <w:szCs w:val="20"/>
              </w:rPr>
            </w:pPr>
            <w:r w:rsidRPr="006D6EB8">
              <w:rPr>
                <w:b/>
                <w:sz w:val="20"/>
                <w:szCs w:val="20"/>
              </w:rPr>
              <w:t>Felipe Cerqueira Guido</w:t>
            </w:r>
          </w:p>
          <w:p w14:paraId="32211AB8" w14:textId="77777777" w:rsidR="007B5B13" w:rsidRPr="006D6EB8" w:rsidRDefault="007B5B13" w:rsidP="006D6EB8">
            <w:pPr>
              <w:tabs>
                <w:tab w:val="left" w:pos="1327"/>
              </w:tabs>
              <w:jc w:val="center"/>
              <w:rPr>
                <w:b/>
                <w:sz w:val="20"/>
                <w:szCs w:val="20"/>
              </w:rPr>
            </w:pPr>
            <w:r w:rsidRPr="006D6EB8">
              <w:rPr>
                <w:b/>
                <w:sz w:val="20"/>
                <w:szCs w:val="20"/>
              </w:rPr>
              <w:t>Secretário de Saúde</w:t>
            </w:r>
          </w:p>
          <w:p w14:paraId="3B0AD5FE" w14:textId="01AD143F" w:rsidR="007B5B13" w:rsidRPr="006D6EB8" w:rsidRDefault="005C31F1" w:rsidP="006D6EB8">
            <w:pPr>
              <w:tabs>
                <w:tab w:val="left" w:pos="1327"/>
              </w:tabs>
              <w:jc w:val="center"/>
              <w:rPr>
                <w:b/>
                <w:sz w:val="20"/>
                <w:szCs w:val="20"/>
              </w:rPr>
            </w:pPr>
            <w:r w:rsidRPr="006D6EB8">
              <w:rPr>
                <w:b/>
                <w:sz w:val="20"/>
                <w:szCs w:val="20"/>
              </w:rPr>
              <w:t>Matrícula: 124.3611</w:t>
            </w:r>
          </w:p>
        </w:tc>
      </w:tr>
    </w:tbl>
    <w:p w14:paraId="14074B9E" w14:textId="77777777" w:rsidR="004E51D1" w:rsidRDefault="004E51D1" w:rsidP="008B4245">
      <w:pPr>
        <w:pStyle w:val="Nivel2"/>
        <w:jc w:val="center"/>
      </w:pPr>
    </w:p>
    <w:p w14:paraId="71282A3D" w14:textId="77777777" w:rsidR="004E51D1" w:rsidRDefault="004E51D1">
      <w:pPr>
        <w:spacing w:after="160" w:line="259" w:lineRule="auto"/>
        <w:rPr>
          <w:rFonts w:eastAsia="Arial MT"/>
          <w:bCs/>
          <w:lang w:val="pt-PT" w:eastAsia="en-US"/>
        </w:rPr>
      </w:pPr>
      <w:r>
        <w:br w:type="page"/>
      </w:r>
    </w:p>
    <w:p w14:paraId="0C800DAA" w14:textId="76ECAFFB" w:rsidR="00091482" w:rsidRPr="00091482" w:rsidRDefault="00091482" w:rsidP="008B4245">
      <w:pPr>
        <w:pStyle w:val="Nivel2"/>
        <w:jc w:val="center"/>
      </w:pPr>
      <w:r w:rsidRPr="00091482">
        <w:lastRenderedPageBreak/>
        <w:t>ANEXO</w:t>
      </w:r>
      <w:r w:rsidR="00386C01">
        <w:t xml:space="preserve"> I</w:t>
      </w:r>
    </w:p>
    <w:p w14:paraId="2798F8D1" w14:textId="77777777" w:rsidR="00D97E5A" w:rsidRDefault="00D97E5A" w:rsidP="00C948D5">
      <w:pPr>
        <w:pStyle w:val="Nivel2"/>
      </w:pPr>
    </w:p>
    <w:p w14:paraId="328E3D66" w14:textId="77777777" w:rsidR="00D97E5A" w:rsidRPr="00D97E5A" w:rsidRDefault="00D97E5A" w:rsidP="00C948D5">
      <w:pPr>
        <w:pStyle w:val="Nivel2"/>
      </w:pPr>
      <w:r w:rsidRPr="00D97E5A">
        <w:t>DESCRIÇÃO DAS EXIGÊNCIAS MÍNIMAS DO SOFTWARE</w:t>
      </w:r>
    </w:p>
    <w:p w14:paraId="15D632DF" w14:textId="77777777" w:rsidR="00D97E5A" w:rsidRPr="00D97E5A" w:rsidRDefault="00D97E5A" w:rsidP="00C948D5">
      <w:pPr>
        <w:pStyle w:val="Nivel2"/>
      </w:pPr>
    </w:p>
    <w:p w14:paraId="556A4D0F" w14:textId="77777777" w:rsidR="00D97E5A" w:rsidRPr="00091482" w:rsidRDefault="00D97E5A" w:rsidP="00C948D5">
      <w:pPr>
        <w:pStyle w:val="Nivel2"/>
      </w:pPr>
      <w:r w:rsidRPr="00091482">
        <w:t>Todos os módulos obrigatórios descritos abaixo fazem parte do sistema inte</w:t>
      </w:r>
      <w:r w:rsidR="00091482">
        <w:t>grado de Saúde Publica e deverão</w:t>
      </w:r>
      <w:r w:rsidRPr="00091482">
        <w:t xml:space="preserve"> ser implantados e disponi</w:t>
      </w:r>
      <w:r w:rsidR="00091482">
        <w:t xml:space="preserve">bilizados nas unidades de Saúde </w:t>
      </w:r>
      <w:r w:rsidRPr="00091482">
        <w:t>conforme sua demanda, no prazo estabelecido para a implantação.</w:t>
      </w:r>
    </w:p>
    <w:p w14:paraId="6A1B0D31" w14:textId="77777777" w:rsidR="00D97E5A" w:rsidRPr="00D97E5A" w:rsidRDefault="00D97E5A" w:rsidP="00C948D5">
      <w:pPr>
        <w:pStyle w:val="Nivel2"/>
      </w:pPr>
    </w:p>
    <w:p w14:paraId="2AD5FB5A" w14:textId="77777777" w:rsidR="00D97E5A" w:rsidRPr="00B31F5F" w:rsidRDefault="00D97E5A" w:rsidP="008B4245">
      <w:pPr>
        <w:pStyle w:val="Nivel2"/>
        <w:numPr>
          <w:ilvl w:val="0"/>
          <w:numId w:val="33"/>
        </w:numPr>
      </w:pPr>
      <w:r w:rsidRPr="00B31F5F">
        <w:t>COMPLEXO DE REGULAÇÃO/AGENDA DE CONSULTA/AGENDA DE EXAMES</w:t>
      </w:r>
    </w:p>
    <w:p w14:paraId="6E186A68"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046"/>
      </w:tblGrid>
      <w:tr w:rsidR="00D97E5A" w:rsidRPr="00D97E5A" w14:paraId="4050CE05"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B71942" w14:textId="77777777" w:rsidR="00D97E5A" w:rsidRPr="00D97E5A" w:rsidRDefault="00D97E5A" w:rsidP="00C948D5">
            <w:pPr>
              <w:pStyle w:val="Nivel2"/>
            </w:pPr>
            <w:r w:rsidRPr="00D97E5A">
              <w:t>Descrição</w:t>
            </w:r>
          </w:p>
        </w:tc>
      </w:tr>
      <w:tr w:rsidR="00D97E5A" w:rsidRPr="00D97E5A" w14:paraId="598F8A95" w14:textId="77777777" w:rsidTr="008B4245">
        <w:trPr>
          <w:trHeight w:val="1192"/>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FC75DF" w14:textId="77777777" w:rsidR="00D97E5A" w:rsidRPr="00D97E5A" w:rsidRDefault="00D97E5A" w:rsidP="00C948D5">
            <w:pPr>
              <w:pStyle w:val="Nivel2"/>
            </w:pPr>
            <w:r w:rsidRPr="00D97E5A">
              <w:t>Possuir um cadastro para os tipos de ação r</w:t>
            </w:r>
            <w:r w:rsidR="00091482">
              <w:t xml:space="preserve">eguladora contendo no mínimo os </w:t>
            </w:r>
            <w:r w:rsidRPr="00D97E5A">
              <w:t>seguintes campos:</w:t>
            </w:r>
          </w:p>
          <w:p w14:paraId="4E42E6F8" w14:textId="77777777" w:rsidR="00D97E5A" w:rsidRPr="00D97E5A" w:rsidRDefault="00D97E5A" w:rsidP="00C948D5">
            <w:pPr>
              <w:pStyle w:val="Nivel2"/>
            </w:pPr>
            <w:r w:rsidRPr="00D97E5A">
              <w:t>o Código;</w:t>
            </w:r>
          </w:p>
          <w:p w14:paraId="77A394C7" w14:textId="77777777" w:rsidR="00D97E5A" w:rsidRPr="008B4245" w:rsidRDefault="008B4245" w:rsidP="008B4245">
            <w:pPr>
              <w:pStyle w:val="Nivel2"/>
            </w:pPr>
            <w:r>
              <w:t>o Nome da ação reguladora.</w:t>
            </w:r>
          </w:p>
        </w:tc>
      </w:tr>
      <w:tr w:rsidR="00D97E5A" w:rsidRPr="00D97E5A" w14:paraId="7C169C62"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C44C5E" w14:textId="77777777" w:rsidR="00D97E5A" w:rsidRPr="00D97E5A" w:rsidRDefault="00D97E5A" w:rsidP="00C948D5">
            <w:pPr>
              <w:pStyle w:val="Nivel2"/>
            </w:pPr>
            <w:r w:rsidRPr="00D97E5A">
              <w:t>Possuir um cadastro dos procedimentos da ação reguladora com no mínimo os seguintes campos:</w:t>
            </w:r>
          </w:p>
          <w:p w14:paraId="6FB2B4F8" w14:textId="77777777" w:rsidR="00D97E5A" w:rsidRPr="00D97E5A" w:rsidRDefault="00D97E5A" w:rsidP="00C948D5">
            <w:pPr>
              <w:pStyle w:val="Nivel2"/>
            </w:pPr>
            <w:r w:rsidRPr="00D97E5A">
              <w:t>o Código;</w:t>
            </w:r>
          </w:p>
          <w:p w14:paraId="35D593FE" w14:textId="77777777" w:rsidR="00D97E5A" w:rsidRPr="00D97E5A" w:rsidRDefault="00D97E5A" w:rsidP="00C948D5">
            <w:pPr>
              <w:pStyle w:val="Nivel2"/>
            </w:pPr>
            <w:r w:rsidRPr="00D97E5A">
              <w:t>o Tipo de ação reguladora;</w:t>
            </w:r>
          </w:p>
          <w:p w14:paraId="5D9B4187" w14:textId="77777777" w:rsidR="00D97E5A" w:rsidRPr="00D97E5A" w:rsidRDefault="00D97E5A" w:rsidP="00C948D5">
            <w:pPr>
              <w:pStyle w:val="Nivel2"/>
            </w:pPr>
            <w:r w:rsidRPr="00D97E5A">
              <w:t>o Nome do procedimento;</w:t>
            </w:r>
          </w:p>
          <w:p w14:paraId="282DB21C" w14:textId="77777777" w:rsidR="00D97E5A" w:rsidRPr="00D97E5A" w:rsidRDefault="00D97E5A" w:rsidP="00C948D5">
            <w:pPr>
              <w:pStyle w:val="Nivel2"/>
            </w:pPr>
            <w:r w:rsidRPr="00D97E5A">
              <w:t>o Permitir o cadastro de sol</w:t>
            </w:r>
            <w:r w:rsidR="00397CF8">
              <w:t>icitação em uma lista de espera.</w:t>
            </w:r>
          </w:p>
        </w:tc>
      </w:tr>
      <w:tr w:rsidR="00D97E5A" w:rsidRPr="00D97E5A" w14:paraId="2C7947C8"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7A4EFF" w14:textId="77777777" w:rsidR="00D97E5A" w:rsidRPr="00D97E5A" w:rsidRDefault="00D97E5A" w:rsidP="00C948D5">
            <w:pPr>
              <w:pStyle w:val="Nivel2"/>
            </w:pPr>
            <w:r w:rsidRPr="00D97E5A">
              <w:t>Possuir um cadastro de tipos de prioridades com no mínimo os seguintes campos:</w:t>
            </w:r>
          </w:p>
          <w:p w14:paraId="113535A0" w14:textId="77777777" w:rsidR="00D97E5A" w:rsidRPr="00D97E5A" w:rsidRDefault="00D97E5A" w:rsidP="00C948D5">
            <w:pPr>
              <w:pStyle w:val="Nivel2"/>
            </w:pPr>
            <w:r w:rsidRPr="00D97E5A">
              <w:t>o Código;</w:t>
            </w:r>
          </w:p>
          <w:p w14:paraId="4156FC50" w14:textId="77777777" w:rsidR="00D97E5A" w:rsidRPr="00D97E5A" w:rsidRDefault="00D97E5A" w:rsidP="00C948D5">
            <w:pPr>
              <w:pStyle w:val="Nivel2"/>
            </w:pPr>
            <w:r w:rsidRPr="00D97E5A">
              <w:t>o Nome da prioridade;</w:t>
            </w:r>
          </w:p>
          <w:p w14:paraId="411A63F3" w14:textId="77777777" w:rsidR="00D97E5A" w:rsidRPr="00D97E5A" w:rsidRDefault="00397CF8" w:rsidP="00C948D5">
            <w:pPr>
              <w:pStyle w:val="Nivel2"/>
            </w:pPr>
            <w:r>
              <w:t>o Peso;</w:t>
            </w:r>
          </w:p>
        </w:tc>
      </w:tr>
      <w:tr w:rsidR="00D97E5A" w:rsidRPr="00D97E5A" w14:paraId="62FB0847"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C389B7" w14:textId="77777777" w:rsidR="00D97E5A" w:rsidRPr="00D97E5A" w:rsidRDefault="00D97E5A" w:rsidP="00C948D5">
            <w:pPr>
              <w:pStyle w:val="Nivel2"/>
            </w:pPr>
            <w:r w:rsidRPr="00D97E5A">
              <w:t>Possuir uma lista de ‘status’ com as seguintes definições:</w:t>
            </w:r>
          </w:p>
          <w:p w14:paraId="3F8704F3" w14:textId="77777777" w:rsidR="00D97E5A" w:rsidRPr="00D97E5A" w:rsidRDefault="00D97E5A" w:rsidP="00C948D5">
            <w:pPr>
              <w:pStyle w:val="Nivel2"/>
            </w:pPr>
            <w:r w:rsidRPr="00D97E5A">
              <w:t>o</w:t>
            </w:r>
            <w:r w:rsidR="00397CF8">
              <w:t xml:space="preserve"> </w:t>
            </w:r>
            <w:r w:rsidRPr="00D97E5A">
              <w:t>Em espera;</w:t>
            </w:r>
          </w:p>
          <w:p w14:paraId="39D5C574" w14:textId="77777777" w:rsidR="00D97E5A" w:rsidRPr="00D97E5A" w:rsidRDefault="00D97E5A" w:rsidP="00C948D5">
            <w:pPr>
              <w:pStyle w:val="Nivel2"/>
            </w:pPr>
            <w:r w:rsidRPr="00D97E5A">
              <w:t>o Agendado;</w:t>
            </w:r>
          </w:p>
          <w:p w14:paraId="5904D18D" w14:textId="77777777" w:rsidR="00D97E5A" w:rsidRPr="00D97E5A" w:rsidRDefault="00D97E5A" w:rsidP="00C948D5">
            <w:pPr>
              <w:pStyle w:val="Nivel2"/>
            </w:pPr>
            <w:r w:rsidRPr="00D97E5A">
              <w:t>o Realizado;</w:t>
            </w:r>
          </w:p>
          <w:p w14:paraId="28E7E2F8" w14:textId="77777777" w:rsidR="00D97E5A" w:rsidRPr="00D97E5A" w:rsidRDefault="00397CF8" w:rsidP="00C948D5">
            <w:pPr>
              <w:pStyle w:val="Nivel2"/>
            </w:pPr>
            <w:r>
              <w:t>o Cancelado;</w:t>
            </w:r>
          </w:p>
        </w:tc>
      </w:tr>
      <w:tr w:rsidR="00D97E5A" w:rsidRPr="00D97E5A" w14:paraId="7BE07C6F"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7970DF" w14:textId="77777777" w:rsidR="00D97E5A" w:rsidRPr="00D97E5A" w:rsidRDefault="00D97E5A" w:rsidP="00C948D5">
            <w:pPr>
              <w:pStyle w:val="Nivel2"/>
            </w:pPr>
            <w:r w:rsidRPr="00D97E5A">
              <w:t xml:space="preserve">Inserção de paciente em lista de espera com pelo menos as seguintes informações: </w:t>
            </w:r>
          </w:p>
          <w:p w14:paraId="74EBF61F" w14:textId="77777777" w:rsidR="00D97E5A" w:rsidRPr="00D97E5A" w:rsidRDefault="00D97E5A" w:rsidP="00C948D5">
            <w:pPr>
              <w:pStyle w:val="Nivel2"/>
            </w:pPr>
            <w:r w:rsidRPr="00D97E5A">
              <w:t>o Profissional requisitante;</w:t>
            </w:r>
          </w:p>
          <w:p w14:paraId="1B4DFEAC" w14:textId="77777777" w:rsidR="00D97E5A" w:rsidRPr="00D97E5A" w:rsidRDefault="00D97E5A" w:rsidP="00C948D5">
            <w:pPr>
              <w:pStyle w:val="Nivel2"/>
            </w:pPr>
            <w:r w:rsidRPr="00D97E5A">
              <w:t>o Prioridades;</w:t>
            </w:r>
          </w:p>
          <w:p w14:paraId="1A2FC642" w14:textId="77777777" w:rsidR="00D97E5A" w:rsidRPr="00D97E5A" w:rsidRDefault="00D97E5A" w:rsidP="00C948D5">
            <w:pPr>
              <w:pStyle w:val="Nivel2"/>
            </w:pPr>
            <w:r w:rsidRPr="00D97E5A">
              <w:t>o Possibilitar a inserção do laudo médico;</w:t>
            </w:r>
          </w:p>
          <w:p w14:paraId="35D5872D" w14:textId="77777777" w:rsidR="00D97E5A" w:rsidRPr="00D97E5A" w:rsidRDefault="00D97E5A" w:rsidP="00C948D5">
            <w:pPr>
              <w:pStyle w:val="Nivel2"/>
            </w:pPr>
            <w:r w:rsidRPr="00D97E5A">
              <w:t>o Possibilitar a digitalização de um laudo médico;</w:t>
            </w:r>
          </w:p>
          <w:p w14:paraId="5BAFA1D6" w14:textId="77777777" w:rsidR="00D97E5A" w:rsidRPr="00D97E5A" w:rsidRDefault="00D97E5A" w:rsidP="00C948D5">
            <w:pPr>
              <w:pStyle w:val="Nivel2"/>
            </w:pPr>
            <w:r w:rsidRPr="00D97E5A">
              <w:t>o Possibilitar a configuração do local de armazenamento</w:t>
            </w:r>
            <w:r w:rsidR="00C65FC3">
              <w:t xml:space="preserve"> das imagens     digitalizadas;</w:t>
            </w:r>
          </w:p>
        </w:tc>
      </w:tr>
      <w:tr w:rsidR="00D97E5A" w:rsidRPr="00D97E5A" w14:paraId="1C8CCECB"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2AB87" w14:textId="77777777" w:rsidR="00D97E5A" w:rsidRPr="00D97E5A" w:rsidRDefault="00D97E5A" w:rsidP="00C948D5">
            <w:pPr>
              <w:pStyle w:val="Nivel2"/>
            </w:pPr>
            <w:r w:rsidRPr="00D97E5A">
              <w:t>Possuir visualização, impressão do histórico de solicitações do paciente no complexo de regulação com no mínimo as seguintes informações:</w:t>
            </w:r>
          </w:p>
          <w:p w14:paraId="5D4B47F6" w14:textId="77777777" w:rsidR="00D97E5A" w:rsidRPr="00D97E5A" w:rsidRDefault="00D97E5A" w:rsidP="00C948D5">
            <w:pPr>
              <w:pStyle w:val="Nivel2"/>
            </w:pPr>
            <w:r w:rsidRPr="00D97E5A">
              <w:t>o Prontuário do paciente;</w:t>
            </w:r>
          </w:p>
          <w:p w14:paraId="2C149431" w14:textId="77777777" w:rsidR="00D97E5A" w:rsidRPr="00D97E5A" w:rsidRDefault="00D97E5A" w:rsidP="00C948D5">
            <w:pPr>
              <w:pStyle w:val="Nivel2"/>
            </w:pPr>
            <w:r w:rsidRPr="00D97E5A">
              <w:t>o Nome do paciente;</w:t>
            </w:r>
          </w:p>
          <w:p w14:paraId="2C85DDE4" w14:textId="77777777" w:rsidR="00D97E5A" w:rsidRPr="00D97E5A" w:rsidRDefault="00D97E5A" w:rsidP="00C948D5">
            <w:pPr>
              <w:pStyle w:val="Nivel2"/>
            </w:pPr>
            <w:r w:rsidRPr="00D97E5A">
              <w:t>o Unidade de saúde solicitante;</w:t>
            </w:r>
          </w:p>
          <w:p w14:paraId="269E2F40" w14:textId="77777777" w:rsidR="00D97E5A" w:rsidRPr="00D97E5A" w:rsidRDefault="00D97E5A" w:rsidP="00C948D5">
            <w:pPr>
              <w:pStyle w:val="Nivel2"/>
            </w:pPr>
            <w:r w:rsidRPr="00D97E5A">
              <w:t>o Descrição da ação reguladora;</w:t>
            </w:r>
          </w:p>
          <w:p w14:paraId="1D875F4D" w14:textId="77777777" w:rsidR="00D97E5A" w:rsidRPr="00D97E5A" w:rsidRDefault="00D97E5A" w:rsidP="00C948D5">
            <w:pPr>
              <w:pStyle w:val="Nivel2"/>
            </w:pPr>
            <w:r w:rsidRPr="00D97E5A">
              <w:t>o Descrição do procedimento solicitado;</w:t>
            </w:r>
          </w:p>
          <w:p w14:paraId="6D5FD786" w14:textId="77777777" w:rsidR="00D97E5A" w:rsidRPr="00D97E5A" w:rsidRDefault="00D97E5A" w:rsidP="00C948D5">
            <w:pPr>
              <w:pStyle w:val="Nivel2"/>
            </w:pPr>
            <w:r w:rsidRPr="00D97E5A">
              <w:lastRenderedPageBreak/>
              <w:t>o Nome do profissional solicitante;</w:t>
            </w:r>
          </w:p>
          <w:p w14:paraId="10DC259F" w14:textId="77777777" w:rsidR="00D97E5A" w:rsidRPr="00D97E5A" w:rsidRDefault="00D97E5A" w:rsidP="00C948D5">
            <w:pPr>
              <w:pStyle w:val="Nivel2"/>
            </w:pPr>
            <w:r w:rsidRPr="00D97E5A">
              <w:t>o Data da solicitação;</w:t>
            </w:r>
          </w:p>
          <w:p w14:paraId="689BF4A4" w14:textId="77777777" w:rsidR="00D97E5A" w:rsidRPr="00D97E5A" w:rsidRDefault="00D97E5A" w:rsidP="00C948D5">
            <w:pPr>
              <w:pStyle w:val="Nivel2"/>
            </w:pPr>
            <w:r w:rsidRPr="00D97E5A">
              <w:t>o Data e hora do agendamento da solicitação;</w:t>
            </w:r>
          </w:p>
          <w:p w14:paraId="4205140A" w14:textId="77777777" w:rsidR="00D97E5A" w:rsidRPr="00D97E5A" w:rsidRDefault="00D97E5A" w:rsidP="00C948D5">
            <w:pPr>
              <w:pStyle w:val="Nivel2"/>
            </w:pPr>
            <w:r w:rsidRPr="00D97E5A">
              <w:t>o Status da solicitação (em espera/agendado/realizado/cancelado)</w:t>
            </w:r>
          </w:p>
          <w:p w14:paraId="57DEA304" w14:textId="77777777" w:rsidR="00D97E5A" w:rsidRPr="00D97E5A" w:rsidRDefault="00D97E5A" w:rsidP="00C948D5">
            <w:pPr>
              <w:pStyle w:val="Nivel2"/>
            </w:pPr>
            <w:r w:rsidRPr="00D97E5A">
              <w:t>o Prioridade;</w:t>
            </w:r>
          </w:p>
          <w:p w14:paraId="1320B310" w14:textId="77777777" w:rsidR="00D97E5A" w:rsidRPr="00D97E5A" w:rsidRDefault="00D97E5A" w:rsidP="00C948D5">
            <w:pPr>
              <w:pStyle w:val="Nivel2"/>
            </w:pPr>
            <w:r w:rsidRPr="00D97E5A">
              <w:t>o Permitir vincular a solicitação a uma prioridade no complexo de regulação;</w:t>
            </w:r>
          </w:p>
          <w:p w14:paraId="688221C9" w14:textId="77777777" w:rsidR="00D97E5A" w:rsidRPr="00D97E5A" w:rsidRDefault="00D97E5A" w:rsidP="00C948D5">
            <w:pPr>
              <w:pStyle w:val="Nivel2"/>
            </w:pPr>
            <w:r w:rsidRPr="00D97E5A">
              <w:t>o Permitir que o sistema faça a autenticação do paciente através de qualquer uma das dez impressões digitais (biometria) cadastradas no sistema quando da solicitação no complexo de regulação;</w:t>
            </w:r>
          </w:p>
          <w:p w14:paraId="635705F7" w14:textId="77777777" w:rsidR="00D97E5A" w:rsidRPr="00D97E5A" w:rsidRDefault="00D97E5A" w:rsidP="00C948D5">
            <w:pPr>
              <w:pStyle w:val="Nivel2"/>
            </w:pPr>
            <w:r w:rsidRPr="00D97E5A">
              <w:t>o Emitir a listagem das solicit</w:t>
            </w:r>
            <w:r w:rsidR="00DC24CD">
              <w:t>ações do complexo de regulação;</w:t>
            </w:r>
          </w:p>
        </w:tc>
      </w:tr>
      <w:tr w:rsidR="00D97E5A" w:rsidRPr="00D97E5A" w14:paraId="4A6D1DB3"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E5F119" w14:textId="77777777" w:rsidR="00D97E5A" w:rsidRPr="00D97E5A" w:rsidRDefault="00D97E5A" w:rsidP="00C948D5">
            <w:pPr>
              <w:pStyle w:val="Nivel2"/>
            </w:pPr>
            <w:r w:rsidRPr="00D97E5A">
              <w:lastRenderedPageBreak/>
              <w:t>Possibilitar a impressão da listagem do complexo de regulação contendo pelo menos as seguintes informações:</w:t>
            </w:r>
          </w:p>
          <w:p w14:paraId="705F447D" w14:textId="77777777" w:rsidR="00D97E5A" w:rsidRPr="00D97E5A" w:rsidRDefault="00D97E5A" w:rsidP="00C948D5">
            <w:pPr>
              <w:pStyle w:val="Nivel2"/>
            </w:pPr>
            <w:r w:rsidRPr="00D97E5A">
              <w:t>o Data da solicitação;</w:t>
            </w:r>
          </w:p>
          <w:p w14:paraId="11D36BA5" w14:textId="77777777" w:rsidR="00D97E5A" w:rsidRPr="00D97E5A" w:rsidRDefault="00D97E5A" w:rsidP="00C948D5">
            <w:pPr>
              <w:pStyle w:val="Nivel2"/>
            </w:pPr>
            <w:r w:rsidRPr="00D97E5A">
              <w:t>o Código do prontuário;</w:t>
            </w:r>
          </w:p>
          <w:p w14:paraId="76D552B5" w14:textId="77777777" w:rsidR="00D97E5A" w:rsidRPr="00D97E5A" w:rsidRDefault="00D97E5A" w:rsidP="00C948D5">
            <w:pPr>
              <w:pStyle w:val="Nivel2"/>
            </w:pPr>
            <w:r w:rsidRPr="00D97E5A">
              <w:t>o Nome do paciente;</w:t>
            </w:r>
          </w:p>
          <w:p w14:paraId="70D2EBAD" w14:textId="77777777" w:rsidR="00D97E5A" w:rsidRPr="00D97E5A" w:rsidRDefault="00D97E5A" w:rsidP="00C948D5">
            <w:pPr>
              <w:pStyle w:val="Nivel2"/>
            </w:pPr>
            <w:r w:rsidRPr="00D97E5A">
              <w:t>o Prioridade;</w:t>
            </w:r>
          </w:p>
          <w:p w14:paraId="66A84AD9" w14:textId="77777777" w:rsidR="00D97E5A" w:rsidRPr="00D97E5A" w:rsidRDefault="00D97E5A" w:rsidP="00C948D5">
            <w:pPr>
              <w:pStyle w:val="Nivel2"/>
            </w:pPr>
            <w:r w:rsidRPr="00D97E5A">
              <w:t>o Status;</w:t>
            </w:r>
          </w:p>
          <w:p w14:paraId="614C6289" w14:textId="77777777" w:rsidR="00D97E5A" w:rsidRPr="00D97E5A" w:rsidRDefault="00D97E5A" w:rsidP="00C948D5">
            <w:pPr>
              <w:pStyle w:val="Nivel2"/>
            </w:pPr>
            <w:r w:rsidRPr="00D97E5A">
              <w:t>o Possibilitar a alteraçã</w:t>
            </w:r>
            <w:r w:rsidR="00037F5B">
              <w:t>o do status dentro do controle;</w:t>
            </w:r>
          </w:p>
        </w:tc>
      </w:tr>
      <w:tr w:rsidR="00D97E5A" w:rsidRPr="00D97E5A" w14:paraId="3AF5074F"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194680" w14:textId="77777777" w:rsidR="00D97E5A" w:rsidRPr="00D97E5A" w:rsidRDefault="00D97E5A" w:rsidP="00C948D5">
            <w:pPr>
              <w:pStyle w:val="Nivel2"/>
            </w:pPr>
            <w:r w:rsidRPr="00D97E5A">
              <w:t>Permitir a emissão de relatório:</w:t>
            </w:r>
          </w:p>
          <w:p w14:paraId="7FB27A9B" w14:textId="77777777" w:rsidR="00D97E5A" w:rsidRPr="00D97E5A" w:rsidRDefault="00D97E5A" w:rsidP="00C948D5">
            <w:pPr>
              <w:pStyle w:val="Nivel2"/>
            </w:pPr>
            <w:r w:rsidRPr="00D97E5A">
              <w:t>o</w:t>
            </w:r>
            <w:r w:rsidR="00037F5B">
              <w:t xml:space="preserve"> </w:t>
            </w:r>
            <w:r w:rsidRPr="00D97E5A">
              <w:t>Por tipo de ação reguladora;</w:t>
            </w:r>
          </w:p>
          <w:p w14:paraId="7D1691E7" w14:textId="77777777" w:rsidR="00D97E5A" w:rsidRPr="00D97E5A" w:rsidRDefault="00D97E5A" w:rsidP="00C948D5">
            <w:pPr>
              <w:pStyle w:val="Nivel2"/>
            </w:pPr>
            <w:r w:rsidRPr="00D97E5A">
              <w:t>o</w:t>
            </w:r>
            <w:r w:rsidR="00037F5B">
              <w:t xml:space="preserve"> </w:t>
            </w:r>
            <w:r w:rsidRPr="00D97E5A">
              <w:t>Por tipo de solicitação de atendimento;</w:t>
            </w:r>
          </w:p>
          <w:p w14:paraId="65E84606" w14:textId="77777777" w:rsidR="00D97E5A" w:rsidRPr="00D97E5A" w:rsidRDefault="00D97E5A" w:rsidP="00C948D5">
            <w:pPr>
              <w:pStyle w:val="Nivel2"/>
            </w:pPr>
            <w:r w:rsidRPr="00D97E5A">
              <w:t>o Permitir a emissão de relatório por prioridade;</w:t>
            </w:r>
          </w:p>
          <w:p w14:paraId="1AD33ECE" w14:textId="77777777" w:rsidR="00D97E5A" w:rsidRPr="00D97E5A" w:rsidRDefault="00D97E5A" w:rsidP="00C948D5">
            <w:pPr>
              <w:pStyle w:val="Nivel2"/>
            </w:pPr>
            <w:r w:rsidRPr="00D97E5A">
              <w:t>o Permitir a emissão de relatório por status;</w:t>
            </w:r>
          </w:p>
          <w:p w14:paraId="351D2A85" w14:textId="77777777" w:rsidR="00D97E5A" w:rsidRPr="00D97E5A" w:rsidRDefault="00D97E5A" w:rsidP="00C948D5">
            <w:pPr>
              <w:pStyle w:val="Nivel2"/>
            </w:pPr>
            <w:r w:rsidRPr="00D97E5A">
              <w:t xml:space="preserve">o Permitir a emissão de relatório </w:t>
            </w:r>
            <w:r w:rsidR="00037F5B">
              <w:t>dentro de um período informado;</w:t>
            </w:r>
          </w:p>
        </w:tc>
      </w:tr>
      <w:tr w:rsidR="00D97E5A" w:rsidRPr="00D97E5A" w14:paraId="2E89C6AD"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26371E" w14:textId="77777777" w:rsidR="00D97E5A" w:rsidRPr="00D97E5A" w:rsidRDefault="00D97E5A" w:rsidP="00C948D5">
            <w:pPr>
              <w:pStyle w:val="Nivel2"/>
            </w:pPr>
            <w:r w:rsidRPr="00D97E5A">
              <w:t>Permitir a emissão de comprovante:</w:t>
            </w:r>
          </w:p>
          <w:p w14:paraId="061D5670" w14:textId="77777777" w:rsidR="00D97E5A" w:rsidRPr="00D97E5A" w:rsidRDefault="00D97E5A" w:rsidP="00C948D5">
            <w:pPr>
              <w:pStyle w:val="Nivel2"/>
            </w:pPr>
            <w:r w:rsidRPr="00D97E5A">
              <w:t>o De solici</w:t>
            </w:r>
            <w:r w:rsidR="00037F5B">
              <w:t>tação no complexo de regulação;</w:t>
            </w:r>
          </w:p>
        </w:tc>
      </w:tr>
      <w:tr w:rsidR="00D97E5A" w:rsidRPr="00D97E5A" w14:paraId="35ADCD98"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7B954" w14:textId="77777777" w:rsidR="00D97E5A" w:rsidRPr="00D97E5A" w:rsidRDefault="00D97E5A" w:rsidP="00C948D5">
            <w:pPr>
              <w:pStyle w:val="Nivel2"/>
            </w:pPr>
            <w:r w:rsidRPr="00D97E5A">
              <w:t>Permitir a visualização das solicitações agend</w:t>
            </w:r>
            <w:r w:rsidR="00E16091">
              <w:t>adas por Unidades Solicitantes;</w:t>
            </w:r>
          </w:p>
        </w:tc>
      </w:tr>
      <w:tr w:rsidR="00D97E5A" w:rsidRPr="00D97E5A" w14:paraId="25D8AF9C"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B50048" w14:textId="77777777" w:rsidR="00D97E5A" w:rsidRPr="00D97E5A" w:rsidRDefault="00D97E5A" w:rsidP="00C948D5">
            <w:pPr>
              <w:pStyle w:val="Nivel2"/>
            </w:pPr>
            <w:r w:rsidRPr="00D97E5A">
              <w:t>Possuir uma rotina para impressão de comprovante de agendamento fil</w:t>
            </w:r>
            <w:r w:rsidR="00E16091">
              <w:t>trando por Unidade Solicitante;</w:t>
            </w:r>
          </w:p>
        </w:tc>
      </w:tr>
      <w:tr w:rsidR="00D97E5A" w:rsidRPr="00D97E5A" w14:paraId="18E3B025"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5CB44" w14:textId="77777777" w:rsidR="00D97E5A" w:rsidRPr="00D97E5A" w:rsidRDefault="00D97E5A" w:rsidP="00C948D5">
            <w:pPr>
              <w:pStyle w:val="Nivel2"/>
            </w:pPr>
            <w:r w:rsidRPr="00D97E5A">
              <w:t>Permitir confirmar o recebimento do comprovante de agendamento das solicitações agen</w:t>
            </w:r>
            <w:r w:rsidR="00E16091">
              <w:t>dadas no complexo de regulação;</w:t>
            </w:r>
          </w:p>
        </w:tc>
      </w:tr>
      <w:tr w:rsidR="00D97E5A" w:rsidRPr="00D97E5A" w14:paraId="1AF03114"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E93702" w14:textId="77777777" w:rsidR="00D97E5A" w:rsidRPr="00D97E5A" w:rsidRDefault="00D97E5A" w:rsidP="00C948D5">
            <w:pPr>
              <w:pStyle w:val="Nivel2"/>
            </w:pPr>
            <w:r w:rsidRPr="00D97E5A">
              <w:t>Permitir a visualização dos comprovantes de entrega dos agendamentos do complexo de regulação que n</w:t>
            </w:r>
            <w:r w:rsidR="00E16091">
              <w:t>ão foram entregues ao paciente.</w:t>
            </w:r>
          </w:p>
        </w:tc>
      </w:tr>
      <w:tr w:rsidR="00D97E5A" w:rsidRPr="00D97E5A" w14:paraId="504B53D4" w14:textId="77777777" w:rsidTr="00DF1A84">
        <w:trPr>
          <w:trHeight w:val="1"/>
          <w:jc w:val="center"/>
        </w:trPr>
        <w:tc>
          <w:tcPr>
            <w:tcW w:w="80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978EBB" w14:textId="77777777" w:rsidR="00D97E5A" w:rsidRPr="00D97E5A" w:rsidRDefault="00D97E5A" w:rsidP="00C948D5">
            <w:pPr>
              <w:pStyle w:val="Nivel2"/>
            </w:pPr>
            <w:r w:rsidRPr="00D97E5A">
              <w:t>Ser capaz de receber toda a demanda da unidade básica de saúde, a partir da solicitação dos profissionais de saúde, ou seja, toda a demanda solicitada vai direto para a central de regula</w:t>
            </w:r>
            <w:r w:rsidR="00E16091">
              <w:t>ção para autorização. Após a aná</w:t>
            </w:r>
            <w:r w:rsidRPr="00D97E5A">
              <w:t>lise e aprovação da solicitação, a unidade de saúd</w:t>
            </w:r>
            <w:r w:rsidR="00E16091">
              <w:t>e e o paciente receberão</w:t>
            </w:r>
            <w:r w:rsidRPr="00D97E5A">
              <w:t xml:space="preserve"> a confirmaç</w:t>
            </w:r>
            <w:r w:rsidR="00E16091">
              <w:t>ão via e-mail e poderá visualizá</w:t>
            </w:r>
            <w:r w:rsidRPr="00D97E5A">
              <w:t>-la pelo aplicativo.</w:t>
            </w:r>
          </w:p>
        </w:tc>
      </w:tr>
    </w:tbl>
    <w:p w14:paraId="74DBD92F" w14:textId="77777777" w:rsidR="00D97E5A" w:rsidRPr="00E16091" w:rsidRDefault="00D97E5A" w:rsidP="00C948D5">
      <w:pPr>
        <w:pStyle w:val="Nivel2"/>
      </w:pPr>
    </w:p>
    <w:p w14:paraId="3127D2DE" w14:textId="77777777" w:rsidR="00D97E5A" w:rsidRPr="00D97E5A" w:rsidRDefault="00D97E5A" w:rsidP="00C948D5">
      <w:pPr>
        <w:pStyle w:val="Nivel2"/>
      </w:pPr>
    </w:p>
    <w:p w14:paraId="5FD14C9D" w14:textId="77777777" w:rsidR="00D97E5A" w:rsidRPr="00C948D5" w:rsidRDefault="00D97E5A" w:rsidP="008B4245">
      <w:pPr>
        <w:pStyle w:val="Nivel2"/>
        <w:numPr>
          <w:ilvl w:val="0"/>
          <w:numId w:val="31"/>
        </w:numPr>
        <w:rPr>
          <w:b/>
        </w:rPr>
      </w:pPr>
      <w:r w:rsidRPr="00C948D5">
        <w:rPr>
          <w:b/>
        </w:rPr>
        <w:t>CONTROLE DE VIAGENS</w:t>
      </w:r>
    </w:p>
    <w:p w14:paraId="7B750530"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202"/>
      </w:tblGrid>
      <w:tr w:rsidR="00D97E5A" w:rsidRPr="00D97E5A" w14:paraId="7F0862AF"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5500B1" w14:textId="77777777" w:rsidR="00D97E5A" w:rsidRPr="00D97E5A" w:rsidRDefault="00D97E5A" w:rsidP="00C948D5">
            <w:pPr>
              <w:pStyle w:val="Nivel2"/>
            </w:pPr>
            <w:r w:rsidRPr="00D97E5A">
              <w:t>Descrição</w:t>
            </w:r>
          </w:p>
        </w:tc>
      </w:tr>
      <w:tr w:rsidR="00D97E5A" w:rsidRPr="00D97E5A" w14:paraId="5698AD6C"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BED259" w14:textId="77777777" w:rsidR="00D97E5A" w:rsidRPr="00D97E5A" w:rsidRDefault="00D97E5A" w:rsidP="00C948D5">
            <w:pPr>
              <w:pStyle w:val="Nivel2"/>
            </w:pPr>
            <w:r w:rsidRPr="00D97E5A">
              <w:t>Permitir o agendamento das viagens, discr</w:t>
            </w:r>
            <w:r w:rsidR="00205628">
              <w:t>iminando por cidade de destino;</w:t>
            </w:r>
          </w:p>
        </w:tc>
      </w:tr>
      <w:tr w:rsidR="00D97E5A" w:rsidRPr="00D97E5A" w14:paraId="1727C153"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41E346" w14:textId="77777777" w:rsidR="00D97E5A" w:rsidRPr="00D97E5A" w:rsidRDefault="00D97E5A" w:rsidP="00C948D5">
            <w:pPr>
              <w:pStyle w:val="Nivel2"/>
            </w:pPr>
            <w:r w:rsidRPr="00D97E5A">
              <w:t>Permitir Cadastrar os veículos do controle de viagens, com no mínimo os seguintes campos:</w:t>
            </w:r>
          </w:p>
          <w:p w14:paraId="0CB8C282" w14:textId="77777777" w:rsidR="00D97E5A" w:rsidRPr="00D97E5A" w:rsidRDefault="00D97E5A" w:rsidP="00C948D5">
            <w:pPr>
              <w:pStyle w:val="Nivel2"/>
            </w:pPr>
            <w:r w:rsidRPr="00D97E5A">
              <w:t xml:space="preserve">o Descrição do veículo; </w:t>
            </w:r>
          </w:p>
          <w:p w14:paraId="270AB30B" w14:textId="77777777" w:rsidR="00D97E5A" w:rsidRPr="00D97E5A" w:rsidRDefault="00D97E5A" w:rsidP="00C948D5">
            <w:pPr>
              <w:pStyle w:val="Nivel2"/>
            </w:pPr>
            <w:r w:rsidRPr="00D97E5A">
              <w:lastRenderedPageBreak/>
              <w:t xml:space="preserve">o Placa do veículo; </w:t>
            </w:r>
          </w:p>
          <w:p w14:paraId="60838137" w14:textId="77777777" w:rsidR="00D97E5A" w:rsidRPr="00D97E5A" w:rsidRDefault="00D97E5A" w:rsidP="00C948D5">
            <w:pPr>
              <w:pStyle w:val="Nivel2"/>
            </w:pPr>
            <w:r w:rsidRPr="00D97E5A">
              <w:t xml:space="preserve">o Capacidade; </w:t>
            </w:r>
          </w:p>
          <w:p w14:paraId="3000FB1D" w14:textId="77777777" w:rsidR="00D97E5A" w:rsidRPr="00D97E5A" w:rsidRDefault="00D97E5A" w:rsidP="00C948D5">
            <w:pPr>
              <w:pStyle w:val="Nivel2"/>
            </w:pPr>
            <w:r w:rsidRPr="00D97E5A">
              <w:t xml:space="preserve">o Observações do veículo; </w:t>
            </w:r>
          </w:p>
          <w:p w14:paraId="30AE6319" w14:textId="77777777" w:rsidR="00D97E5A" w:rsidRPr="00D97E5A" w:rsidRDefault="00D97E5A" w:rsidP="00C948D5">
            <w:pPr>
              <w:pStyle w:val="Nivel2"/>
            </w:pPr>
            <w:r w:rsidRPr="00D97E5A">
              <w:t xml:space="preserve">o Vínculo de motorista; </w:t>
            </w:r>
          </w:p>
          <w:p w14:paraId="2D1C8E93" w14:textId="77777777" w:rsidR="00D97E5A" w:rsidRPr="00D97E5A" w:rsidRDefault="00D97E5A" w:rsidP="00C948D5">
            <w:pPr>
              <w:pStyle w:val="Nivel2"/>
            </w:pPr>
            <w:r w:rsidRPr="00D97E5A">
              <w:t xml:space="preserve">o Marca do veículo; </w:t>
            </w:r>
          </w:p>
          <w:p w14:paraId="3B9664BC" w14:textId="77777777" w:rsidR="00D97E5A" w:rsidRPr="00D97E5A" w:rsidRDefault="00D97E5A" w:rsidP="00C948D5">
            <w:pPr>
              <w:pStyle w:val="Nivel2"/>
            </w:pPr>
            <w:r w:rsidRPr="00D97E5A">
              <w:t xml:space="preserve">o Ano de Fabricação; </w:t>
            </w:r>
          </w:p>
          <w:p w14:paraId="13A35724" w14:textId="77777777" w:rsidR="00D97E5A" w:rsidRPr="00D97E5A" w:rsidRDefault="00D97E5A" w:rsidP="00C948D5">
            <w:pPr>
              <w:pStyle w:val="Nivel2"/>
            </w:pPr>
            <w:r w:rsidRPr="00D97E5A">
              <w:t xml:space="preserve">o Ano do Modelo; </w:t>
            </w:r>
          </w:p>
          <w:p w14:paraId="7C52C78E" w14:textId="77777777" w:rsidR="00D97E5A" w:rsidRPr="00D97E5A" w:rsidRDefault="00D97E5A" w:rsidP="00C948D5">
            <w:pPr>
              <w:pStyle w:val="Nivel2"/>
            </w:pPr>
            <w:r w:rsidRPr="00D97E5A">
              <w:t xml:space="preserve">o Número do Chassi; </w:t>
            </w:r>
          </w:p>
          <w:p w14:paraId="0EBE9DBB" w14:textId="77777777" w:rsidR="00D97E5A" w:rsidRPr="00D97E5A" w:rsidRDefault="00D97E5A" w:rsidP="00C948D5">
            <w:pPr>
              <w:pStyle w:val="Nivel2"/>
            </w:pPr>
            <w:r w:rsidRPr="00D97E5A">
              <w:t xml:space="preserve">o Setor; </w:t>
            </w:r>
          </w:p>
          <w:p w14:paraId="41B5CE40" w14:textId="77777777" w:rsidR="00D97E5A" w:rsidRPr="00D97E5A" w:rsidRDefault="00D97E5A" w:rsidP="00C948D5">
            <w:pPr>
              <w:pStyle w:val="Nivel2"/>
            </w:pPr>
            <w:r w:rsidRPr="00D97E5A">
              <w:t xml:space="preserve">o Quilometragem Inicial; </w:t>
            </w:r>
          </w:p>
          <w:p w14:paraId="76B63361" w14:textId="77777777" w:rsidR="00D97E5A" w:rsidRPr="00D97E5A" w:rsidRDefault="00D97E5A" w:rsidP="00C948D5">
            <w:pPr>
              <w:pStyle w:val="Nivel2"/>
            </w:pPr>
            <w:r w:rsidRPr="00D97E5A">
              <w:t xml:space="preserve">o Vencimento da documentação; </w:t>
            </w:r>
          </w:p>
          <w:p w14:paraId="46DE110A" w14:textId="77777777" w:rsidR="00D97E5A" w:rsidRPr="00D97E5A" w:rsidRDefault="00D97E5A" w:rsidP="00C948D5">
            <w:pPr>
              <w:pStyle w:val="Nivel2"/>
            </w:pPr>
            <w:r w:rsidRPr="00D97E5A">
              <w:t xml:space="preserve">o Condição do transporte </w:t>
            </w:r>
          </w:p>
          <w:p w14:paraId="50408FC3" w14:textId="77777777" w:rsidR="00D97E5A" w:rsidRPr="00D97E5A" w:rsidRDefault="00D97E5A" w:rsidP="00C948D5">
            <w:pPr>
              <w:pStyle w:val="Nivel2"/>
            </w:pPr>
            <w:r w:rsidRPr="00D97E5A">
              <w:t xml:space="preserve">o Quantidade de Macas suportadas; </w:t>
            </w:r>
          </w:p>
          <w:p w14:paraId="57D81197" w14:textId="77777777" w:rsidR="00D97E5A" w:rsidRPr="00D97E5A" w:rsidRDefault="00205628" w:rsidP="00C948D5">
            <w:pPr>
              <w:pStyle w:val="Nivel2"/>
            </w:pPr>
            <w:r>
              <w:t xml:space="preserve">o Ativo; </w:t>
            </w:r>
          </w:p>
        </w:tc>
      </w:tr>
      <w:tr w:rsidR="00D97E5A" w:rsidRPr="00D97E5A" w14:paraId="0F720DA9"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03D1B" w14:textId="77777777" w:rsidR="00D97E5A" w:rsidRPr="00D97E5A" w:rsidRDefault="00D97E5A" w:rsidP="00C948D5">
            <w:pPr>
              <w:pStyle w:val="Nivel2"/>
            </w:pPr>
            <w:r w:rsidRPr="00D97E5A">
              <w:lastRenderedPageBreak/>
              <w:t>Permitir realizar a montagem das viagens, com as seguintes informações:</w:t>
            </w:r>
          </w:p>
          <w:p w14:paraId="34A5183D" w14:textId="77777777" w:rsidR="00D97E5A" w:rsidRPr="00D97E5A" w:rsidRDefault="00D97E5A" w:rsidP="00C948D5">
            <w:pPr>
              <w:pStyle w:val="Nivel2"/>
            </w:pPr>
            <w:r w:rsidRPr="00D97E5A">
              <w:t xml:space="preserve">o Veículo/placa </w:t>
            </w:r>
          </w:p>
          <w:p w14:paraId="3C9FB780" w14:textId="77777777" w:rsidR="00D97E5A" w:rsidRPr="00D97E5A" w:rsidRDefault="00D97E5A" w:rsidP="00C948D5">
            <w:pPr>
              <w:pStyle w:val="Nivel2"/>
            </w:pPr>
            <w:r w:rsidRPr="00D97E5A">
              <w:t xml:space="preserve">o Cidade/Destino </w:t>
            </w:r>
          </w:p>
          <w:p w14:paraId="564F6D16" w14:textId="77777777" w:rsidR="00D97E5A" w:rsidRPr="00D97E5A" w:rsidRDefault="00D97E5A" w:rsidP="00C948D5">
            <w:pPr>
              <w:pStyle w:val="Nivel2"/>
            </w:pPr>
            <w:r w:rsidRPr="00D97E5A">
              <w:t xml:space="preserve">o Horário de Saída; </w:t>
            </w:r>
          </w:p>
          <w:p w14:paraId="4018B8B0" w14:textId="77777777" w:rsidR="00D97E5A" w:rsidRPr="00D97E5A" w:rsidRDefault="00205628" w:rsidP="00C948D5">
            <w:pPr>
              <w:pStyle w:val="Nivel2"/>
            </w:pPr>
            <w:r>
              <w:t xml:space="preserve">o Pacientes; </w:t>
            </w:r>
          </w:p>
        </w:tc>
      </w:tr>
      <w:tr w:rsidR="00D97E5A" w:rsidRPr="00D97E5A" w14:paraId="3B562C42"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2B814" w14:textId="77777777" w:rsidR="00D97E5A" w:rsidRPr="00D97E5A" w:rsidRDefault="00D97E5A" w:rsidP="00C948D5">
            <w:pPr>
              <w:pStyle w:val="Nivel2"/>
            </w:pPr>
            <w:r w:rsidRPr="00D97E5A">
              <w:t>Permitir visualizar e imprimir as viagens por destino, com as seguintes informações:</w:t>
            </w:r>
          </w:p>
          <w:p w14:paraId="22DCAD23" w14:textId="77777777" w:rsidR="00D97E5A" w:rsidRPr="00D97E5A" w:rsidRDefault="00D97E5A" w:rsidP="00C948D5">
            <w:pPr>
              <w:pStyle w:val="Nivel2"/>
            </w:pPr>
            <w:r w:rsidRPr="00D97E5A">
              <w:t xml:space="preserve">o Veículo/placa </w:t>
            </w:r>
          </w:p>
          <w:p w14:paraId="06EAD157" w14:textId="77777777" w:rsidR="00D97E5A" w:rsidRPr="00D97E5A" w:rsidRDefault="00D97E5A" w:rsidP="00C948D5">
            <w:pPr>
              <w:pStyle w:val="Nivel2"/>
            </w:pPr>
            <w:r w:rsidRPr="00D97E5A">
              <w:t xml:space="preserve">o Motorista </w:t>
            </w:r>
          </w:p>
          <w:p w14:paraId="796D9DDD" w14:textId="77777777" w:rsidR="00D97E5A" w:rsidRPr="00D97E5A" w:rsidRDefault="00D97E5A" w:rsidP="00C948D5">
            <w:pPr>
              <w:pStyle w:val="Nivel2"/>
            </w:pPr>
            <w:r w:rsidRPr="00D97E5A">
              <w:t xml:space="preserve">o Horário de saída; </w:t>
            </w:r>
          </w:p>
          <w:p w14:paraId="7D4E2E61" w14:textId="77777777" w:rsidR="00D97E5A" w:rsidRPr="00D97E5A" w:rsidRDefault="00D97E5A" w:rsidP="00C948D5">
            <w:pPr>
              <w:pStyle w:val="Nivel2"/>
            </w:pPr>
            <w:r w:rsidRPr="00D97E5A">
              <w:t>o Visualizar Paci</w:t>
            </w:r>
            <w:r w:rsidR="00205628">
              <w:t xml:space="preserve">entes Faltosos ou não faltosos </w:t>
            </w:r>
          </w:p>
        </w:tc>
      </w:tr>
      <w:tr w:rsidR="00D97E5A" w:rsidRPr="00D97E5A" w14:paraId="5D4AC575"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ECC4E7" w14:textId="77777777" w:rsidR="00D97E5A" w:rsidRPr="00D97E5A" w:rsidRDefault="00D97E5A" w:rsidP="00C948D5">
            <w:pPr>
              <w:pStyle w:val="Nivel2"/>
            </w:pPr>
            <w:r w:rsidRPr="00D97E5A">
              <w:t>Perm</w:t>
            </w:r>
            <w:r w:rsidR="00205628">
              <w:t>itir a impressão das passagens;</w:t>
            </w:r>
          </w:p>
        </w:tc>
      </w:tr>
      <w:tr w:rsidR="00D97E5A" w:rsidRPr="00D97E5A" w14:paraId="665F426E"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85F6F1" w14:textId="77777777" w:rsidR="00D97E5A" w:rsidRPr="00D97E5A" w:rsidRDefault="00D97E5A" w:rsidP="00C948D5">
            <w:pPr>
              <w:pStyle w:val="Nivel2"/>
            </w:pPr>
            <w:r w:rsidRPr="00D97E5A">
              <w:t>Permitir imprimir relação de pacientes com l</w:t>
            </w:r>
            <w:r w:rsidR="00205628">
              <w:t>ocal de embarque na residência;</w:t>
            </w:r>
          </w:p>
        </w:tc>
      </w:tr>
      <w:tr w:rsidR="00D97E5A" w:rsidRPr="00D97E5A" w14:paraId="46BEC60D"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846FB8" w14:textId="77777777" w:rsidR="00D97E5A" w:rsidRPr="00D97E5A" w:rsidRDefault="006C3685" w:rsidP="00C948D5">
            <w:pPr>
              <w:pStyle w:val="Nivel2"/>
            </w:pPr>
            <w:r>
              <w:t>Permitir e</w:t>
            </w:r>
            <w:r w:rsidR="00D97E5A" w:rsidRPr="00D97E5A">
              <w:t>storna</w:t>
            </w:r>
            <w:r w:rsidR="00205628">
              <w:t>r o paciente da viagem montada;</w:t>
            </w:r>
          </w:p>
        </w:tc>
      </w:tr>
      <w:tr w:rsidR="00D97E5A" w:rsidRPr="00D97E5A" w14:paraId="073B5342"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C0C341" w14:textId="77777777" w:rsidR="00D97E5A" w:rsidRPr="00D97E5A" w:rsidRDefault="00D97E5A" w:rsidP="00C948D5">
            <w:pPr>
              <w:pStyle w:val="Nivel2"/>
            </w:pPr>
            <w:r w:rsidRPr="00D97E5A">
              <w:t>Permitir</w:t>
            </w:r>
            <w:r w:rsidR="006C3685">
              <w:t xml:space="preserve"> c</w:t>
            </w:r>
            <w:r w:rsidR="00105ED0">
              <w:t>ancelar o p</w:t>
            </w:r>
            <w:r w:rsidR="00205628">
              <w:t>aciente da viagem m</w:t>
            </w:r>
            <w:r w:rsidRPr="00D97E5A">
              <w:t>ontada;</w:t>
            </w:r>
          </w:p>
          <w:p w14:paraId="410F68FC" w14:textId="77777777" w:rsidR="00D97E5A" w:rsidRPr="00D97E5A" w:rsidRDefault="00D97E5A" w:rsidP="00C948D5">
            <w:pPr>
              <w:pStyle w:val="Nivel2"/>
            </w:pPr>
          </w:p>
        </w:tc>
      </w:tr>
      <w:tr w:rsidR="00D97E5A" w:rsidRPr="00D97E5A" w14:paraId="329E2511"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5B7F0" w14:textId="77777777" w:rsidR="00D97E5A" w:rsidRPr="00D97E5A" w:rsidRDefault="00D97E5A" w:rsidP="00C948D5">
            <w:pPr>
              <w:pStyle w:val="Nivel2"/>
            </w:pPr>
            <w:r w:rsidRPr="00D97E5A">
              <w:t>Permitir o resumo das viagens, com opção de impressão de relatórios por pac</w:t>
            </w:r>
            <w:r w:rsidR="00105ED0">
              <w:t>ientes faltosos e não faltosos;</w:t>
            </w:r>
          </w:p>
        </w:tc>
      </w:tr>
      <w:tr w:rsidR="00D97E5A" w:rsidRPr="00D97E5A" w14:paraId="5FB80508"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00BD76" w14:textId="77777777" w:rsidR="00D97E5A" w:rsidRPr="00D97E5A" w:rsidRDefault="00D97E5A" w:rsidP="00C948D5">
            <w:pPr>
              <w:pStyle w:val="Nivel2"/>
            </w:pPr>
            <w:r w:rsidRPr="00D97E5A">
              <w:t>Permitir informar os gastos referentes à viagem:</w:t>
            </w:r>
          </w:p>
          <w:p w14:paraId="4F715239" w14:textId="77777777" w:rsidR="00D97E5A" w:rsidRPr="00D97E5A" w:rsidRDefault="00D97E5A" w:rsidP="00C948D5">
            <w:pPr>
              <w:pStyle w:val="Nivel2"/>
            </w:pPr>
            <w:r w:rsidRPr="00D97E5A">
              <w:t xml:space="preserve">o Abastecimento; </w:t>
            </w:r>
          </w:p>
          <w:p w14:paraId="496C465F" w14:textId="77777777" w:rsidR="00D97E5A" w:rsidRPr="00D97E5A" w:rsidRDefault="00D97E5A" w:rsidP="00C948D5">
            <w:pPr>
              <w:pStyle w:val="Nivel2"/>
            </w:pPr>
            <w:r w:rsidRPr="00D97E5A">
              <w:t xml:space="preserve">o Pedágio; </w:t>
            </w:r>
          </w:p>
          <w:p w14:paraId="59D49968" w14:textId="77777777" w:rsidR="00D97E5A" w:rsidRPr="00D97E5A" w:rsidRDefault="00D97E5A" w:rsidP="00C948D5">
            <w:pPr>
              <w:pStyle w:val="Nivel2"/>
            </w:pPr>
            <w:r w:rsidRPr="00D97E5A">
              <w:t xml:space="preserve">o Diárias do motorista; </w:t>
            </w:r>
          </w:p>
          <w:p w14:paraId="4C0DFE07" w14:textId="77777777" w:rsidR="00D97E5A" w:rsidRPr="00D97E5A" w:rsidRDefault="00D97E5A" w:rsidP="00C948D5">
            <w:pPr>
              <w:pStyle w:val="Nivel2"/>
            </w:pPr>
            <w:r w:rsidRPr="00D97E5A">
              <w:t xml:space="preserve">o Horário da saída; </w:t>
            </w:r>
          </w:p>
          <w:p w14:paraId="4FD724D0" w14:textId="77777777" w:rsidR="00D97E5A" w:rsidRPr="00D97E5A" w:rsidRDefault="00D97E5A" w:rsidP="00C948D5">
            <w:pPr>
              <w:pStyle w:val="Nivel2"/>
            </w:pPr>
            <w:r w:rsidRPr="00D97E5A">
              <w:t xml:space="preserve">o Horário da chegada; </w:t>
            </w:r>
          </w:p>
          <w:p w14:paraId="0BAC2A57" w14:textId="77777777" w:rsidR="00D97E5A" w:rsidRPr="00D97E5A" w:rsidRDefault="00D97E5A" w:rsidP="00C948D5">
            <w:pPr>
              <w:pStyle w:val="Nivel2"/>
            </w:pPr>
            <w:r w:rsidRPr="00D97E5A">
              <w:t xml:space="preserve">o Quilometragem inicial do veículo; </w:t>
            </w:r>
          </w:p>
          <w:p w14:paraId="66E0F8DC" w14:textId="77777777" w:rsidR="00D97E5A" w:rsidRPr="00D97E5A" w:rsidRDefault="00D97E5A" w:rsidP="00C948D5">
            <w:pPr>
              <w:pStyle w:val="Nivel2"/>
            </w:pPr>
            <w:r w:rsidRPr="00D97E5A">
              <w:t>o Q</w:t>
            </w:r>
            <w:r w:rsidR="00105ED0">
              <w:t xml:space="preserve">uilometragem final do veículo; </w:t>
            </w:r>
          </w:p>
        </w:tc>
      </w:tr>
      <w:tr w:rsidR="00D97E5A" w:rsidRPr="00D97E5A" w14:paraId="486B9E2E"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A60070" w14:textId="77777777" w:rsidR="00D97E5A" w:rsidRPr="00D97E5A" w:rsidRDefault="00D97E5A" w:rsidP="00C948D5">
            <w:pPr>
              <w:pStyle w:val="Nivel2"/>
            </w:pPr>
            <w:r w:rsidRPr="00D97E5A">
              <w:t>Permitir o cadastro e gerenciamento das cidades destino</w:t>
            </w:r>
            <w:r w:rsidR="00105ED0">
              <w:t xml:space="preserve"> com os locais de atendimentos;</w:t>
            </w:r>
          </w:p>
        </w:tc>
      </w:tr>
      <w:tr w:rsidR="00D97E5A" w:rsidRPr="00D97E5A" w14:paraId="1319D637"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A02E37" w14:textId="77777777" w:rsidR="00D97E5A" w:rsidRPr="00D97E5A" w:rsidRDefault="00105ED0" w:rsidP="00C948D5">
            <w:pPr>
              <w:pStyle w:val="Nivel2"/>
            </w:pPr>
            <w:r>
              <w:t>Permitir i</w:t>
            </w:r>
            <w:r w:rsidR="00D97E5A" w:rsidRPr="00D97E5A">
              <w:t>mp</w:t>
            </w:r>
            <w:r>
              <w:t>rimir as informações da viagem;</w:t>
            </w:r>
          </w:p>
        </w:tc>
      </w:tr>
      <w:tr w:rsidR="00D97E5A" w:rsidRPr="00D97E5A" w14:paraId="4A878483"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3BB47A" w14:textId="77777777" w:rsidR="00D97E5A" w:rsidRPr="00D97E5A" w:rsidRDefault="00D97E5A" w:rsidP="00C948D5">
            <w:pPr>
              <w:pStyle w:val="Nivel2"/>
            </w:pPr>
            <w:r w:rsidRPr="00D97E5A">
              <w:t>Permitir a seleção do</w:t>
            </w:r>
            <w:r w:rsidR="00105ED0">
              <w:t xml:space="preserve"> local de embarque do paciente;</w:t>
            </w:r>
          </w:p>
        </w:tc>
      </w:tr>
      <w:tr w:rsidR="00D97E5A" w:rsidRPr="00D97E5A" w14:paraId="53D30E78"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F36769" w14:textId="77777777" w:rsidR="00D97E5A" w:rsidRPr="00D97E5A" w:rsidRDefault="00D97E5A" w:rsidP="00C948D5">
            <w:pPr>
              <w:pStyle w:val="Nivel2"/>
            </w:pPr>
            <w:r w:rsidRPr="00D97E5A">
              <w:t xml:space="preserve">Permitir lançar os dados de até </w:t>
            </w:r>
            <w:r w:rsidR="00105ED0">
              <w:t>dois acompanhantes do paciente;</w:t>
            </w:r>
          </w:p>
        </w:tc>
      </w:tr>
      <w:tr w:rsidR="00D97E5A" w:rsidRPr="00D97E5A" w14:paraId="1FC0D30E"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DEFDF0" w14:textId="77777777" w:rsidR="00D97E5A" w:rsidRPr="00D97E5A" w:rsidRDefault="00D97E5A" w:rsidP="00C948D5">
            <w:pPr>
              <w:pStyle w:val="Nivel2"/>
            </w:pPr>
            <w:r w:rsidRPr="00D97E5A">
              <w:t>Perm</w:t>
            </w:r>
            <w:r w:rsidR="00105ED0">
              <w:t>itir lançar o motivo da viagem;</w:t>
            </w:r>
          </w:p>
        </w:tc>
      </w:tr>
      <w:tr w:rsidR="00D97E5A" w:rsidRPr="00D97E5A" w14:paraId="5B94EEDA"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6D8505" w14:textId="77777777" w:rsidR="00D97E5A" w:rsidRPr="00D97E5A" w:rsidRDefault="00D97E5A" w:rsidP="00C948D5">
            <w:pPr>
              <w:pStyle w:val="Nivel2"/>
            </w:pPr>
            <w:r w:rsidRPr="00D97E5A">
              <w:lastRenderedPageBreak/>
              <w:t>Possuir uma rotina para visualização do histórico de viagens agend</w:t>
            </w:r>
            <w:r w:rsidR="00105ED0">
              <w:t>adas, realizadas pelo paciente;</w:t>
            </w:r>
          </w:p>
        </w:tc>
      </w:tr>
      <w:tr w:rsidR="00D97E5A" w:rsidRPr="00D97E5A" w14:paraId="29BDFCA9"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9BF975" w14:textId="77777777" w:rsidR="00D97E5A" w:rsidRPr="00D97E5A" w:rsidRDefault="00D97E5A" w:rsidP="00C948D5">
            <w:pPr>
              <w:pStyle w:val="Nivel2"/>
            </w:pPr>
            <w:r w:rsidRPr="00D97E5A">
              <w:t>Permi</w:t>
            </w:r>
            <w:r w:rsidR="00105ED0">
              <w:t>tir lançar pacientes com falta;</w:t>
            </w:r>
          </w:p>
        </w:tc>
      </w:tr>
      <w:tr w:rsidR="00D97E5A" w:rsidRPr="00D97E5A" w14:paraId="5524CB81"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929C4F" w14:textId="77777777" w:rsidR="00D97E5A" w:rsidRPr="00D97E5A" w:rsidRDefault="00D97E5A" w:rsidP="00C948D5">
            <w:pPr>
              <w:pStyle w:val="Nivel2"/>
            </w:pPr>
            <w:r w:rsidRPr="00D97E5A">
              <w:t>Permitir marcar pacientes como viagem contínua;</w:t>
            </w:r>
          </w:p>
          <w:p w14:paraId="2B837664" w14:textId="77777777" w:rsidR="00D97E5A" w:rsidRPr="00D97E5A" w:rsidRDefault="00D97E5A" w:rsidP="00C948D5">
            <w:pPr>
              <w:pStyle w:val="Nivel2"/>
            </w:pPr>
            <w:r w:rsidRPr="00D97E5A">
              <w:t xml:space="preserve">oToda semana no mesmo dia; </w:t>
            </w:r>
          </w:p>
          <w:p w14:paraId="6D619F2F" w14:textId="77777777" w:rsidR="00D97E5A" w:rsidRPr="00D97E5A" w:rsidRDefault="00D97E5A" w:rsidP="00C948D5">
            <w:pPr>
              <w:pStyle w:val="Nivel2"/>
            </w:pPr>
            <w:r w:rsidRPr="00D97E5A">
              <w:t>o</w:t>
            </w:r>
            <w:r w:rsidR="00105ED0">
              <w:t xml:space="preserve"> Selecionar os dias da viagem; </w:t>
            </w:r>
          </w:p>
        </w:tc>
      </w:tr>
      <w:tr w:rsidR="00D97E5A" w:rsidRPr="00D97E5A" w14:paraId="35D65F68"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9FF065" w14:textId="77777777" w:rsidR="00D97E5A" w:rsidRPr="00D97E5A" w:rsidRDefault="00D97E5A" w:rsidP="00C948D5">
            <w:pPr>
              <w:pStyle w:val="Nivel2"/>
            </w:pPr>
            <w:r w:rsidRPr="00D97E5A">
              <w:t xml:space="preserve">Permitir Visualizar </w:t>
            </w:r>
            <w:r w:rsidR="00105ED0">
              <w:t>o usuário que agendou a viagem;</w:t>
            </w:r>
          </w:p>
        </w:tc>
      </w:tr>
      <w:tr w:rsidR="00D97E5A" w:rsidRPr="00D97E5A" w14:paraId="181E8729"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6F76A" w14:textId="77777777" w:rsidR="00D97E5A" w:rsidRPr="00D97E5A" w:rsidRDefault="00105ED0" w:rsidP="00C948D5">
            <w:pPr>
              <w:pStyle w:val="Nivel2"/>
            </w:pPr>
            <w:r>
              <w:t>Permitir Visualizar o u</w:t>
            </w:r>
            <w:r w:rsidR="00D97E5A" w:rsidRPr="00D97E5A">
              <w:t>suário que</w:t>
            </w:r>
            <w:r>
              <w:t xml:space="preserve"> concluiu a montagem da viagem;</w:t>
            </w:r>
          </w:p>
        </w:tc>
      </w:tr>
      <w:tr w:rsidR="00D97E5A" w:rsidRPr="00D97E5A" w14:paraId="7052FD6C"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33E7DD" w14:textId="77777777" w:rsidR="00D97E5A" w:rsidRPr="00D97E5A" w:rsidRDefault="00D97E5A" w:rsidP="00C948D5">
            <w:pPr>
              <w:pStyle w:val="Nivel2"/>
            </w:pPr>
            <w:r w:rsidRPr="00D97E5A">
              <w:t>Permitir Visualizar o Usuário qu</w:t>
            </w:r>
            <w:r w:rsidR="00105ED0">
              <w:t>e cancelou e estornou a viagem;</w:t>
            </w:r>
          </w:p>
        </w:tc>
      </w:tr>
      <w:tr w:rsidR="00D97E5A" w:rsidRPr="00D97E5A" w14:paraId="0002B0B3"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106E7" w14:textId="77777777" w:rsidR="00D97E5A" w:rsidRPr="00D97E5A" w:rsidRDefault="00D97E5A" w:rsidP="00C948D5">
            <w:pPr>
              <w:pStyle w:val="Nivel2"/>
            </w:pPr>
            <w:r w:rsidRPr="00D97E5A">
              <w:t xml:space="preserve">Permitir Remarcar/Editar </w:t>
            </w:r>
            <w:r w:rsidR="00105ED0">
              <w:t>os dados da viagem do paciente;</w:t>
            </w:r>
          </w:p>
        </w:tc>
      </w:tr>
      <w:tr w:rsidR="00D97E5A" w:rsidRPr="00D97E5A" w14:paraId="262F503C"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18245" w14:textId="77777777" w:rsidR="00D97E5A" w:rsidRPr="00D97E5A" w:rsidRDefault="00D97E5A" w:rsidP="00C948D5">
            <w:pPr>
              <w:pStyle w:val="Nivel2"/>
            </w:pPr>
            <w:r w:rsidRPr="00D97E5A">
              <w:t>Permitir Excluir paci</w:t>
            </w:r>
            <w:r w:rsidR="00105ED0">
              <w:t>entes agendados para a viagem;</w:t>
            </w:r>
          </w:p>
        </w:tc>
      </w:tr>
      <w:tr w:rsidR="00D97E5A" w:rsidRPr="00D97E5A" w14:paraId="463C4F12"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25D3D5" w14:textId="77777777" w:rsidR="00D97E5A" w:rsidRPr="00D97E5A" w:rsidRDefault="00D97E5A" w:rsidP="00C948D5">
            <w:pPr>
              <w:pStyle w:val="Nivel2"/>
            </w:pPr>
            <w:r w:rsidRPr="00D97E5A">
              <w:t>Permitir cancela</w:t>
            </w:r>
            <w:r w:rsidR="00105ED0">
              <w:t>mento do agendamento da viagem;</w:t>
            </w:r>
          </w:p>
        </w:tc>
      </w:tr>
      <w:tr w:rsidR="00D97E5A" w:rsidRPr="00D97E5A" w14:paraId="5BF403C2"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B24454" w14:textId="77777777" w:rsidR="00D97E5A" w:rsidRPr="00D97E5A" w:rsidRDefault="00D97E5A" w:rsidP="00C948D5">
            <w:pPr>
              <w:pStyle w:val="Nivel2"/>
            </w:pPr>
            <w:r w:rsidRPr="00D97E5A">
              <w:t>Cancelando a v</w:t>
            </w:r>
            <w:r w:rsidR="00105ED0">
              <w:t>iagem e excluindo os pacientes;</w:t>
            </w:r>
          </w:p>
        </w:tc>
      </w:tr>
      <w:tr w:rsidR="00D97E5A" w:rsidRPr="00D97E5A" w14:paraId="4C9B58E2"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4120FD" w14:textId="77777777" w:rsidR="00D97E5A" w:rsidRPr="00D97E5A" w:rsidRDefault="00D97E5A" w:rsidP="00C948D5">
            <w:pPr>
              <w:pStyle w:val="Nivel2"/>
            </w:pPr>
            <w:r w:rsidRPr="00D97E5A">
              <w:t>Cancelando a viagem e retornando os pacientes;</w:t>
            </w:r>
          </w:p>
        </w:tc>
      </w:tr>
      <w:tr w:rsidR="00D97E5A" w:rsidRPr="00D97E5A" w14:paraId="6AD8A47A"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ADC12C" w14:textId="77777777" w:rsidR="00D97E5A" w:rsidRPr="00D97E5A" w:rsidRDefault="00D97E5A" w:rsidP="00C948D5">
            <w:pPr>
              <w:pStyle w:val="Nivel2"/>
            </w:pPr>
            <w:r w:rsidRPr="00D97E5A">
              <w:t>Permitir impri</w:t>
            </w:r>
            <w:r w:rsidR="00105ED0">
              <w:t>mir uma pré-montagem da viagem;</w:t>
            </w:r>
          </w:p>
        </w:tc>
      </w:tr>
      <w:tr w:rsidR="00D97E5A" w:rsidRPr="00D97E5A" w14:paraId="47390205"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2AC0F4" w14:textId="77777777" w:rsidR="00D97E5A" w:rsidRPr="00D97E5A" w:rsidRDefault="00D97E5A" w:rsidP="00C948D5">
            <w:pPr>
              <w:pStyle w:val="Nivel2"/>
            </w:pPr>
            <w:r w:rsidRPr="00D97E5A">
              <w:t>Permitir o gerenciamento do modulo de atendimento, despacho e gestão de rastreamento de ambulância;</w:t>
            </w:r>
          </w:p>
        </w:tc>
      </w:tr>
      <w:tr w:rsidR="00D97E5A" w:rsidRPr="00D97E5A" w14:paraId="7251597D" w14:textId="77777777" w:rsidTr="00205628">
        <w:trPr>
          <w:trHeight w:val="1"/>
          <w:jc w:val="center"/>
        </w:trPr>
        <w:tc>
          <w:tcPr>
            <w:tcW w:w="82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F4830" w14:textId="77777777" w:rsidR="00D97E5A" w:rsidRPr="00D97E5A" w:rsidRDefault="00D97E5A" w:rsidP="00C948D5">
            <w:pPr>
              <w:pStyle w:val="Nivel2"/>
            </w:pPr>
            <w:r w:rsidRPr="00D97E5A">
              <w:t>Permitir o gerenciamento do aplicativo mobile para gestão de ambulância em tempo real,  para ambas plataformas, IOS e ANDROID;</w:t>
            </w:r>
          </w:p>
        </w:tc>
      </w:tr>
    </w:tbl>
    <w:p w14:paraId="35E2FA96" w14:textId="77777777" w:rsidR="00D97E5A" w:rsidRPr="00D97E5A" w:rsidRDefault="00D97E5A" w:rsidP="00C948D5">
      <w:pPr>
        <w:pStyle w:val="Nivel2"/>
      </w:pPr>
    </w:p>
    <w:p w14:paraId="5FB40ECD" w14:textId="77777777" w:rsidR="00D97E5A" w:rsidRPr="00D97E5A" w:rsidRDefault="00D97E5A" w:rsidP="00C948D5">
      <w:pPr>
        <w:pStyle w:val="Nivel2"/>
      </w:pPr>
    </w:p>
    <w:p w14:paraId="19A8C529" w14:textId="77777777" w:rsidR="00D97E5A" w:rsidRPr="00383529" w:rsidRDefault="00D97E5A" w:rsidP="008B4245">
      <w:pPr>
        <w:pStyle w:val="Nivel2"/>
        <w:numPr>
          <w:ilvl w:val="0"/>
          <w:numId w:val="31"/>
        </w:numPr>
        <w:rPr>
          <w:b/>
        </w:rPr>
      </w:pPr>
      <w:r w:rsidRPr="00383529">
        <w:rPr>
          <w:b/>
        </w:rPr>
        <w:t>FARMÁCIA MUNICIPAL E ALMOXARIFADO</w:t>
      </w:r>
    </w:p>
    <w:p w14:paraId="7AA084F1"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283"/>
      </w:tblGrid>
      <w:tr w:rsidR="00D97E5A" w:rsidRPr="00D97E5A" w14:paraId="09ABA362" w14:textId="77777777" w:rsidTr="00C75A7B">
        <w:trPr>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190397" w14:textId="77777777" w:rsidR="00D97E5A" w:rsidRPr="00D97E5A" w:rsidRDefault="00D97E5A" w:rsidP="00C948D5">
            <w:pPr>
              <w:pStyle w:val="Nivel2"/>
            </w:pPr>
            <w:r w:rsidRPr="00D97E5A">
              <w:t>Descrição</w:t>
            </w:r>
          </w:p>
        </w:tc>
      </w:tr>
      <w:tr w:rsidR="00D97E5A" w:rsidRPr="00D97E5A" w14:paraId="6BD7BA60"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A78CE5" w14:textId="77777777" w:rsidR="00D97E5A" w:rsidRPr="00D97E5A" w:rsidRDefault="00D97E5A" w:rsidP="00C948D5">
            <w:pPr>
              <w:pStyle w:val="Nivel2"/>
            </w:pPr>
            <w:r w:rsidRPr="00D97E5A">
              <w:t>Possuir Rotina de Cadastro de Grupo de Materiais, com no mínimo os seguintes campos:</w:t>
            </w:r>
          </w:p>
          <w:p w14:paraId="6ED4D9B2" w14:textId="77777777" w:rsidR="00D97E5A" w:rsidRPr="00D97E5A" w:rsidRDefault="00D97E5A" w:rsidP="00C948D5">
            <w:pPr>
              <w:pStyle w:val="Nivel2"/>
            </w:pPr>
            <w:r w:rsidRPr="00D97E5A">
              <w:t>o Código do Grupo de Material;</w:t>
            </w:r>
          </w:p>
          <w:p w14:paraId="76B07DD1" w14:textId="77777777" w:rsidR="00D97E5A" w:rsidRPr="00D97E5A" w:rsidRDefault="00D97E5A" w:rsidP="00C948D5">
            <w:pPr>
              <w:pStyle w:val="Nivel2"/>
            </w:pPr>
            <w:r w:rsidRPr="00D97E5A">
              <w:t>o Descrição do Grupo de Material;</w:t>
            </w:r>
          </w:p>
        </w:tc>
      </w:tr>
      <w:tr w:rsidR="00D97E5A" w:rsidRPr="00D97E5A" w14:paraId="004BB734"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15F407" w14:textId="77777777" w:rsidR="00D97E5A" w:rsidRPr="00D97E5A" w:rsidRDefault="00D97E5A" w:rsidP="00C948D5">
            <w:pPr>
              <w:pStyle w:val="Nivel2"/>
            </w:pPr>
            <w:r w:rsidRPr="00D97E5A">
              <w:t>Possuir Rotina de Cadastro de Subgrupo de Materiais, com no mínimo os seguintes grupos:</w:t>
            </w:r>
          </w:p>
          <w:p w14:paraId="3B3F93D3" w14:textId="77777777" w:rsidR="00D97E5A" w:rsidRPr="00D97E5A" w:rsidRDefault="00D97E5A" w:rsidP="00C948D5">
            <w:pPr>
              <w:pStyle w:val="Nivel2"/>
            </w:pPr>
            <w:r w:rsidRPr="00D97E5A">
              <w:t>o Código do grupo de material;</w:t>
            </w:r>
          </w:p>
          <w:p w14:paraId="1116D2FB" w14:textId="77777777" w:rsidR="00D97E5A" w:rsidRPr="00D97E5A" w:rsidRDefault="00D97E5A" w:rsidP="00C948D5">
            <w:pPr>
              <w:pStyle w:val="Nivel2"/>
            </w:pPr>
            <w:r w:rsidRPr="00D97E5A">
              <w:t>o Descrição do grupo de Material;</w:t>
            </w:r>
          </w:p>
          <w:p w14:paraId="33A8AC0B" w14:textId="77777777" w:rsidR="00D97E5A" w:rsidRPr="00D97E5A" w:rsidRDefault="00D97E5A" w:rsidP="00C948D5">
            <w:pPr>
              <w:pStyle w:val="Nivel2"/>
            </w:pPr>
            <w:r w:rsidRPr="00D97E5A">
              <w:t>o Código do subgrupo de material</w:t>
            </w:r>
          </w:p>
          <w:p w14:paraId="68DCF910" w14:textId="77777777" w:rsidR="00D97E5A" w:rsidRPr="00D97E5A" w:rsidRDefault="00D97E5A" w:rsidP="00C948D5">
            <w:pPr>
              <w:pStyle w:val="Nivel2"/>
            </w:pPr>
            <w:r w:rsidRPr="00D97E5A">
              <w:t>o Descrição do subgrupo de material</w:t>
            </w:r>
          </w:p>
        </w:tc>
      </w:tr>
      <w:tr w:rsidR="00D97E5A" w:rsidRPr="00D97E5A" w14:paraId="31E27BB8"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BFF7F1" w14:textId="77777777" w:rsidR="00D97E5A" w:rsidRPr="00D97E5A" w:rsidRDefault="00D97E5A" w:rsidP="00C948D5">
            <w:pPr>
              <w:pStyle w:val="Nivel2"/>
            </w:pPr>
            <w:r w:rsidRPr="00D97E5A">
              <w:t>Possuir rotina de cadastro de material hospitalar, com no mínimo os seguintes campos:</w:t>
            </w:r>
          </w:p>
          <w:p w14:paraId="2697BF48" w14:textId="77777777" w:rsidR="00D97E5A" w:rsidRPr="00D97E5A" w:rsidRDefault="00D97E5A" w:rsidP="00C948D5">
            <w:pPr>
              <w:pStyle w:val="Nivel2"/>
            </w:pPr>
            <w:r w:rsidRPr="00D97E5A">
              <w:t>o Grupo de Material</w:t>
            </w:r>
          </w:p>
          <w:p w14:paraId="2691F038" w14:textId="77777777" w:rsidR="00D97E5A" w:rsidRPr="00D97E5A" w:rsidRDefault="00D97E5A" w:rsidP="00C948D5">
            <w:pPr>
              <w:pStyle w:val="Nivel2"/>
            </w:pPr>
            <w:r w:rsidRPr="00D97E5A">
              <w:t>o Subgrupo de Material</w:t>
            </w:r>
          </w:p>
          <w:p w14:paraId="47B95DA0" w14:textId="77777777" w:rsidR="00D97E5A" w:rsidRPr="00D97E5A" w:rsidRDefault="00D97E5A" w:rsidP="00C948D5">
            <w:pPr>
              <w:pStyle w:val="Nivel2"/>
            </w:pPr>
            <w:r w:rsidRPr="00D97E5A">
              <w:t>o Código de referência do material</w:t>
            </w:r>
          </w:p>
          <w:p w14:paraId="2D498F54" w14:textId="77777777" w:rsidR="00D97E5A" w:rsidRPr="00D97E5A" w:rsidRDefault="00D97E5A" w:rsidP="00C948D5">
            <w:pPr>
              <w:pStyle w:val="Nivel2"/>
            </w:pPr>
            <w:r w:rsidRPr="00D97E5A">
              <w:t>o Descrição do material</w:t>
            </w:r>
          </w:p>
          <w:p w14:paraId="7A0C58F0" w14:textId="77777777" w:rsidR="00D97E5A" w:rsidRPr="00D97E5A" w:rsidRDefault="00D97E5A" w:rsidP="00C948D5">
            <w:pPr>
              <w:pStyle w:val="Nivel2"/>
            </w:pPr>
            <w:r w:rsidRPr="00D97E5A">
              <w:t>o Indicação</w:t>
            </w:r>
          </w:p>
          <w:p w14:paraId="46BCDDB5" w14:textId="77777777" w:rsidR="00D97E5A" w:rsidRPr="00D97E5A" w:rsidRDefault="00D97E5A" w:rsidP="00C948D5">
            <w:pPr>
              <w:pStyle w:val="Nivel2"/>
            </w:pPr>
            <w:r w:rsidRPr="00D97E5A">
              <w:t>o Preço de fábrica do material</w:t>
            </w:r>
          </w:p>
          <w:p w14:paraId="56923F98" w14:textId="77777777" w:rsidR="00D97E5A" w:rsidRPr="00D97E5A" w:rsidRDefault="00D97E5A" w:rsidP="00C948D5">
            <w:pPr>
              <w:pStyle w:val="Nivel2"/>
            </w:pPr>
            <w:r w:rsidRPr="00D97E5A">
              <w:t>o Fabricante do material</w:t>
            </w:r>
          </w:p>
          <w:p w14:paraId="439E9810" w14:textId="77777777" w:rsidR="00D97E5A" w:rsidRPr="00D97E5A" w:rsidRDefault="00D97E5A" w:rsidP="00C948D5">
            <w:pPr>
              <w:pStyle w:val="Nivel2"/>
            </w:pPr>
            <w:r w:rsidRPr="00D97E5A">
              <w:t>o Unidade de dispensação</w:t>
            </w:r>
          </w:p>
          <w:p w14:paraId="363C8298" w14:textId="77777777" w:rsidR="00D97E5A" w:rsidRPr="00D97E5A" w:rsidRDefault="00D97E5A" w:rsidP="00C948D5">
            <w:pPr>
              <w:pStyle w:val="Nivel2"/>
            </w:pPr>
            <w:r w:rsidRPr="00D97E5A">
              <w:t>o Tipo de material</w:t>
            </w:r>
          </w:p>
          <w:p w14:paraId="4A6AC075" w14:textId="77777777" w:rsidR="00D97E5A" w:rsidRPr="00D97E5A" w:rsidRDefault="00D97E5A" w:rsidP="00C948D5">
            <w:pPr>
              <w:pStyle w:val="Nivel2"/>
            </w:pPr>
            <w:r w:rsidRPr="00D97E5A">
              <w:t>o Material Comum</w:t>
            </w:r>
          </w:p>
          <w:p w14:paraId="7C662E07" w14:textId="77777777" w:rsidR="00D97E5A" w:rsidRPr="00D97E5A" w:rsidRDefault="00D97E5A" w:rsidP="00C948D5">
            <w:pPr>
              <w:pStyle w:val="Nivel2"/>
            </w:pPr>
            <w:r w:rsidRPr="00D97E5A">
              <w:lastRenderedPageBreak/>
              <w:t>o Equipamento</w:t>
            </w:r>
          </w:p>
          <w:p w14:paraId="7700C776" w14:textId="77777777" w:rsidR="00D97E5A" w:rsidRPr="00D97E5A" w:rsidRDefault="00D97E5A" w:rsidP="00C948D5">
            <w:pPr>
              <w:pStyle w:val="Nivel2"/>
            </w:pPr>
            <w:r w:rsidRPr="00D97E5A">
              <w:t>o Instrumento cirúrgico</w:t>
            </w:r>
          </w:p>
          <w:p w14:paraId="73F1030F" w14:textId="77777777" w:rsidR="00D97E5A" w:rsidRPr="00D97E5A" w:rsidRDefault="00D97E5A" w:rsidP="00C948D5">
            <w:pPr>
              <w:pStyle w:val="Nivel2"/>
            </w:pPr>
            <w:r w:rsidRPr="00D97E5A">
              <w:t>o Gaze</w:t>
            </w:r>
          </w:p>
          <w:p w14:paraId="000F46C5" w14:textId="77777777" w:rsidR="00D97E5A" w:rsidRPr="00D97E5A" w:rsidRDefault="00D97E5A" w:rsidP="00C948D5">
            <w:pPr>
              <w:pStyle w:val="Nivel2"/>
            </w:pPr>
            <w:r w:rsidRPr="00D97E5A">
              <w:t>o Especificação Técnica</w:t>
            </w:r>
          </w:p>
          <w:p w14:paraId="651AB1D4" w14:textId="77777777" w:rsidR="00D97E5A" w:rsidRPr="00D97E5A" w:rsidRDefault="00D97E5A" w:rsidP="00C948D5">
            <w:pPr>
              <w:pStyle w:val="Nivel2"/>
            </w:pPr>
            <w:r w:rsidRPr="00D97E5A">
              <w:t>o Classificação do Material</w:t>
            </w:r>
          </w:p>
          <w:p w14:paraId="4C25100C" w14:textId="77777777" w:rsidR="00D97E5A" w:rsidRPr="00D97E5A" w:rsidRDefault="00D97E5A" w:rsidP="00C948D5">
            <w:pPr>
              <w:pStyle w:val="Nivel2"/>
            </w:pPr>
            <w:r w:rsidRPr="00D97E5A">
              <w:t>o X</w:t>
            </w:r>
          </w:p>
          <w:p w14:paraId="44E57167" w14:textId="77777777" w:rsidR="00D97E5A" w:rsidRPr="00D97E5A" w:rsidRDefault="00D97E5A" w:rsidP="00C948D5">
            <w:pPr>
              <w:pStyle w:val="Nivel2"/>
            </w:pPr>
            <w:r w:rsidRPr="00D97E5A">
              <w:t>o Y</w:t>
            </w:r>
          </w:p>
          <w:p w14:paraId="313C5C7A" w14:textId="77777777" w:rsidR="00D97E5A" w:rsidRPr="00D97E5A" w:rsidRDefault="00D97E5A" w:rsidP="00C948D5">
            <w:pPr>
              <w:pStyle w:val="Nivel2"/>
            </w:pPr>
            <w:r w:rsidRPr="00D97E5A">
              <w:t>o Z</w:t>
            </w:r>
          </w:p>
          <w:p w14:paraId="73B488E9" w14:textId="77777777" w:rsidR="00D97E5A" w:rsidRPr="00D97E5A" w:rsidRDefault="00D97E5A" w:rsidP="00C948D5">
            <w:pPr>
              <w:pStyle w:val="Nivel2"/>
            </w:pPr>
            <w:r w:rsidRPr="00D97E5A">
              <w:t>o Permitir Saída para Paciente</w:t>
            </w:r>
          </w:p>
          <w:p w14:paraId="6FF5559E" w14:textId="77777777" w:rsidR="00D97E5A" w:rsidRPr="00D97E5A" w:rsidRDefault="008B4245" w:rsidP="00C948D5">
            <w:pPr>
              <w:pStyle w:val="Nivel2"/>
            </w:pPr>
            <w:r>
              <w:t>o Ativo</w:t>
            </w:r>
          </w:p>
        </w:tc>
      </w:tr>
      <w:tr w:rsidR="00D97E5A" w:rsidRPr="00D97E5A" w14:paraId="35760C86"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B11C48" w14:textId="77777777" w:rsidR="00D97E5A" w:rsidRPr="00D97E5A" w:rsidRDefault="00D97E5A" w:rsidP="00C948D5">
            <w:pPr>
              <w:pStyle w:val="Nivel2"/>
            </w:pPr>
            <w:r w:rsidRPr="00D97E5A">
              <w:lastRenderedPageBreak/>
              <w:t>Possuir rotina de cadastro dos princípios ativos dos medicamentos, com no mínimo os seguintes campos:</w:t>
            </w:r>
          </w:p>
          <w:p w14:paraId="1D96D937" w14:textId="77777777" w:rsidR="00D97E5A" w:rsidRPr="00D97E5A" w:rsidRDefault="00D97E5A" w:rsidP="00C948D5">
            <w:pPr>
              <w:pStyle w:val="Nivel2"/>
            </w:pPr>
            <w:r w:rsidRPr="00D97E5A">
              <w:t>o Código</w:t>
            </w:r>
          </w:p>
          <w:p w14:paraId="3F17CB67" w14:textId="77777777" w:rsidR="00D97E5A" w:rsidRPr="00D97E5A" w:rsidRDefault="00D97E5A" w:rsidP="00C948D5">
            <w:pPr>
              <w:pStyle w:val="Nivel2"/>
            </w:pPr>
            <w:r w:rsidRPr="00D97E5A">
              <w:t>o Descrição</w:t>
            </w:r>
          </w:p>
          <w:p w14:paraId="0EE2FFA5" w14:textId="77777777" w:rsidR="00D97E5A" w:rsidRPr="00D97E5A" w:rsidRDefault="00D97E5A" w:rsidP="00C948D5">
            <w:pPr>
              <w:pStyle w:val="Nivel2"/>
            </w:pPr>
            <w:r w:rsidRPr="00D97E5A">
              <w:t>o Recomendação</w:t>
            </w:r>
          </w:p>
        </w:tc>
      </w:tr>
      <w:tr w:rsidR="00D97E5A" w:rsidRPr="00D97E5A" w14:paraId="3347D513"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CB3145" w14:textId="77777777" w:rsidR="00D97E5A" w:rsidRPr="00D97E5A" w:rsidRDefault="00D97E5A" w:rsidP="00C948D5">
            <w:pPr>
              <w:pStyle w:val="Nivel2"/>
            </w:pPr>
            <w:r w:rsidRPr="00D97E5A">
              <w:t>Possuir rotina de cadastro das unidades de prescrição do medicamento, com no mínimo os seguintes campos:</w:t>
            </w:r>
          </w:p>
          <w:p w14:paraId="6A2DED92" w14:textId="77777777" w:rsidR="00D97E5A" w:rsidRPr="00D97E5A" w:rsidRDefault="00D97E5A" w:rsidP="00C948D5">
            <w:pPr>
              <w:pStyle w:val="Nivel2"/>
            </w:pPr>
            <w:r w:rsidRPr="00D97E5A">
              <w:t>o Código</w:t>
            </w:r>
          </w:p>
          <w:p w14:paraId="7EFFDB25" w14:textId="77777777" w:rsidR="00D97E5A" w:rsidRPr="00D97E5A" w:rsidRDefault="00D97E5A" w:rsidP="00C948D5">
            <w:pPr>
              <w:pStyle w:val="Nivel2"/>
            </w:pPr>
            <w:r w:rsidRPr="00D97E5A">
              <w:t>o Descrição da unidade de prescrição</w:t>
            </w:r>
          </w:p>
          <w:p w14:paraId="388703DE" w14:textId="77777777" w:rsidR="00D97E5A" w:rsidRPr="00D97E5A" w:rsidRDefault="00D97E5A" w:rsidP="00C948D5">
            <w:pPr>
              <w:pStyle w:val="Nivel2"/>
            </w:pPr>
            <w:r w:rsidRPr="00D97E5A">
              <w:t>o Abreviação da unidade de prescrição</w:t>
            </w:r>
          </w:p>
          <w:p w14:paraId="2EAC2501" w14:textId="77777777" w:rsidR="00D97E5A" w:rsidRPr="00D97E5A" w:rsidRDefault="00D97E5A" w:rsidP="00C948D5">
            <w:pPr>
              <w:pStyle w:val="Nivel2"/>
            </w:pPr>
            <w:r w:rsidRPr="00D97E5A">
              <w:t>o Ativo</w:t>
            </w:r>
          </w:p>
          <w:p w14:paraId="1D146A89" w14:textId="77777777" w:rsidR="00D97E5A" w:rsidRPr="00D97E5A" w:rsidRDefault="00D97E5A" w:rsidP="00C948D5">
            <w:pPr>
              <w:pStyle w:val="Nivel2"/>
            </w:pPr>
            <w:r w:rsidRPr="00D97E5A">
              <w:t>o Tipo de Produto</w:t>
            </w:r>
          </w:p>
        </w:tc>
      </w:tr>
      <w:tr w:rsidR="00D97E5A" w:rsidRPr="00D97E5A" w14:paraId="74C984EC"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C6026E" w14:textId="77777777" w:rsidR="00D97E5A" w:rsidRPr="00D97E5A" w:rsidRDefault="00D97E5A" w:rsidP="00C948D5">
            <w:pPr>
              <w:pStyle w:val="Nivel2"/>
            </w:pPr>
            <w:r w:rsidRPr="00D97E5A">
              <w:t>Possuir rotina de cadastro dos fornecedores, com no mínimo os seguintes campos:</w:t>
            </w:r>
          </w:p>
          <w:p w14:paraId="78582F91" w14:textId="77777777" w:rsidR="00D97E5A" w:rsidRPr="00D97E5A" w:rsidRDefault="00D97E5A" w:rsidP="00C948D5">
            <w:pPr>
              <w:pStyle w:val="Nivel2"/>
            </w:pPr>
            <w:r w:rsidRPr="00D97E5A">
              <w:t>o Código</w:t>
            </w:r>
          </w:p>
          <w:p w14:paraId="6A25C64F" w14:textId="77777777" w:rsidR="00D97E5A" w:rsidRPr="00D97E5A" w:rsidRDefault="00D97E5A" w:rsidP="00C948D5">
            <w:pPr>
              <w:pStyle w:val="Nivel2"/>
            </w:pPr>
            <w:r w:rsidRPr="00D97E5A">
              <w:t>o Nome do fornecedor</w:t>
            </w:r>
          </w:p>
          <w:p w14:paraId="4635AF9F" w14:textId="77777777" w:rsidR="00D97E5A" w:rsidRPr="00D97E5A" w:rsidRDefault="00D97E5A" w:rsidP="00C948D5">
            <w:pPr>
              <w:pStyle w:val="Nivel2"/>
            </w:pPr>
            <w:r w:rsidRPr="00D97E5A">
              <w:t>o Razão Social</w:t>
            </w:r>
          </w:p>
          <w:p w14:paraId="149F4852" w14:textId="77777777" w:rsidR="00D97E5A" w:rsidRPr="00D97E5A" w:rsidRDefault="00D97E5A" w:rsidP="00C948D5">
            <w:pPr>
              <w:pStyle w:val="Nivel2"/>
            </w:pPr>
            <w:r w:rsidRPr="00D97E5A">
              <w:t>o CNPJ</w:t>
            </w:r>
          </w:p>
          <w:p w14:paraId="3DA6384C" w14:textId="77777777" w:rsidR="00D97E5A" w:rsidRPr="00D97E5A" w:rsidRDefault="00D97E5A" w:rsidP="00C948D5">
            <w:pPr>
              <w:pStyle w:val="Nivel2"/>
            </w:pPr>
            <w:r w:rsidRPr="00D97E5A">
              <w:t>o Inscrição estadual</w:t>
            </w:r>
          </w:p>
          <w:p w14:paraId="2CCA9287" w14:textId="77777777" w:rsidR="00D97E5A" w:rsidRPr="00D97E5A" w:rsidRDefault="00D97E5A" w:rsidP="00C948D5">
            <w:pPr>
              <w:pStyle w:val="Nivel2"/>
            </w:pPr>
            <w:r w:rsidRPr="00D97E5A">
              <w:t xml:space="preserve">o Endereço </w:t>
            </w:r>
          </w:p>
          <w:p w14:paraId="7264137D" w14:textId="77777777" w:rsidR="00D97E5A" w:rsidRPr="00D97E5A" w:rsidRDefault="00D97E5A" w:rsidP="00C948D5">
            <w:pPr>
              <w:pStyle w:val="Nivel2"/>
            </w:pPr>
            <w:r w:rsidRPr="00D97E5A">
              <w:t>o Bairro</w:t>
            </w:r>
          </w:p>
          <w:p w14:paraId="044CA96F" w14:textId="77777777" w:rsidR="00D97E5A" w:rsidRPr="00D97E5A" w:rsidRDefault="00D97E5A" w:rsidP="00C948D5">
            <w:pPr>
              <w:pStyle w:val="Nivel2"/>
            </w:pPr>
            <w:r w:rsidRPr="00D97E5A">
              <w:t>o Cidade</w:t>
            </w:r>
          </w:p>
          <w:p w14:paraId="0C0CC717" w14:textId="77777777" w:rsidR="00D97E5A" w:rsidRPr="00D97E5A" w:rsidRDefault="00D97E5A" w:rsidP="00C948D5">
            <w:pPr>
              <w:pStyle w:val="Nivel2"/>
            </w:pPr>
            <w:r w:rsidRPr="00D97E5A">
              <w:t>o Estado</w:t>
            </w:r>
          </w:p>
          <w:p w14:paraId="613E86EF" w14:textId="77777777" w:rsidR="00D97E5A" w:rsidRPr="00D97E5A" w:rsidRDefault="00D97E5A" w:rsidP="00C948D5">
            <w:pPr>
              <w:pStyle w:val="Nivel2"/>
            </w:pPr>
            <w:r w:rsidRPr="00D97E5A">
              <w:t>o CEP</w:t>
            </w:r>
          </w:p>
          <w:p w14:paraId="36CB66E7" w14:textId="77777777" w:rsidR="00D97E5A" w:rsidRPr="00D97E5A" w:rsidRDefault="00D97E5A" w:rsidP="00C948D5">
            <w:pPr>
              <w:pStyle w:val="Nivel2"/>
            </w:pPr>
            <w:r w:rsidRPr="00D97E5A">
              <w:t>o DDD</w:t>
            </w:r>
          </w:p>
          <w:p w14:paraId="34376ADC" w14:textId="77777777" w:rsidR="00D97E5A" w:rsidRPr="00D97E5A" w:rsidRDefault="00D97E5A" w:rsidP="00C948D5">
            <w:pPr>
              <w:pStyle w:val="Nivel2"/>
            </w:pPr>
            <w:r w:rsidRPr="00D97E5A">
              <w:t>o Telefone 1</w:t>
            </w:r>
          </w:p>
          <w:p w14:paraId="4D0B4393" w14:textId="77777777" w:rsidR="00D97E5A" w:rsidRPr="00D97E5A" w:rsidRDefault="00D97E5A" w:rsidP="00C948D5">
            <w:pPr>
              <w:pStyle w:val="Nivel2"/>
            </w:pPr>
            <w:r w:rsidRPr="00D97E5A">
              <w:t>o Telefone 2</w:t>
            </w:r>
          </w:p>
          <w:p w14:paraId="442C4D72" w14:textId="77777777" w:rsidR="00D97E5A" w:rsidRPr="00D97E5A" w:rsidRDefault="00D97E5A" w:rsidP="00C948D5">
            <w:pPr>
              <w:pStyle w:val="Nivel2"/>
            </w:pPr>
            <w:r w:rsidRPr="00D97E5A">
              <w:t>o Fax</w:t>
            </w:r>
          </w:p>
          <w:p w14:paraId="72A3EF98" w14:textId="77777777" w:rsidR="00D97E5A" w:rsidRPr="00D97E5A" w:rsidRDefault="00D97E5A" w:rsidP="00C948D5">
            <w:pPr>
              <w:pStyle w:val="Nivel2"/>
            </w:pPr>
            <w:r w:rsidRPr="00D97E5A">
              <w:t>o Celular</w:t>
            </w:r>
          </w:p>
          <w:p w14:paraId="162B8A9D" w14:textId="77777777" w:rsidR="00D97E5A" w:rsidRPr="00D97E5A" w:rsidRDefault="00D97E5A" w:rsidP="00C948D5">
            <w:pPr>
              <w:pStyle w:val="Nivel2"/>
            </w:pPr>
            <w:r w:rsidRPr="00D97E5A">
              <w:t>o Contato</w:t>
            </w:r>
          </w:p>
          <w:p w14:paraId="1F716E32" w14:textId="77777777" w:rsidR="00D97E5A" w:rsidRPr="00D97E5A" w:rsidRDefault="00D97E5A" w:rsidP="00C948D5">
            <w:pPr>
              <w:pStyle w:val="Nivel2"/>
            </w:pPr>
            <w:r w:rsidRPr="00D97E5A">
              <w:t>o E-mail</w:t>
            </w:r>
          </w:p>
          <w:p w14:paraId="5D9D40BD" w14:textId="77777777" w:rsidR="00D97E5A" w:rsidRPr="00D97E5A" w:rsidRDefault="00D97E5A" w:rsidP="00C948D5">
            <w:pPr>
              <w:pStyle w:val="Nivel2"/>
            </w:pPr>
            <w:r w:rsidRPr="00D97E5A">
              <w:t>o Observações</w:t>
            </w:r>
          </w:p>
        </w:tc>
      </w:tr>
      <w:tr w:rsidR="00D97E5A" w:rsidRPr="00D97E5A" w14:paraId="470304E5"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FD5202" w14:textId="77777777" w:rsidR="00D97E5A" w:rsidRPr="00D97E5A" w:rsidRDefault="00D97E5A" w:rsidP="00C948D5">
            <w:pPr>
              <w:pStyle w:val="Nivel2"/>
            </w:pPr>
            <w:r w:rsidRPr="00D97E5A">
              <w:t>Possuir rotina de cadastro de motivos de baixa, com no mínimo os seguintes campos:</w:t>
            </w:r>
          </w:p>
          <w:p w14:paraId="1E4015BB" w14:textId="77777777" w:rsidR="00D97E5A" w:rsidRPr="00D97E5A" w:rsidRDefault="00D97E5A" w:rsidP="00C948D5">
            <w:pPr>
              <w:pStyle w:val="Nivel2"/>
            </w:pPr>
            <w:r w:rsidRPr="00D97E5A">
              <w:t>o Código</w:t>
            </w:r>
          </w:p>
          <w:p w14:paraId="1B8E7C48" w14:textId="77777777" w:rsidR="00D97E5A" w:rsidRPr="00D97E5A" w:rsidRDefault="00D97E5A" w:rsidP="00C948D5">
            <w:pPr>
              <w:pStyle w:val="Nivel2"/>
            </w:pPr>
            <w:r w:rsidRPr="00D97E5A">
              <w:t>o Descrição</w:t>
            </w:r>
          </w:p>
          <w:p w14:paraId="4442855C" w14:textId="77777777" w:rsidR="00D97E5A" w:rsidRPr="00D97E5A" w:rsidRDefault="00D97E5A" w:rsidP="00C948D5">
            <w:pPr>
              <w:pStyle w:val="Nivel2"/>
            </w:pPr>
            <w:r w:rsidRPr="00D97E5A">
              <w:t>o Tipo do Produto</w:t>
            </w:r>
          </w:p>
        </w:tc>
      </w:tr>
      <w:tr w:rsidR="00D97E5A" w:rsidRPr="00D97E5A" w14:paraId="67B8D926"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FA34D" w14:textId="77777777" w:rsidR="00D97E5A" w:rsidRPr="00D97E5A" w:rsidRDefault="00D97E5A" w:rsidP="00C948D5">
            <w:pPr>
              <w:pStyle w:val="Nivel2"/>
            </w:pPr>
            <w:r w:rsidRPr="00D97E5A">
              <w:lastRenderedPageBreak/>
              <w:t>Possuir rotina de cadastro dos laboratórios fabricantes de medicamentos, com no mínimo os seguintes campos:</w:t>
            </w:r>
          </w:p>
          <w:p w14:paraId="7388A034" w14:textId="77777777" w:rsidR="00D97E5A" w:rsidRPr="00D97E5A" w:rsidRDefault="00D97E5A" w:rsidP="00C948D5">
            <w:pPr>
              <w:pStyle w:val="Nivel2"/>
            </w:pPr>
            <w:r w:rsidRPr="00D97E5A">
              <w:t>o Código</w:t>
            </w:r>
          </w:p>
          <w:p w14:paraId="5B76E5EC" w14:textId="77777777" w:rsidR="00D97E5A" w:rsidRPr="00D97E5A" w:rsidRDefault="00D97E5A" w:rsidP="00C948D5">
            <w:pPr>
              <w:pStyle w:val="Nivel2"/>
            </w:pPr>
            <w:r w:rsidRPr="00D97E5A">
              <w:t>o Nome do Fabricante</w:t>
            </w:r>
          </w:p>
          <w:p w14:paraId="7B5F7276" w14:textId="77777777" w:rsidR="00D97E5A" w:rsidRPr="00D97E5A" w:rsidRDefault="00D97E5A" w:rsidP="00C948D5">
            <w:pPr>
              <w:pStyle w:val="Nivel2"/>
            </w:pPr>
            <w:r w:rsidRPr="00D97E5A">
              <w:t>o CNPJ</w:t>
            </w:r>
          </w:p>
          <w:p w14:paraId="17B71002" w14:textId="77777777" w:rsidR="00D97E5A" w:rsidRPr="00D97E5A" w:rsidRDefault="00D97E5A" w:rsidP="00C948D5">
            <w:pPr>
              <w:pStyle w:val="Nivel2"/>
            </w:pPr>
            <w:r w:rsidRPr="00D97E5A">
              <w:t>o Endereço</w:t>
            </w:r>
          </w:p>
          <w:p w14:paraId="64EDC902" w14:textId="77777777" w:rsidR="00D97E5A" w:rsidRPr="00D97E5A" w:rsidRDefault="00D97E5A" w:rsidP="00C948D5">
            <w:pPr>
              <w:pStyle w:val="Nivel2"/>
            </w:pPr>
            <w:r w:rsidRPr="00D97E5A">
              <w:t>o Cidade</w:t>
            </w:r>
          </w:p>
          <w:p w14:paraId="114538FB" w14:textId="77777777" w:rsidR="00D97E5A" w:rsidRPr="00D97E5A" w:rsidRDefault="00D97E5A" w:rsidP="00C948D5">
            <w:pPr>
              <w:pStyle w:val="Nivel2"/>
            </w:pPr>
            <w:r w:rsidRPr="00D97E5A">
              <w:t>o Estado</w:t>
            </w:r>
          </w:p>
          <w:p w14:paraId="27A7B433" w14:textId="77777777" w:rsidR="00D97E5A" w:rsidRPr="00D97E5A" w:rsidRDefault="00D97E5A" w:rsidP="00C948D5">
            <w:pPr>
              <w:pStyle w:val="Nivel2"/>
            </w:pPr>
            <w:r w:rsidRPr="00D97E5A">
              <w:t>o CEP</w:t>
            </w:r>
          </w:p>
        </w:tc>
      </w:tr>
      <w:tr w:rsidR="00D97E5A" w:rsidRPr="00D97E5A" w14:paraId="2CE8D48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F71BA" w14:textId="77777777" w:rsidR="00D97E5A" w:rsidRPr="00D97E5A" w:rsidRDefault="00D97E5A" w:rsidP="00C948D5">
            <w:pPr>
              <w:pStyle w:val="Nivel2"/>
            </w:pPr>
            <w:r w:rsidRPr="00D97E5A">
              <w:t>Possuir rotina de cadastro de medicamentos, com no mínimo os seguintes campos:</w:t>
            </w:r>
          </w:p>
          <w:p w14:paraId="036ACE22" w14:textId="77777777" w:rsidR="00D97E5A" w:rsidRPr="00D97E5A" w:rsidRDefault="00D97E5A" w:rsidP="00C948D5">
            <w:pPr>
              <w:pStyle w:val="Nivel2"/>
            </w:pPr>
            <w:r w:rsidRPr="00D97E5A">
              <w:t>o Código do medicamento</w:t>
            </w:r>
          </w:p>
          <w:p w14:paraId="33728E7F" w14:textId="77777777" w:rsidR="00D97E5A" w:rsidRPr="00D97E5A" w:rsidRDefault="00D97E5A" w:rsidP="00C948D5">
            <w:pPr>
              <w:pStyle w:val="Nivel2"/>
            </w:pPr>
            <w:r w:rsidRPr="00D97E5A">
              <w:t>o Código de referência do Medicamento</w:t>
            </w:r>
          </w:p>
          <w:p w14:paraId="4CD1750E" w14:textId="77777777" w:rsidR="00D97E5A" w:rsidRPr="00D97E5A" w:rsidRDefault="00D97E5A" w:rsidP="00C948D5">
            <w:pPr>
              <w:pStyle w:val="Nivel2"/>
            </w:pPr>
            <w:r w:rsidRPr="00D97E5A">
              <w:t>o Descrição do medicamento</w:t>
            </w:r>
          </w:p>
          <w:p w14:paraId="1A84688A" w14:textId="77777777" w:rsidR="00D97E5A" w:rsidRPr="00D97E5A" w:rsidRDefault="00D97E5A" w:rsidP="00C948D5">
            <w:pPr>
              <w:pStyle w:val="Nivel2"/>
            </w:pPr>
            <w:r w:rsidRPr="00D97E5A">
              <w:t>o Unidade de Prescrição</w:t>
            </w:r>
          </w:p>
          <w:p w14:paraId="64AB306D" w14:textId="77777777" w:rsidR="00D97E5A" w:rsidRPr="00D97E5A" w:rsidRDefault="00D97E5A" w:rsidP="00C948D5">
            <w:pPr>
              <w:pStyle w:val="Nivel2"/>
            </w:pPr>
            <w:r w:rsidRPr="00D97E5A">
              <w:t>o Quantidade da unidade de Prescrição</w:t>
            </w:r>
          </w:p>
          <w:p w14:paraId="166DAB94" w14:textId="77777777" w:rsidR="00D97E5A" w:rsidRPr="00D97E5A" w:rsidRDefault="00D97E5A" w:rsidP="00C948D5">
            <w:pPr>
              <w:pStyle w:val="Nivel2"/>
            </w:pPr>
            <w:r w:rsidRPr="00D97E5A">
              <w:t>o Fabricante</w:t>
            </w:r>
          </w:p>
          <w:p w14:paraId="085C086A" w14:textId="77777777" w:rsidR="00D97E5A" w:rsidRPr="00D97E5A" w:rsidRDefault="00D97E5A" w:rsidP="00C948D5">
            <w:pPr>
              <w:pStyle w:val="Nivel2"/>
            </w:pPr>
            <w:r w:rsidRPr="00D97E5A">
              <w:t>o Indicações</w:t>
            </w:r>
          </w:p>
          <w:p w14:paraId="4DBB6E19" w14:textId="77777777" w:rsidR="00D97E5A" w:rsidRPr="00D97E5A" w:rsidRDefault="00D97E5A" w:rsidP="00C948D5">
            <w:pPr>
              <w:pStyle w:val="Nivel2"/>
            </w:pPr>
            <w:r w:rsidRPr="00D97E5A">
              <w:t>o Livro do medicamento</w:t>
            </w:r>
          </w:p>
          <w:p w14:paraId="2A7B99A3" w14:textId="77777777" w:rsidR="00D97E5A" w:rsidRPr="00D97E5A" w:rsidRDefault="00D97E5A" w:rsidP="00C948D5">
            <w:pPr>
              <w:pStyle w:val="Nivel2"/>
            </w:pPr>
            <w:r w:rsidRPr="00D97E5A">
              <w:t>o Serie do Medicamento</w:t>
            </w:r>
          </w:p>
          <w:p w14:paraId="62C1D2E9" w14:textId="77777777" w:rsidR="00D97E5A" w:rsidRPr="00D97E5A" w:rsidRDefault="00D97E5A" w:rsidP="00C948D5">
            <w:pPr>
              <w:pStyle w:val="Nivel2"/>
            </w:pPr>
            <w:r w:rsidRPr="00D97E5A">
              <w:t>o Diluição</w:t>
            </w:r>
          </w:p>
          <w:p w14:paraId="40C52689" w14:textId="77777777" w:rsidR="00D97E5A" w:rsidRPr="00D97E5A" w:rsidRDefault="00D97E5A" w:rsidP="00C948D5">
            <w:pPr>
              <w:pStyle w:val="Nivel2"/>
            </w:pPr>
            <w:r w:rsidRPr="00D97E5A">
              <w:t>o Inalação</w:t>
            </w:r>
          </w:p>
          <w:p w14:paraId="66643334" w14:textId="77777777" w:rsidR="00D97E5A" w:rsidRPr="00D97E5A" w:rsidRDefault="00D97E5A" w:rsidP="00C948D5">
            <w:pPr>
              <w:pStyle w:val="Nivel2"/>
            </w:pPr>
            <w:r w:rsidRPr="00D97E5A">
              <w:t>o Medicamento Padrão</w:t>
            </w:r>
          </w:p>
          <w:p w14:paraId="2D0D3F23" w14:textId="77777777" w:rsidR="00D97E5A" w:rsidRPr="00D97E5A" w:rsidRDefault="00D97E5A" w:rsidP="00C948D5">
            <w:pPr>
              <w:pStyle w:val="Nivel2"/>
            </w:pPr>
            <w:r w:rsidRPr="00D97E5A">
              <w:t>o Medicamento SCIH</w:t>
            </w:r>
          </w:p>
          <w:p w14:paraId="703BF51B" w14:textId="77777777" w:rsidR="00D97E5A" w:rsidRPr="00D97E5A" w:rsidRDefault="00D97E5A" w:rsidP="00C948D5">
            <w:pPr>
              <w:pStyle w:val="Nivel2"/>
            </w:pPr>
            <w:r w:rsidRPr="00D97E5A">
              <w:t>o Medicamento Controlado</w:t>
            </w:r>
          </w:p>
          <w:p w14:paraId="47371361" w14:textId="77777777" w:rsidR="00D97E5A" w:rsidRPr="00D97E5A" w:rsidRDefault="00D97E5A" w:rsidP="00C948D5">
            <w:pPr>
              <w:pStyle w:val="Nivel2"/>
            </w:pPr>
            <w:r w:rsidRPr="00D97E5A">
              <w:t>o Ativo</w:t>
            </w:r>
          </w:p>
          <w:p w14:paraId="26EF52C5" w14:textId="77777777" w:rsidR="00D97E5A" w:rsidRPr="00D97E5A" w:rsidRDefault="00D97E5A" w:rsidP="00C948D5">
            <w:pPr>
              <w:pStyle w:val="Nivel2"/>
            </w:pPr>
            <w:r w:rsidRPr="00D97E5A">
              <w:t>o Família</w:t>
            </w:r>
          </w:p>
          <w:p w14:paraId="464723F0" w14:textId="77777777" w:rsidR="00D97E5A" w:rsidRPr="00D97E5A" w:rsidRDefault="00D97E5A" w:rsidP="00C948D5">
            <w:pPr>
              <w:pStyle w:val="Nivel2"/>
            </w:pPr>
            <w:r w:rsidRPr="00D97E5A">
              <w:t>o Grupo de remédios</w:t>
            </w:r>
          </w:p>
          <w:p w14:paraId="323A75E5" w14:textId="77777777" w:rsidR="00D97E5A" w:rsidRPr="00D97E5A" w:rsidRDefault="00D97E5A" w:rsidP="00C948D5">
            <w:pPr>
              <w:pStyle w:val="Nivel2"/>
            </w:pPr>
            <w:r w:rsidRPr="00D97E5A">
              <w:t>o Subgrupo de Remédios</w:t>
            </w:r>
          </w:p>
          <w:p w14:paraId="07C9A584" w14:textId="77777777" w:rsidR="00D97E5A" w:rsidRPr="00D97E5A" w:rsidRDefault="00D97E5A" w:rsidP="00C948D5">
            <w:pPr>
              <w:pStyle w:val="Nivel2"/>
            </w:pPr>
            <w:r w:rsidRPr="00D97E5A">
              <w:t>o Localização física</w:t>
            </w:r>
          </w:p>
          <w:p w14:paraId="5DDF6BD4" w14:textId="77777777" w:rsidR="00D97E5A" w:rsidRPr="00D97E5A" w:rsidRDefault="00D97E5A" w:rsidP="00C948D5">
            <w:pPr>
              <w:pStyle w:val="Nivel2"/>
            </w:pPr>
            <w:r w:rsidRPr="00D97E5A">
              <w:t>o Princípios Ativos</w:t>
            </w:r>
          </w:p>
          <w:p w14:paraId="5F388AAA" w14:textId="77777777" w:rsidR="00D97E5A" w:rsidRPr="00D97E5A" w:rsidRDefault="00D97E5A" w:rsidP="00C948D5">
            <w:pPr>
              <w:pStyle w:val="Nivel2"/>
            </w:pPr>
            <w:r w:rsidRPr="00D97E5A">
              <w:t>o Interação Medicamentosa</w:t>
            </w:r>
          </w:p>
          <w:p w14:paraId="172C961E" w14:textId="77777777" w:rsidR="00D97E5A" w:rsidRPr="00D97E5A" w:rsidRDefault="00D97E5A" w:rsidP="00C948D5">
            <w:pPr>
              <w:pStyle w:val="Nivel2"/>
            </w:pPr>
            <w:r w:rsidRPr="00D97E5A">
              <w:t>o Apresentação do Medicamento</w:t>
            </w:r>
          </w:p>
          <w:p w14:paraId="2487C821" w14:textId="77777777" w:rsidR="00D97E5A" w:rsidRPr="00D97E5A" w:rsidRDefault="00D97E5A" w:rsidP="00C948D5">
            <w:pPr>
              <w:pStyle w:val="Nivel2"/>
            </w:pPr>
            <w:r w:rsidRPr="00D97E5A">
              <w:t>o Via de Administração do Medicamento</w:t>
            </w:r>
          </w:p>
          <w:p w14:paraId="08155B8E" w14:textId="77777777" w:rsidR="00D97E5A" w:rsidRPr="00D97E5A" w:rsidRDefault="00D97E5A" w:rsidP="00C948D5">
            <w:pPr>
              <w:pStyle w:val="Nivel2"/>
            </w:pPr>
            <w:r w:rsidRPr="00D97E5A">
              <w:t>o Frequência de Administração do medicamento</w:t>
            </w:r>
          </w:p>
          <w:p w14:paraId="36660797" w14:textId="77777777" w:rsidR="00D97E5A" w:rsidRPr="00D97E5A" w:rsidRDefault="00D97E5A" w:rsidP="00C948D5">
            <w:pPr>
              <w:pStyle w:val="Nivel2"/>
            </w:pPr>
            <w:r w:rsidRPr="00D97E5A">
              <w:t>o Especificação Técnica</w:t>
            </w:r>
          </w:p>
          <w:p w14:paraId="033DFDC2" w14:textId="77777777" w:rsidR="00D97E5A" w:rsidRPr="00D97E5A" w:rsidRDefault="00D97E5A" w:rsidP="00C948D5">
            <w:pPr>
              <w:pStyle w:val="Nivel2"/>
            </w:pPr>
            <w:r w:rsidRPr="00D97E5A">
              <w:t>o Classificação do Medicamento</w:t>
            </w:r>
          </w:p>
          <w:p w14:paraId="7C3C9D0B" w14:textId="77777777" w:rsidR="00D97E5A" w:rsidRPr="00D97E5A" w:rsidRDefault="00D97E5A" w:rsidP="00C948D5">
            <w:pPr>
              <w:pStyle w:val="Nivel2"/>
            </w:pPr>
            <w:r w:rsidRPr="00D97E5A">
              <w:t>o X</w:t>
            </w:r>
          </w:p>
          <w:p w14:paraId="3C619739" w14:textId="77777777" w:rsidR="00D97E5A" w:rsidRPr="00D97E5A" w:rsidRDefault="00D97E5A" w:rsidP="00C948D5">
            <w:pPr>
              <w:pStyle w:val="Nivel2"/>
            </w:pPr>
            <w:r w:rsidRPr="00D97E5A">
              <w:t>o Y</w:t>
            </w:r>
          </w:p>
          <w:p w14:paraId="06F34997" w14:textId="77777777" w:rsidR="00D97E5A" w:rsidRPr="00D97E5A" w:rsidRDefault="00D97E5A" w:rsidP="00C948D5">
            <w:pPr>
              <w:pStyle w:val="Nivel2"/>
            </w:pPr>
            <w:r w:rsidRPr="00D97E5A">
              <w:t>o Z</w:t>
            </w:r>
          </w:p>
          <w:p w14:paraId="3E5ADE34" w14:textId="77777777" w:rsidR="00D97E5A" w:rsidRPr="00D97E5A" w:rsidRDefault="00D97E5A" w:rsidP="00C948D5">
            <w:pPr>
              <w:pStyle w:val="Nivel2"/>
            </w:pPr>
            <w:r w:rsidRPr="00D97E5A">
              <w:t>o Código CATMAT</w:t>
            </w:r>
          </w:p>
          <w:p w14:paraId="3F0B3B25" w14:textId="77777777" w:rsidR="00D97E5A" w:rsidRPr="00D97E5A" w:rsidRDefault="00D97E5A" w:rsidP="00C948D5">
            <w:pPr>
              <w:pStyle w:val="Nivel2"/>
            </w:pPr>
            <w:r w:rsidRPr="00D97E5A">
              <w:t>o Tipo do Medicamento, conforme tipos informados pelo Hórus.</w:t>
            </w:r>
          </w:p>
        </w:tc>
      </w:tr>
      <w:tr w:rsidR="00D97E5A" w:rsidRPr="00D97E5A" w14:paraId="4C4A89BC"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D3F70" w14:textId="77777777" w:rsidR="00D97E5A" w:rsidRPr="00D97E5A" w:rsidRDefault="00D97E5A" w:rsidP="00C948D5">
            <w:pPr>
              <w:pStyle w:val="Nivel2"/>
            </w:pPr>
            <w:r w:rsidRPr="00D97E5A">
              <w:t>Possuir Rotina de emissão dos livros de controle de medicamentos controlados, sendo no mínimo os seguintes livros:</w:t>
            </w:r>
          </w:p>
          <w:p w14:paraId="11E79F15" w14:textId="77777777" w:rsidR="00D97E5A" w:rsidRPr="00D97E5A" w:rsidRDefault="00D97E5A" w:rsidP="00C948D5">
            <w:pPr>
              <w:pStyle w:val="Nivel2"/>
            </w:pPr>
            <w:r w:rsidRPr="00D97E5A">
              <w:t>o Psicotrópico</w:t>
            </w:r>
          </w:p>
          <w:p w14:paraId="7DCE919C" w14:textId="77777777" w:rsidR="00D97E5A" w:rsidRPr="00D97E5A" w:rsidRDefault="00D97E5A" w:rsidP="00C948D5">
            <w:pPr>
              <w:pStyle w:val="Nivel2"/>
            </w:pPr>
            <w:r w:rsidRPr="00D97E5A">
              <w:t>o Entorpecente</w:t>
            </w:r>
          </w:p>
          <w:p w14:paraId="78B51B95" w14:textId="77777777" w:rsidR="00D97E5A" w:rsidRPr="00D97E5A" w:rsidRDefault="00D97E5A" w:rsidP="00C948D5">
            <w:pPr>
              <w:pStyle w:val="Nivel2"/>
            </w:pPr>
            <w:r w:rsidRPr="00D97E5A">
              <w:t>o Controle Especial</w:t>
            </w:r>
          </w:p>
          <w:p w14:paraId="56F02487" w14:textId="77777777" w:rsidR="00D97E5A" w:rsidRPr="00D97E5A" w:rsidRDefault="00D97E5A" w:rsidP="00C948D5">
            <w:pPr>
              <w:pStyle w:val="Nivel2"/>
            </w:pPr>
            <w:r w:rsidRPr="00D97E5A">
              <w:t>o Imunossupressores</w:t>
            </w:r>
          </w:p>
          <w:p w14:paraId="55B6438E" w14:textId="77777777" w:rsidR="00D97E5A" w:rsidRPr="00D97E5A" w:rsidRDefault="00D97E5A" w:rsidP="00C948D5">
            <w:pPr>
              <w:pStyle w:val="Nivel2"/>
            </w:pPr>
            <w:r w:rsidRPr="00D97E5A">
              <w:lastRenderedPageBreak/>
              <w:t>o Antimicrobianos</w:t>
            </w:r>
          </w:p>
        </w:tc>
      </w:tr>
      <w:tr w:rsidR="00D97E5A" w:rsidRPr="00D97E5A" w14:paraId="7DDABA95"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2C165" w14:textId="77777777" w:rsidR="00D97E5A" w:rsidRPr="00D97E5A" w:rsidRDefault="00D97E5A" w:rsidP="00C948D5">
            <w:pPr>
              <w:pStyle w:val="Nivel2"/>
            </w:pPr>
            <w:r w:rsidRPr="00D97E5A">
              <w:lastRenderedPageBreak/>
              <w:t>Possuir Rotina de Cadastro de Centro de custo, com no mínimo os seguintes campos:</w:t>
            </w:r>
          </w:p>
          <w:p w14:paraId="33122033" w14:textId="77777777" w:rsidR="00D97E5A" w:rsidRPr="00D97E5A" w:rsidRDefault="00D97E5A" w:rsidP="00C948D5">
            <w:pPr>
              <w:pStyle w:val="Nivel2"/>
            </w:pPr>
            <w:r w:rsidRPr="00D97E5A">
              <w:t>o Código do centro de custo</w:t>
            </w:r>
          </w:p>
          <w:p w14:paraId="596A1C91" w14:textId="77777777" w:rsidR="00D97E5A" w:rsidRPr="00D97E5A" w:rsidRDefault="00D97E5A" w:rsidP="00C948D5">
            <w:pPr>
              <w:pStyle w:val="Nivel2"/>
            </w:pPr>
            <w:r w:rsidRPr="00D97E5A">
              <w:t>o Descrição do centro de custo</w:t>
            </w:r>
          </w:p>
          <w:p w14:paraId="56D6D0EC" w14:textId="77777777" w:rsidR="00D97E5A" w:rsidRPr="00D97E5A" w:rsidRDefault="00D97E5A" w:rsidP="00C948D5">
            <w:pPr>
              <w:pStyle w:val="Nivel2"/>
            </w:pPr>
            <w:r w:rsidRPr="00D97E5A">
              <w:t>o Nome da unidade que o centro de custo está vinculado</w:t>
            </w:r>
          </w:p>
          <w:p w14:paraId="0A19DD4E" w14:textId="77777777" w:rsidR="00D97E5A" w:rsidRPr="00D97E5A" w:rsidRDefault="00D97E5A" w:rsidP="00C948D5">
            <w:pPr>
              <w:pStyle w:val="Nivel2"/>
            </w:pPr>
            <w:r w:rsidRPr="00D97E5A">
              <w:t>o Ativo</w:t>
            </w:r>
          </w:p>
          <w:p w14:paraId="1D4BBE92" w14:textId="77777777" w:rsidR="00D97E5A" w:rsidRPr="00D97E5A" w:rsidRDefault="00D97E5A" w:rsidP="00C948D5">
            <w:pPr>
              <w:pStyle w:val="Nivel2"/>
            </w:pPr>
            <w:r w:rsidRPr="00D97E5A">
              <w:t>o Permitir Saída Imediata para o centro de custo</w:t>
            </w:r>
          </w:p>
        </w:tc>
      </w:tr>
      <w:tr w:rsidR="00D97E5A" w:rsidRPr="00D97E5A" w14:paraId="057E6D93"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34D446" w14:textId="77777777" w:rsidR="00D97E5A" w:rsidRPr="00D97E5A" w:rsidRDefault="00D97E5A" w:rsidP="00C948D5">
            <w:pPr>
              <w:pStyle w:val="Nivel2"/>
            </w:pPr>
            <w:r w:rsidRPr="00D97E5A">
              <w:t>Possuir Rotina de cadastro de Tipos de Alertas, com no mínimo os seguintes campos:</w:t>
            </w:r>
          </w:p>
          <w:p w14:paraId="44C05BDE" w14:textId="77777777" w:rsidR="00D97E5A" w:rsidRPr="00D97E5A" w:rsidRDefault="00D97E5A" w:rsidP="00C948D5">
            <w:pPr>
              <w:pStyle w:val="Nivel2"/>
            </w:pPr>
            <w:r w:rsidRPr="00D97E5A">
              <w:t>o Código do Alerta</w:t>
            </w:r>
          </w:p>
          <w:p w14:paraId="229136B5" w14:textId="77777777" w:rsidR="00D97E5A" w:rsidRPr="00D97E5A" w:rsidRDefault="00D97E5A" w:rsidP="00C948D5">
            <w:pPr>
              <w:pStyle w:val="Nivel2"/>
            </w:pPr>
            <w:r w:rsidRPr="00D97E5A">
              <w:t>o Descrição do Alerta</w:t>
            </w:r>
          </w:p>
          <w:p w14:paraId="37EC762D" w14:textId="77777777" w:rsidR="00D97E5A" w:rsidRPr="00D97E5A" w:rsidRDefault="00D97E5A" w:rsidP="00C948D5">
            <w:pPr>
              <w:pStyle w:val="Nivel2"/>
            </w:pPr>
            <w:r w:rsidRPr="00D97E5A">
              <w:t>o Sistema</w:t>
            </w:r>
          </w:p>
        </w:tc>
      </w:tr>
      <w:tr w:rsidR="00D97E5A" w:rsidRPr="00D97E5A" w14:paraId="63BE012F"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3E4FFB" w14:textId="77777777" w:rsidR="00D97E5A" w:rsidRPr="00D97E5A" w:rsidRDefault="00D97E5A" w:rsidP="00C948D5">
            <w:pPr>
              <w:pStyle w:val="Nivel2"/>
            </w:pPr>
            <w:r w:rsidRPr="00D97E5A">
              <w:t>Possuir Rotina de Cadastro de grupo de Alerta, com no mínimo os seguintes campos:</w:t>
            </w:r>
          </w:p>
          <w:p w14:paraId="178F3723" w14:textId="77777777" w:rsidR="00D97E5A" w:rsidRPr="00D97E5A" w:rsidRDefault="00D97E5A" w:rsidP="00C948D5">
            <w:pPr>
              <w:pStyle w:val="Nivel2"/>
            </w:pPr>
            <w:r w:rsidRPr="00D97E5A">
              <w:t>o Código do grupo de alerta</w:t>
            </w:r>
          </w:p>
          <w:p w14:paraId="6C430338" w14:textId="77777777" w:rsidR="00D97E5A" w:rsidRPr="00D97E5A" w:rsidRDefault="00D97E5A" w:rsidP="00C948D5">
            <w:pPr>
              <w:pStyle w:val="Nivel2"/>
            </w:pPr>
            <w:r w:rsidRPr="00D97E5A">
              <w:t>o Descrição do alerta</w:t>
            </w:r>
          </w:p>
          <w:p w14:paraId="61DF5C73" w14:textId="77777777" w:rsidR="00D97E5A" w:rsidRPr="00D97E5A" w:rsidRDefault="00D97E5A" w:rsidP="00C948D5">
            <w:pPr>
              <w:pStyle w:val="Nivel2"/>
            </w:pPr>
            <w:r w:rsidRPr="00D97E5A">
              <w:t>o Código do profissional</w:t>
            </w:r>
          </w:p>
          <w:p w14:paraId="50EA9133" w14:textId="77777777" w:rsidR="00D97E5A" w:rsidRPr="00D97E5A" w:rsidRDefault="00D97E5A" w:rsidP="00C948D5">
            <w:pPr>
              <w:pStyle w:val="Nivel2"/>
            </w:pPr>
            <w:r w:rsidRPr="00D97E5A">
              <w:t>o Nome do Profissional que será incluído no grupo de alerta</w:t>
            </w:r>
          </w:p>
          <w:p w14:paraId="51D1412B" w14:textId="77777777" w:rsidR="00D97E5A" w:rsidRPr="00D97E5A" w:rsidRDefault="00D97E5A" w:rsidP="00C948D5">
            <w:pPr>
              <w:pStyle w:val="Nivel2"/>
            </w:pPr>
            <w:r w:rsidRPr="00D97E5A">
              <w:t>o E-mail do profissional</w:t>
            </w:r>
          </w:p>
        </w:tc>
      </w:tr>
      <w:tr w:rsidR="00D97E5A" w:rsidRPr="00D97E5A" w14:paraId="239D981D"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405DDD" w14:textId="77777777" w:rsidR="00D97E5A" w:rsidRPr="00D97E5A" w:rsidRDefault="00D97E5A" w:rsidP="00C948D5">
            <w:pPr>
              <w:pStyle w:val="Nivel2"/>
            </w:pPr>
            <w:r w:rsidRPr="00D97E5A">
              <w:t>Possuir Rotina para envio de e-mail de estoque mínimo para um grupo de profissionais, com no mínimo os seguintes campos:</w:t>
            </w:r>
          </w:p>
          <w:p w14:paraId="3F5DAF71" w14:textId="77777777" w:rsidR="00D97E5A" w:rsidRPr="00D97E5A" w:rsidRDefault="00D97E5A" w:rsidP="00C948D5">
            <w:pPr>
              <w:pStyle w:val="Nivel2"/>
            </w:pPr>
            <w:r w:rsidRPr="00D97E5A">
              <w:t>o Endereço do Servidor de E-mail</w:t>
            </w:r>
          </w:p>
          <w:p w14:paraId="082058D2" w14:textId="77777777" w:rsidR="00D97E5A" w:rsidRPr="00D97E5A" w:rsidRDefault="00D97E5A" w:rsidP="00C948D5">
            <w:pPr>
              <w:pStyle w:val="Nivel2"/>
            </w:pPr>
            <w:r w:rsidRPr="00D97E5A">
              <w:t>o Porta do endereço do servidor de e-mail</w:t>
            </w:r>
          </w:p>
          <w:p w14:paraId="5BFC30CD" w14:textId="77777777" w:rsidR="00D97E5A" w:rsidRPr="00D97E5A" w:rsidRDefault="00D97E5A" w:rsidP="00C948D5">
            <w:pPr>
              <w:pStyle w:val="Nivel2"/>
            </w:pPr>
            <w:r w:rsidRPr="00D97E5A">
              <w:t>o Endereço de e-mail do Remetente</w:t>
            </w:r>
          </w:p>
          <w:p w14:paraId="74E9115F" w14:textId="77777777" w:rsidR="00D97E5A" w:rsidRPr="00D97E5A" w:rsidRDefault="00D97E5A" w:rsidP="00C948D5">
            <w:pPr>
              <w:pStyle w:val="Nivel2"/>
            </w:pPr>
            <w:r w:rsidRPr="00D97E5A">
              <w:t>o Senha do e-mail do remetente</w:t>
            </w:r>
          </w:p>
          <w:p w14:paraId="2C4C4EBE" w14:textId="77777777" w:rsidR="00D97E5A" w:rsidRPr="00D97E5A" w:rsidRDefault="00D97E5A" w:rsidP="00C948D5">
            <w:pPr>
              <w:pStyle w:val="Nivel2"/>
            </w:pPr>
            <w:r w:rsidRPr="00D97E5A">
              <w:t>o Endereço de e-mail que receberá cópia</w:t>
            </w:r>
          </w:p>
          <w:p w14:paraId="067591CA" w14:textId="77777777" w:rsidR="00D97E5A" w:rsidRPr="00D97E5A" w:rsidRDefault="00D97E5A" w:rsidP="00C948D5">
            <w:pPr>
              <w:pStyle w:val="Nivel2"/>
            </w:pPr>
            <w:r w:rsidRPr="00D97E5A">
              <w:t>o Endereço de e-mail que receberá cópia oculta</w:t>
            </w:r>
          </w:p>
          <w:p w14:paraId="67669FCA" w14:textId="77777777" w:rsidR="00D97E5A" w:rsidRPr="00D97E5A" w:rsidRDefault="00D97E5A" w:rsidP="00C948D5">
            <w:pPr>
              <w:pStyle w:val="Nivel2"/>
            </w:pPr>
            <w:r w:rsidRPr="00D97E5A">
              <w:t>o Tipo de alerta</w:t>
            </w:r>
          </w:p>
          <w:p w14:paraId="670CE511" w14:textId="77777777" w:rsidR="00D97E5A" w:rsidRPr="00D97E5A" w:rsidRDefault="00D97E5A" w:rsidP="00C948D5">
            <w:pPr>
              <w:pStyle w:val="Nivel2"/>
            </w:pPr>
            <w:r w:rsidRPr="00D97E5A">
              <w:t>o Data inicial</w:t>
            </w:r>
          </w:p>
          <w:p w14:paraId="74BCB176" w14:textId="77777777" w:rsidR="00D97E5A" w:rsidRPr="00D97E5A" w:rsidRDefault="00D97E5A" w:rsidP="00C948D5">
            <w:pPr>
              <w:pStyle w:val="Nivel2"/>
            </w:pPr>
            <w:r w:rsidRPr="00D97E5A">
              <w:t>o Data final</w:t>
            </w:r>
          </w:p>
          <w:p w14:paraId="05F0F87A" w14:textId="77777777" w:rsidR="00D97E5A" w:rsidRPr="00D97E5A" w:rsidRDefault="00D97E5A" w:rsidP="00C948D5">
            <w:pPr>
              <w:pStyle w:val="Nivel2"/>
            </w:pPr>
            <w:r w:rsidRPr="00D97E5A">
              <w:t>o Assunto do e-mail</w:t>
            </w:r>
          </w:p>
          <w:p w14:paraId="0879167F" w14:textId="77777777" w:rsidR="00D97E5A" w:rsidRPr="00D97E5A" w:rsidRDefault="00D97E5A" w:rsidP="00C948D5">
            <w:pPr>
              <w:pStyle w:val="Nivel2"/>
            </w:pPr>
            <w:r w:rsidRPr="00D97E5A">
              <w:t>o Corpo do e-mail</w:t>
            </w:r>
          </w:p>
          <w:p w14:paraId="2860C621" w14:textId="77777777" w:rsidR="00D97E5A" w:rsidRPr="00D97E5A" w:rsidRDefault="00D97E5A" w:rsidP="00C948D5">
            <w:pPr>
              <w:pStyle w:val="Nivel2"/>
            </w:pPr>
            <w:r w:rsidRPr="00D97E5A">
              <w:t>o Lista dos profissionais destinatários que receberam o e-mail</w:t>
            </w:r>
          </w:p>
        </w:tc>
      </w:tr>
      <w:tr w:rsidR="00D97E5A" w:rsidRPr="00D97E5A" w14:paraId="592F0AE5"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E145E2" w14:textId="77777777" w:rsidR="00D97E5A" w:rsidRPr="00D97E5A" w:rsidRDefault="00D97E5A" w:rsidP="00C948D5">
            <w:pPr>
              <w:pStyle w:val="Nivel2"/>
            </w:pPr>
            <w:r w:rsidRPr="00D97E5A">
              <w:t>Possuir Rotina de entrada de Medicamentos com no mínimo os seguintes campos:</w:t>
            </w:r>
          </w:p>
          <w:p w14:paraId="3042D588" w14:textId="77777777" w:rsidR="00D97E5A" w:rsidRPr="00D97E5A" w:rsidRDefault="00D97E5A" w:rsidP="00C948D5">
            <w:pPr>
              <w:pStyle w:val="Nivel2"/>
            </w:pPr>
            <w:r w:rsidRPr="00D97E5A">
              <w:t>o Centro de custo de entrada</w:t>
            </w:r>
          </w:p>
          <w:p w14:paraId="0F068193" w14:textId="77777777" w:rsidR="00D97E5A" w:rsidRPr="00D97E5A" w:rsidRDefault="00D97E5A" w:rsidP="00C948D5">
            <w:pPr>
              <w:pStyle w:val="Nivel2"/>
            </w:pPr>
            <w:r w:rsidRPr="00D97E5A">
              <w:t>o Fornecedor</w:t>
            </w:r>
          </w:p>
          <w:p w14:paraId="07A59C9A" w14:textId="77777777" w:rsidR="00D97E5A" w:rsidRPr="00D97E5A" w:rsidRDefault="00D97E5A" w:rsidP="00C948D5">
            <w:pPr>
              <w:pStyle w:val="Nivel2"/>
            </w:pPr>
            <w:r w:rsidRPr="00D97E5A">
              <w:t>o Número da nota</w:t>
            </w:r>
          </w:p>
          <w:p w14:paraId="77757C42" w14:textId="77777777" w:rsidR="00D97E5A" w:rsidRPr="00D97E5A" w:rsidRDefault="00D97E5A" w:rsidP="00C948D5">
            <w:pPr>
              <w:pStyle w:val="Nivel2"/>
            </w:pPr>
            <w:r w:rsidRPr="00D97E5A">
              <w:t>o Data da entrada da nota</w:t>
            </w:r>
          </w:p>
          <w:p w14:paraId="712CF8A5" w14:textId="77777777" w:rsidR="00D97E5A" w:rsidRPr="00D97E5A" w:rsidRDefault="00D97E5A" w:rsidP="00C948D5">
            <w:pPr>
              <w:pStyle w:val="Nivel2"/>
            </w:pPr>
            <w:r w:rsidRPr="00D97E5A">
              <w:t>oTotal da nota</w:t>
            </w:r>
          </w:p>
          <w:p w14:paraId="654BB7C4" w14:textId="77777777" w:rsidR="00D97E5A" w:rsidRPr="00D97E5A" w:rsidRDefault="00D97E5A" w:rsidP="00C948D5">
            <w:pPr>
              <w:pStyle w:val="Nivel2"/>
            </w:pPr>
            <w:r w:rsidRPr="00D97E5A">
              <w:t>oTotal dos itens</w:t>
            </w:r>
          </w:p>
          <w:p w14:paraId="24D5D4B6" w14:textId="77777777" w:rsidR="00D97E5A" w:rsidRPr="00D97E5A" w:rsidRDefault="00D97E5A" w:rsidP="00C948D5">
            <w:pPr>
              <w:pStyle w:val="Nivel2"/>
            </w:pPr>
            <w:r w:rsidRPr="00D97E5A">
              <w:t>o Tipo de entrada, conforme layout do Horus</w:t>
            </w:r>
          </w:p>
          <w:p w14:paraId="3A4E2348" w14:textId="77777777" w:rsidR="00D97E5A" w:rsidRPr="00D97E5A" w:rsidRDefault="00D97E5A" w:rsidP="00C948D5">
            <w:pPr>
              <w:pStyle w:val="Nivel2"/>
            </w:pPr>
            <w:r w:rsidRPr="00D97E5A">
              <w:t>o Código do medicamento</w:t>
            </w:r>
          </w:p>
          <w:p w14:paraId="62AC60D6" w14:textId="77777777" w:rsidR="00D97E5A" w:rsidRPr="00D97E5A" w:rsidRDefault="00D97E5A" w:rsidP="00C948D5">
            <w:pPr>
              <w:pStyle w:val="Nivel2"/>
            </w:pPr>
            <w:r w:rsidRPr="00D97E5A">
              <w:t>o Descrição do medicamento</w:t>
            </w:r>
          </w:p>
          <w:p w14:paraId="0A0BF03A" w14:textId="77777777" w:rsidR="00D97E5A" w:rsidRPr="00D97E5A" w:rsidRDefault="00D97E5A" w:rsidP="00C948D5">
            <w:pPr>
              <w:pStyle w:val="Nivel2"/>
            </w:pPr>
            <w:r w:rsidRPr="00D97E5A">
              <w:t>o Quantidade</w:t>
            </w:r>
          </w:p>
          <w:p w14:paraId="070B8590" w14:textId="77777777" w:rsidR="00D97E5A" w:rsidRPr="00D97E5A" w:rsidRDefault="00D97E5A" w:rsidP="00C948D5">
            <w:pPr>
              <w:pStyle w:val="Nivel2"/>
            </w:pPr>
            <w:r w:rsidRPr="00D97E5A">
              <w:t>o Unidade</w:t>
            </w:r>
          </w:p>
          <w:p w14:paraId="600FAA65" w14:textId="77777777" w:rsidR="00D97E5A" w:rsidRPr="00D97E5A" w:rsidRDefault="00D97E5A" w:rsidP="00C948D5">
            <w:pPr>
              <w:pStyle w:val="Nivel2"/>
            </w:pPr>
            <w:r w:rsidRPr="00D97E5A">
              <w:t>o Número do lote</w:t>
            </w:r>
          </w:p>
          <w:p w14:paraId="5408D0AA" w14:textId="77777777" w:rsidR="00D97E5A" w:rsidRPr="00D97E5A" w:rsidRDefault="00D97E5A" w:rsidP="00C948D5">
            <w:pPr>
              <w:pStyle w:val="Nivel2"/>
            </w:pPr>
            <w:r w:rsidRPr="00D97E5A">
              <w:lastRenderedPageBreak/>
              <w:t>o Vencimento</w:t>
            </w:r>
          </w:p>
          <w:p w14:paraId="7139D9C7" w14:textId="77777777" w:rsidR="00D97E5A" w:rsidRPr="00D97E5A" w:rsidRDefault="00D97E5A" w:rsidP="00C948D5">
            <w:pPr>
              <w:pStyle w:val="Nivel2"/>
            </w:pPr>
            <w:r w:rsidRPr="00D97E5A">
              <w:t>o Custo unitário</w:t>
            </w:r>
          </w:p>
          <w:p w14:paraId="5364A732" w14:textId="77777777" w:rsidR="00D97E5A" w:rsidRPr="00D97E5A" w:rsidRDefault="00D97E5A" w:rsidP="00C948D5">
            <w:pPr>
              <w:pStyle w:val="Nivel2"/>
            </w:pPr>
            <w:r w:rsidRPr="00D97E5A">
              <w:t>o Código de barras</w:t>
            </w:r>
          </w:p>
          <w:p w14:paraId="576F0566" w14:textId="77777777" w:rsidR="00D97E5A" w:rsidRPr="00D97E5A" w:rsidRDefault="00D97E5A" w:rsidP="00C948D5">
            <w:pPr>
              <w:pStyle w:val="Nivel2"/>
            </w:pPr>
            <w:r w:rsidRPr="00D97E5A">
              <w:t>o Fabricante</w:t>
            </w:r>
          </w:p>
        </w:tc>
      </w:tr>
      <w:tr w:rsidR="00D97E5A" w:rsidRPr="00D97E5A" w14:paraId="350E191C"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C1E228" w14:textId="77777777" w:rsidR="00D97E5A" w:rsidRPr="00D97E5A" w:rsidRDefault="00D97E5A" w:rsidP="00C948D5">
            <w:pPr>
              <w:pStyle w:val="Nivel2"/>
            </w:pPr>
            <w:r w:rsidRPr="00D97E5A">
              <w:lastRenderedPageBreak/>
              <w:t>Possuir Rotina de confirmação das notas de medicamentos;</w:t>
            </w:r>
          </w:p>
        </w:tc>
      </w:tr>
      <w:tr w:rsidR="00D97E5A" w:rsidRPr="00D97E5A" w14:paraId="20DFDC9C"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E61552" w14:textId="77777777" w:rsidR="00D97E5A" w:rsidRPr="00D97E5A" w:rsidRDefault="00D97E5A" w:rsidP="00C948D5">
            <w:pPr>
              <w:pStyle w:val="Nivel2"/>
            </w:pPr>
            <w:r w:rsidRPr="00D97E5A">
              <w:t>Possuir rotina de Entrada de Materiais, com no mínimo os seguintes campos:</w:t>
            </w:r>
          </w:p>
          <w:p w14:paraId="2DCCD5F0" w14:textId="77777777" w:rsidR="00D97E5A" w:rsidRPr="00D97E5A" w:rsidRDefault="00D97E5A" w:rsidP="00C948D5">
            <w:pPr>
              <w:pStyle w:val="Nivel2"/>
            </w:pPr>
            <w:r w:rsidRPr="00D97E5A">
              <w:t>o Centro de custo</w:t>
            </w:r>
          </w:p>
          <w:p w14:paraId="26382870" w14:textId="77777777" w:rsidR="00D97E5A" w:rsidRPr="00D97E5A" w:rsidRDefault="00D97E5A" w:rsidP="00C948D5">
            <w:pPr>
              <w:pStyle w:val="Nivel2"/>
            </w:pPr>
            <w:r w:rsidRPr="00D97E5A">
              <w:t>o Fornecedor</w:t>
            </w:r>
          </w:p>
          <w:p w14:paraId="537418C5" w14:textId="77777777" w:rsidR="00D97E5A" w:rsidRPr="00D97E5A" w:rsidRDefault="00D97E5A" w:rsidP="00C948D5">
            <w:pPr>
              <w:pStyle w:val="Nivel2"/>
            </w:pPr>
            <w:r w:rsidRPr="00D97E5A">
              <w:t>o Número da nota</w:t>
            </w:r>
          </w:p>
          <w:p w14:paraId="27E70D5E" w14:textId="77777777" w:rsidR="00D97E5A" w:rsidRPr="00D97E5A" w:rsidRDefault="00D97E5A" w:rsidP="00C948D5">
            <w:pPr>
              <w:pStyle w:val="Nivel2"/>
            </w:pPr>
            <w:r w:rsidRPr="00D97E5A">
              <w:t>o Data de entrada da nota</w:t>
            </w:r>
          </w:p>
          <w:p w14:paraId="65F893C8" w14:textId="77777777" w:rsidR="00D97E5A" w:rsidRPr="00D97E5A" w:rsidRDefault="00D97E5A" w:rsidP="00C948D5">
            <w:pPr>
              <w:pStyle w:val="Nivel2"/>
            </w:pPr>
            <w:r w:rsidRPr="00D97E5A">
              <w:t>oTotal da nota</w:t>
            </w:r>
          </w:p>
          <w:p w14:paraId="0C4A482F" w14:textId="77777777" w:rsidR="00D97E5A" w:rsidRPr="00D97E5A" w:rsidRDefault="00D97E5A" w:rsidP="00C948D5">
            <w:pPr>
              <w:pStyle w:val="Nivel2"/>
            </w:pPr>
            <w:r w:rsidRPr="00D97E5A">
              <w:t>oTotal dos itens</w:t>
            </w:r>
          </w:p>
          <w:p w14:paraId="18BFF577" w14:textId="77777777" w:rsidR="00D97E5A" w:rsidRPr="00D97E5A" w:rsidRDefault="00D97E5A" w:rsidP="00C948D5">
            <w:pPr>
              <w:pStyle w:val="Nivel2"/>
            </w:pPr>
            <w:r w:rsidRPr="00D97E5A">
              <w:t>o Código do material</w:t>
            </w:r>
          </w:p>
          <w:p w14:paraId="17388729" w14:textId="77777777" w:rsidR="00D97E5A" w:rsidRPr="00D97E5A" w:rsidRDefault="00D97E5A" w:rsidP="00C948D5">
            <w:pPr>
              <w:pStyle w:val="Nivel2"/>
            </w:pPr>
            <w:r w:rsidRPr="00D97E5A">
              <w:t>o Código de referencia</w:t>
            </w:r>
          </w:p>
          <w:p w14:paraId="6EA5FAD2" w14:textId="77777777" w:rsidR="00D97E5A" w:rsidRPr="00D97E5A" w:rsidRDefault="00D97E5A" w:rsidP="00C948D5">
            <w:pPr>
              <w:pStyle w:val="Nivel2"/>
            </w:pPr>
            <w:r w:rsidRPr="00D97E5A">
              <w:t>o Descrição da matéria</w:t>
            </w:r>
          </w:p>
          <w:p w14:paraId="70943CB4" w14:textId="77777777" w:rsidR="00D97E5A" w:rsidRPr="00D97E5A" w:rsidRDefault="00D97E5A" w:rsidP="00C948D5">
            <w:pPr>
              <w:pStyle w:val="Nivel2"/>
            </w:pPr>
            <w:r w:rsidRPr="00D97E5A">
              <w:t>o Quantidade</w:t>
            </w:r>
          </w:p>
          <w:p w14:paraId="01E9AD52" w14:textId="77777777" w:rsidR="00D97E5A" w:rsidRPr="00D97E5A" w:rsidRDefault="00D97E5A" w:rsidP="00C948D5">
            <w:pPr>
              <w:pStyle w:val="Nivel2"/>
            </w:pPr>
            <w:r w:rsidRPr="00D97E5A">
              <w:t>o Número do lote</w:t>
            </w:r>
          </w:p>
          <w:p w14:paraId="7CAAD3DD" w14:textId="77777777" w:rsidR="00D97E5A" w:rsidRPr="00D97E5A" w:rsidRDefault="00D97E5A" w:rsidP="00C948D5">
            <w:pPr>
              <w:pStyle w:val="Nivel2"/>
            </w:pPr>
            <w:r w:rsidRPr="00D97E5A">
              <w:t>o Vencimento</w:t>
            </w:r>
          </w:p>
          <w:p w14:paraId="408EC484" w14:textId="77777777" w:rsidR="00D97E5A" w:rsidRPr="00D97E5A" w:rsidRDefault="00D97E5A" w:rsidP="00C948D5">
            <w:pPr>
              <w:pStyle w:val="Nivel2"/>
            </w:pPr>
            <w:r w:rsidRPr="00D97E5A">
              <w:t>o Custo unitário</w:t>
            </w:r>
          </w:p>
          <w:p w14:paraId="4015D6D7" w14:textId="77777777" w:rsidR="00D97E5A" w:rsidRPr="00D97E5A" w:rsidRDefault="00D97E5A" w:rsidP="00C948D5">
            <w:pPr>
              <w:pStyle w:val="Nivel2"/>
            </w:pPr>
            <w:r w:rsidRPr="00D97E5A">
              <w:t>o Código de barras</w:t>
            </w:r>
          </w:p>
        </w:tc>
      </w:tr>
      <w:tr w:rsidR="00D97E5A" w:rsidRPr="00D97E5A" w14:paraId="0E1E6368"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F12BB" w14:textId="77777777" w:rsidR="00D97E5A" w:rsidRPr="00D97E5A" w:rsidRDefault="00D97E5A" w:rsidP="00C948D5">
            <w:pPr>
              <w:pStyle w:val="Nivel2"/>
            </w:pPr>
            <w:r w:rsidRPr="00D97E5A">
              <w:t>Possuir rotina de confirmação das notas de materiais</w:t>
            </w:r>
          </w:p>
        </w:tc>
      </w:tr>
      <w:tr w:rsidR="00D97E5A" w:rsidRPr="00D97E5A" w14:paraId="051A7F01"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D84D98" w14:textId="77777777" w:rsidR="00D97E5A" w:rsidRPr="00D97E5A" w:rsidRDefault="00D97E5A" w:rsidP="00C948D5">
            <w:pPr>
              <w:pStyle w:val="Nivel2"/>
            </w:pPr>
            <w:r w:rsidRPr="00D97E5A">
              <w:t>Possuir Rotina de controlar a dispensação de medicamentos para pacientes, com no mínimo os seguintes campos:</w:t>
            </w:r>
          </w:p>
          <w:p w14:paraId="0B259EA2" w14:textId="77777777" w:rsidR="00D97E5A" w:rsidRPr="00D97E5A" w:rsidRDefault="00D97E5A" w:rsidP="00C948D5">
            <w:pPr>
              <w:pStyle w:val="Nivel2"/>
            </w:pPr>
            <w:r w:rsidRPr="00D97E5A">
              <w:t>o Profissional que receitou o medicamento</w:t>
            </w:r>
          </w:p>
          <w:p w14:paraId="3D435B3C" w14:textId="77777777" w:rsidR="00D97E5A" w:rsidRPr="00D97E5A" w:rsidRDefault="00D97E5A" w:rsidP="00C948D5">
            <w:pPr>
              <w:pStyle w:val="Nivel2"/>
            </w:pPr>
            <w:r w:rsidRPr="00D97E5A">
              <w:t>o Paciente retirou o medicamento</w:t>
            </w:r>
          </w:p>
          <w:p w14:paraId="5C0FD0FB" w14:textId="77777777" w:rsidR="00D97E5A" w:rsidRPr="00D97E5A" w:rsidRDefault="00D97E5A" w:rsidP="00C948D5">
            <w:pPr>
              <w:pStyle w:val="Nivel2"/>
            </w:pPr>
            <w:r w:rsidRPr="00D97E5A">
              <w:t>o Convenio do paciente</w:t>
            </w:r>
          </w:p>
          <w:p w14:paraId="65D11243" w14:textId="77777777" w:rsidR="00D97E5A" w:rsidRPr="00D97E5A" w:rsidRDefault="00D97E5A" w:rsidP="00C948D5">
            <w:pPr>
              <w:pStyle w:val="Nivel2"/>
            </w:pPr>
            <w:r w:rsidRPr="00D97E5A">
              <w:t>o Idade do paciente</w:t>
            </w:r>
          </w:p>
          <w:p w14:paraId="20B66F74" w14:textId="77777777" w:rsidR="00D97E5A" w:rsidRPr="00D97E5A" w:rsidRDefault="00D97E5A" w:rsidP="00C948D5">
            <w:pPr>
              <w:pStyle w:val="Nivel2"/>
            </w:pPr>
            <w:r w:rsidRPr="00D97E5A">
              <w:t>o Observação do paciente</w:t>
            </w:r>
          </w:p>
          <w:p w14:paraId="11DE8A30" w14:textId="77777777" w:rsidR="00D97E5A" w:rsidRPr="00D97E5A" w:rsidRDefault="00D97E5A" w:rsidP="00C948D5">
            <w:pPr>
              <w:pStyle w:val="Nivel2"/>
            </w:pPr>
            <w:r w:rsidRPr="00D97E5A">
              <w:t>o Data/Hora da saída</w:t>
            </w:r>
          </w:p>
          <w:p w14:paraId="21680D22" w14:textId="77777777" w:rsidR="00D97E5A" w:rsidRPr="00D97E5A" w:rsidRDefault="00D97E5A" w:rsidP="00C948D5">
            <w:pPr>
              <w:pStyle w:val="Nivel2"/>
            </w:pPr>
            <w:r w:rsidRPr="00D97E5A">
              <w:t>o Centro de custo da saída</w:t>
            </w:r>
          </w:p>
          <w:p w14:paraId="2FCCA5F2" w14:textId="77777777" w:rsidR="00D97E5A" w:rsidRPr="00D97E5A" w:rsidRDefault="00D97E5A" w:rsidP="00C948D5">
            <w:pPr>
              <w:pStyle w:val="Nivel2"/>
            </w:pPr>
            <w:r w:rsidRPr="00D97E5A">
              <w:t>o Código do medicamento</w:t>
            </w:r>
          </w:p>
          <w:p w14:paraId="59071186" w14:textId="77777777" w:rsidR="00D97E5A" w:rsidRPr="00D97E5A" w:rsidRDefault="00D97E5A" w:rsidP="00C948D5">
            <w:pPr>
              <w:pStyle w:val="Nivel2"/>
            </w:pPr>
            <w:r w:rsidRPr="00D97E5A">
              <w:t>o Descrição do medicamento</w:t>
            </w:r>
          </w:p>
          <w:p w14:paraId="7F382EFF" w14:textId="77777777" w:rsidR="00D97E5A" w:rsidRPr="00D97E5A" w:rsidRDefault="00D97E5A" w:rsidP="00C948D5">
            <w:pPr>
              <w:pStyle w:val="Nivel2"/>
            </w:pPr>
            <w:r w:rsidRPr="00D97E5A">
              <w:t>o Quantidade do medicamento</w:t>
            </w:r>
          </w:p>
          <w:p w14:paraId="296FED5E" w14:textId="77777777" w:rsidR="00D97E5A" w:rsidRPr="00D97E5A" w:rsidRDefault="00D97E5A" w:rsidP="00C948D5">
            <w:pPr>
              <w:pStyle w:val="Nivel2"/>
            </w:pPr>
            <w:r w:rsidRPr="00D97E5A">
              <w:t xml:space="preserve">o Número do lote </w:t>
            </w:r>
          </w:p>
          <w:p w14:paraId="45F1E506" w14:textId="77777777" w:rsidR="00D97E5A" w:rsidRPr="00D97E5A" w:rsidRDefault="00D97E5A" w:rsidP="00C948D5">
            <w:pPr>
              <w:pStyle w:val="Nivel2"/>
            </w:pPr>
            <w:r w:rsidRPr="00D97E5A">
              <w:t>o Quantidade do lote</w:t>
            </w:r>
          </w:p>
          <w:p w14:paraId="6BEBE1A8" w14:textId="77777777" w:rsidR="00D97E5A" w:rsidRPr="00D97E5A" w:rsidRDefault="00D97E5A" w:rsidP="00C948D5">
            <w:pPr>
              <w:pStyle w:val="Nivel2"/>
            </w:pPr>
            <w:r w:rsidRPr="00D97E5A">
              <w:t>o Vencimento do lote</w:t>
            </w:r>
          </w:p>
          <w:p w14:paraId="533CD900" w14:textId="77777777" w:rsidR="00D97E5A" w:rsidRPr="00D97E5A" w:rsidRDefault="00D97E5A" w:rsidP="00C948D5">
            <w:pPr>
              <w:pStyle w:val="Nivel2"/>
            </w:pPr>
            <w:r w:rsidRPr="00D97E5A">
              <w:t>o Data de duração da quantidade retirada</w:t>
            </w:r>
          </w:p>
          <w:p w14:paraId="605DAF49" w14:textId="77777777" w:rsidR="00D97E5A" w:rsidRPr="00D97E5A" w:rsidRDefault="00D97E5A" w:rsidP="00C948D5">
            <w:pPr>
              <w:pStyle w:val="Nivel2"/>
            </w:pPr>
            <w:r w:rsidRPr="00D97E5A">
              <w:t>o Opção de marcar se é receita continua</w:t>
            </w:r>
          </w:p>
        </w:tc>
      </w:tr>
      <w:tr w:rsidR="00D97E5A" w:rsidRPr="00D97E5A" w14:paraId="78679249"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870A06" w14:textId="77777777" w:rsidR="00D97E5A" w:rsidRPr="00D97E5A" w:rsidRDefault="00D97E5A" w:rsidP="00C948D5">
            <w:pPr>
              <w:pStyle w:val="Nivel2"/>
            </w:pPr>
            <w:r w:rsidRPr="00D97E5A">
              <w:t>Possuir Rotina de Estorno da dispensação de Medicamentos para pacientes, com filtro pela data de saída do medicamento e com no mínimo os seguintes campos:</w:t>
            </w:r>
          </w:p>
          <w:p w14:paraId="2B987F04" w14:textId="77777777" w:rsidR="00D97E5A" w:rsidRPr="00D97E5A" w:rsidRDefault="00D97E5A" w:rsidP="00C948D5">
            <w:pPr>
              <w:pStyle w:val="Nivel2"/>
            </w:pPr>
            <w:r w:rsidRPr="00D97E5A">
              <w:t>o Data/Hora do estorno</w:t>
            </w:r>
          </w:p>
          <w:p w14:paraId="144D9971" w14:textId="77777777" w:rsidR="00D97E5A" w:rsidRPr="00D97E5A" w:rsidRDefault="00D97E5A" w:rsidP="00C948D5">
            <w:pPr>
              <w:pStyle w:val="Nivel2"/>
            </w:pPr>
            <w:r w:rsidRPr="00D97E5A">
              <w:t>o Usuário que realizou o estorno</w:t>
            </w:r>
          </w:p>
          <w:p w14:paraId="0004477E" w14:textId="77777777" w:rsidR="00D97E5A" w:rsidRPr="00D97E5A" w:rsidRDefault="00D97E5A" w:rsidP="00C948D5">
            <w:pPr>
              <w:pStyle w:val="Nivel2"/>
            </w:pPr>
            <w:r w:rsidRPr="00D97E5A">
              <w:t>o Justificativa do estorno</w:t>
            </w:r>
          </w:p>
          <w:p w14:paraId="3F374C2B" w14:textId="77777777" w:rsidR="00D97E5A" w:rsidRPr="00D97E5A" w:rsidRDefault="00D97E5A" w:rsidP="00C948D5">
            <w:pPr>
              <w:pStyle w:val="Nivel2"/>
            </w:pPr>
            <w:r w:rsidRPr="00D97E5A">
              <w:t>o Cupom a ser estornado</w:t>
            </w:r>
          </w:p>
          <w:p w14:paraId="4771EB95" w14:textId="77777777" w:rsidR="00D97E5A" w:rsidRPr="00D97E5A" w:rsidRDefault="00D97E5A" w:rsidP="00C948D5">
            <w:pPr>
              <w:pStyle w:val="Nivel2"/>
            </w:pPr>
            <w:r w:rsidRPr="00D97E5A">
              <w:t>o Quantidade a ser estornada</w:t>
            </w:r>
          </w:p>
        </w:tc>
      </w:tr>
      <w:tr w:rsidR="00D97E5A" w:rsidRPr="00D97E5A" w14:paraId="57E1BA7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63EE96" w14:textId="77777777" w:rsidR="00D97E5A" w:rsidRPr="00D97E5A" w:rsidRDefault="00D97E5A" w:rsidP="00C948D5">
            <w:pPr>
              <w:pStyle w:val="Nivel2"/>
            </w:pPr>
            <w:r w:rsidRPr="00D97E5A">
              <w:t>Possuir Rotina de Controlar a dispensação de Materiais, com no mínimo os seguintes campos:</w:t>
            </w:r>
          </w:p>
          <w:p w14:paraId="6CC4B1E7" w14:textId="77777777" w:rsidR="00D97E5A" w:rsidRPr="00D97E5A" w:rsidRDefault="00D97E5A" w:rsidP="00C948D5">
            <w:pPr>
              <w:pStyle w:val="Nivel2"/>
            </w:pPr>
            <w:r w:rsidRPr="00D97E5A">
              <w:lastRenderedPageBreak/>
              <w:t>o Paciente que retirou o material ou profissional que retirou o material</w:t>
            </w:r>
          </w:p>
          <w:p w14:paraId="50E9DAB6" w14:textId="77777777" w:rsidR="00D97E5A" w:rsidRPr="00D97E5A" w:rsidRDefault="00D97E5A" w:rsidP="00C948D5">
            <w:pPr>
              <w:pStyle w:val="Nivel2"/>
            </w:pPr>
            <w:r w:rsidRPr="00D97E5A">
              <w:t xml:space="preserve">o Observação </w:t>
            </w:r>
          </w:p>
          <w:p w14:paraId="36785242" w14:textId="77777777" w:rsidR="00D97E5A" w:rsidRPr="00D97E5A" w:rsidRDefault="00D97E5A" w:rsidP="00C948D5">
            <w:pPr>
              <w:pStyle w:val="Nivel2"/>
            </w:pPr>
            <w:r w:rsidRPr="00D97E5A">
              <w:t>o Centro de custo de saída do material</w:t>
            </w:r>
          </w:p>
          <w:p w14:paraId="40F87529" w14:textId="77777777" w:rsidR="00D97E5A" w:rsidRPr="00D97E5A" w:rsidRDefault="00D97E5A" w:rsidP="00C948D5">
            <w:pPr>
              <w:pStyle w:val="Nivel2"/>
            </w:pPr>
            <w:r w:rsidRPr="00D97E5A">
              <w:t>o Data/Hora da saída</w:t>
            </w:r>
          </w:p>
          <w:p w14:paraId="16B36ECD" w14:textId="77777777" w:rsidR="00D97E5A" w:rsidRPr="00D97E5A" w:rsidRDefault="00D97E5A" w:rsidP="00C948D5">
            <w:pPr>
              <w:pStyle w:val="Nivel2"/>
            </w:pPr>
            <w:r w:rsidRPr="00D97E5A">
              <w:t>o Código do material</w:t>
            </w:r>
          </w:p>
          <w:p w14:paraId="7CAE7E31" w14:textId="77777777" w:rsidR="00D97E5A" w:rsidRPr="00D97E5A" w:rsidRDefault="00D97E5A" w:rsidP="00C948D5">
            <w:pPr>
              <w:pStyle w:val="Nivel2"/>
            </w:pPr>
            <w:r w:rsidRPr="00D97E5A">
              <w:t>o Código de referência do material</w:t>
            </w:r>
          </w:p>
          <w:p w14:paraId="4D2C2831" w14:textId="77777777" w:rsidR="00D97E5A" w:rsidRPr="00D97E5A" w:rsidRDefault="00D97E5A" w:rsidP="00C948D5">
            <w:pPr>
              <w:pStyle w:val="Nivel2"/>
            </w:pPr>
            <w:r w:rsidRPr="00D97E5A">
              <w:t>o Descrição do material</w:t>
            </w:r>
          </w:p>
          <w:p w14:paraId="320ECC86" w14:textId="77777777" w:rsidR="00D97E5A" w:rsidRPr="00D97E5A" w:rsidRDefault="00D97E5A" w:rsidP="00C948D5">
            <w:pPr>
              <w:pStyle w:val="Nivel2"/>
            </w:pPr>
            <w:r w:rsidRPr="00D97E5A">
              <w:t xml:space="preserve">o Número do lote </w:t>
            </w:r>
          </w:p>
          <w:p w14:paraId="7CC8F9A8" w14:textId="77777777" w:rsidR="00D97E5A" w:rsidRPr="00D97E5A" w:rsidRDefault="00D97E5A" w:rsidP="00C948D5">
            <w:pPr>
              <w:pStyle w:val="Nivel2"/>
            </w:pPr>
            <w:r w:rsidRPr="00D97E5A">
              <w:t>o Quantidade</w:t>
            </w:r>
          </w:p>
          <w:p w14:paraId="451E9F16" w14:textId="77777777" w:rsidR="00D97E5A" w:rsidRPr="00D97E5A" w:rsidRDefault="00D97E5A" w:rsidP="00C948D5">
            <w:pPr>
              <w:pStyle w:val="Nivel2"/>
            </w:pPr>
            <w:r w:rsidRPr="00D97E5A">
              <w:t>o Vencimento</w:t>
            </w:r>
          </w:p>
          <w:p w14:paraId="42C9EEFA" w14:textId="77777777" w:rsidR="00D97E5A" w:rsidRPr="00D97E5A" w:rsidRDefault="00D97E5A" w:rsidP="00C948D5">
            <w:pPr>
              <w:pStyle w:val="Nivel2"/>
            </w:pPr>
            <w:r w:rsidRPr="00D97E5A">
              <w:t>o Efetuar saída para paciente</w:t>
            </w:r>
          </w:p>
        </w:tc>
      </w:tr>
      <w:tr w:rsidR="00D97E5A" w:rsidRPr="00D97E5A" w14:paraId="580611C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BA8826" w14:textId="77777777" w:rsidR="00D97E5A" w:rsidRPr="00D97E5A" w:rsidRDefault="00D97E5A" w:rsidP="00C948D5">
            <w:pPr>
              <w:pStyle w:val="Nivel2"/>
            </w:pPr>
            <w:r w:rsidRPr="00D97E5A">
              <w:lastRenderedPageBreak/>
              <w:t>Possuir Rotina de Estorno da dispensação de Materiais para pacientes, com filtro pela data de saída do material e com no mínimo os seguintes campos:</w:t>
            </w:r>
          </w:p>
          <w:p w14:paraId="5405E063" w14:textId="77777777" w:rsidR="00D97E5A" w:rsidRPr="00D97E5A" w:rsidRDefault="00D97E5A" w:rsidP="00C948D5">
            <w:pPr>
              <w:pStyle w:val="Nivel2"/>
            </w:pPr>
            <w:r w:rsidRPr="00D97E5A">
              <w:t>o Data/Hora do estorno</w:t>
            </w:r>
          </w:p>
          <w:p w14:paraId="007E13DB" w14:textId="77777777" w:rsidR="00D97E5A" w:rsidRPr="00D97E5A" w:rsidRDefault="00D97E5A" w:rsidP="00C948D5">
            <w:pPr>
              <w:pStyle w:val="Nivel2"/>
            </w:pPr>
            <w:r w:rsidRPr="00D97E5A">
              <w:t>o Usuário que realizou o estorno</w:t>
            </w:r>
          </w:p>
          <w:p w14:paraId="7FCC5C85" w14:textId="77777777" w:rsidR="00D97E5A" w:rsidRPr="00D97E5A" w:rsidRDefault="00D97E5A" w:rsidP="00C948D5">
            <w:pPr>
              <w:pStyle w:val="Nivel2"/>
            </w:pPr>
            <w:r w:rsidRPr="00D97E5A">
              <w:t>o Justificativa do estorno</w:t>
            </w:r>
          </w:p>
          <w:p w14:paraId="5E0661B6" w14:textId="77777777" w:rsidR="00D97E5A" w:rsidRPr="00D97E5A" w:rsidRDefault="00D97E5A" w:rsidP="00C948D5">
            <w:pPr>
              <w:pStyle w:val="Nivel2"/>
            </w:pPr>
            <w:r w:rsidRPr="00D97E5A">
              <w:t>o Cupom a ser estornado</w:t>
            </w:r>
          </w:p>
          <w:p w14:paraId="35DF7130" w14:textId="77777777" w:rsidR="00D97E5A" w:rsidRPr="00D97E5A" w:rsidRDefault="00D97E5A" w:rsidP="00C948D5">
            <w:pPr>
              <w:pStyle w:val="Nivel2"/>
            </w:pPr>
            <w:r w:rsidRPr="00D97E5A">
              <w:t>o Quantidade a ser estornada;</w:t>
            </w:r>
          </w:p>
        </w:tc>
      </w:tr>
      <w:tr w:rsidR="00D97E5A" w:rsidRPr="00D97E5A" w14:paraId="1DE58987"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E418B6" w14:textId="77777777" w:rsidR="00D97E5A" w:rsidRPr="00D97E5A" w:rsidRDefault="00D97E5A" w:rsidP="00C948D5">
            <w:pPr>
              <w:pStyle w:val="Nivel2"/>
            </w:pPr>
            <w:r w:rsidRPr="00D97E5A">
              <w:t>Possuir Rotina de Saída de medicamentos manipulados com no mínimo os seguintes campos:</w:t>
            </w:r>
          </w:p>
          <w:p w14:paraId="78950B21" w14:textId="77777777" w:rsidR="00D97E5A" w:rsidRPr="00D97E5A" w:rsidRDefault="00D97E5A" w:rsidP="00C948D5">
            <w:pPr>
              <w:pStyle w:val="Nivel2"/>
            </w:pPr>
            <w:r w:rsidRPr="00D97E5A">
              <w:t>o Paciente</w:t>
            </w:r>
          </w:p>
          <w:p w14:paraId="08D8EB80" w14:textId="77777777" w:rsidR="00D97E5A" w:rsidRPr="00D97E5A" w:rsidRDefault="00D97E5A" w:rsidP="00C948D5">
            <w:pPr>
              <w:pStyle w:val="Nivel2"/>
            </w:pPr>
            <w:r w:rsidRPr="00D97E5A">
              <w:t xml:space="preserve">o Quantidade </w:t>
            </w:r>
          </w:p>
          <w:p w14:paraId="04CF4061" w14:textId="77777777" w:rsidR="00D97E5A" w:rsidRPr="00D97E5A" w:rsidRDefault="00D97E5A" w:rsidP="00C948D5">
            <w:pPr>
              <w:pStyle w:val="Nivel2"/>
            </w:pPr>
            <w:r w:rsidRPr="00D97E5A">
              <w:t>o Manipulado</w:t>
            </w:r>
          </w:p>
        </w:tc>
      </w:tr>
      <w:tr w:rsidR="00D97E5A" w:rsidRPr="00D97E5A" w14:paraId="04A84EDD"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9D40B" w14:textId="77777777" w:rsidR="00D97E5A" w:rsidRPr="00D97E5A" w:rsidRDefault="00D97E5A" w:rsidP="00C948D5">
            <w:pPr>
              <w:pStyle w:val="Nivel2"/>
            </w:pPr>
            <w:r w:rsidRPr="00D97E5A">
              <w:t>Possuir Rotina de Consulta de estoque de medicamentos;</w:t>
            </w:r>
          </w:p>
        </w:tc>
      </w:tr>
      <w:tr w:rsidR="00D97E5A" w:rsidRPr="00D97E5A" w14:paraId="65AC9D3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E635D9" w14:textId="77777777" w:rsidR="00D97E5A" w:rsidRPr="00D97E5A" w:rsidRDefault="00D97E5A" w:rsidP="00C948D5">
            <w:pPr>
              <w:pStyle w:val="Nivel2"/>
            </w:pPr>
            <w:r w:rsidRPr="00D97E5A">
              <w:t>Possuir Rotina de Consulta de Estoque de Materiais;</w:t>
            </w:r>
          </w:p>
        </w:tc>
      </w:tr>
      <w:tr w:rsidR="00D97E5A" w:rsidRPr="00D97E5A" w14:paraId="62804087"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77F6D" w14:textId="77777777" w:rsidR="00D97E5A" w:rsidRPr="00D97E5A" w:rsidRDefault="00D97E5A" w:rsidP="00C948D5">
            <w:pPr>
              <w:pStyle w:val="Nivel2"/>
            </w:pPr>
            <w:r w:rsidRPr="00D97E5A">
              <w:t>Permitir que sistema faça a autenticação do usuário (paciente) através de sua impressão digital (biometria) quando da retirada de medicamentos.</w:t>
            </w:r>
          </w:p>
        </w:tc>
      </w:tr>
      <w:tr w:rsidR="00D97E5A" w:rsidRPr="00D97E5A" w14:paraId="27451AF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386344" w14:textId="77777777" w:rsidR="00D97E5A" w:rsidRPr="00D97E5A" w:rsidRDefault="00D97E5A" w:rsidP="00C948D5">
            <w:pPr>
              <w:pStyle w:val="Nivel2"/>
            </w:pPr>
            <w:r w:rsidRPr="00D97E5A">
              <w:t>Permitir que na dispensação de medicamento seja sugerido a entrega dos medicamentos que possuam o lote mais antigo.</w:t>
            </w:r>
          </w:p>
        </w:tc>
      </w:tr>
      <w:tr w:rsidR="00D97E5A" w:rsidRPr="00D97E5A" w14:paraId="021F5AB1"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27777B" w14:textId="77777777" w:rsidR="00D97E5A" w:rsidRPr="00D97E5A" w:rsidRDefault="00D97E5A" w:rsidP="00C948D5">
            <w:pPr>
              <w:pStyle w:val="Nivel2"/>
            </w:pPr>
            <w:r w:rsidRPr="00D97E5A">
              <w:t>Permitir que na entrega de medicamentos ao usuário (paciente) o sistema identifique as datas que o mesmo retirou medicamento na rede municipal de saúde, e quais medicamentos foram retirados.</w:t>
            </w:r>
          </w:p>
        </w:tc>
      </w:tr>
      <w:tr w:rsidR="00D97E5A" w:rsidRPr="00D97E5A" w14:paraId="3FBF50AD"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E6E3D6" w14:textId="77777777" w:rsidR="00D97E5A" w:rsidRPr="00D97E5A" w:rsidRDefault="00D97E5A" w:rsidP="00C948D5">
            <w:pPr>
              <w:pStyle w:val="Nivel2"/>
            </w:pPr>
            <w:r w:rsidRPr="00D97E5A">
              <w:t>Permitir emitir, na dispensação de medicamento, um aviso em tela, que o paciente já retirou o mesmo medicamento num período (dias) que deva ser definido pelo usuário do sistema.</w:t>
            </w:r>
          </w:p>
        </w:tc>
      </w:tr>
      <w:tr w:rsidR="00D97E5A" w:rsidRPr="00D97E5A" w14:paraId="34C13548"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6D5B4" w14:textId="77777777" w:rsidR="00D97E5A" w:rsidRPr="00D97E5A" w:rsidRDefault="00D97E5A" w:rsidP="00C948D5">
            <w:pPr>
              <w:pStyle w:val="Nivel2"/>
            </w:pPr>
            <w:r w:rsidRPr="00D97E5A">
              <w:t>Emitir um comprovante de entrega de medicamentos para ser assinado pelo usuário (paciente) contendo a unidade, a data, o medicamento, a quantidade, identificação do atendente.</w:t>
            </w:r>
          </w:p>
        </w:tc>
      </w:tr>
      <w:tr w:rsidR="00D97E5A" w:rsidRPr="00D97E5A" w14:paraId="0BF4E8AC"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25CB4B" w14:textId="77777777" w:rsidR="00D97E5A" w:rsidRPr="00D97E5A" w:rsidRDefault="00D97E5A" w:rsidP="00C948D5">
            <w:pPr>
              <w:pStyle w:val="Nivel2"/>
            </w:pPr>
            <w:r w:rsidRPr="00D97E5A">
              <w:t>Permitir que a unidade configure se deseja ou não a emissão do comprovante de entrega dos medicamentos, bem como os dizeres de rodapé do referido cupom.</w:t>
            </w:r>
          </w:p>
        </w:tc>
      </w:tr>
      <w:tr w:rsidR="00D97E5A" w:rsidRPr="00D97E5A" w14:paraId="77C256E6"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EBBAA" w14:textId="77777777" w:rsidR="00D97E5A" w:rsidRPr="00D97E5A" w:rsidRDefault="00D97E5A" w:rsidP="00C948D5">
            <w:pPr>
              <w:pStyle w:val="Nivel2"/>
            </w:pPr>
            <w:r w:rsidRPr="00D97E5A">
              <w:t xml:space="preserve">Emitir sugestão de compra/reposição de estoque de medicamentos. </w:t>
            </w:r>
          </w:p>
        </w:tc>
      </w:tr>
      <w:tr w:rsidR="00D97E5A" w:rsidRPr="00D97E5A" w14:paraId="3236E473"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8CB634" w14:textId="77777777" w:rsidR="00D97E5A" w:rsidRPr="00D97E5A" w:rsidRDefault="00D97E5A" w:rsidP="00C948D5">
            <w:pPr>
              <w:pStyle w:val="Nivel2"/>
            </w:pPr>
            <w:r w:rsidRPr="00D97E5A">
              <w:t>Permitir que o sistema faça a impressão de etiquetas com código de barras dos medicamentos, para que seja possível rastrear pelo código de barras a descrição do medicamento e a data de vencimento;</w:t>
            </w:r>
          </w:p>
        </w:tc>
      </w:tr>
      <w:tr w:rsidR="00D97E5A" w:rsidRPr="00D97E5A" w14:paraId="78E5835D"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E6D77B" w14:textId="77777777" w:rsidR="00D97E5A" w:rsidRPr="00D97E5A" w:rsidRDefault="00D97E5A" w:rsidP="00C948D5">
            <w:pPr>
              <w:pStyle w:val="Nivel2"/>
            </w:pPr>
            <w:r w:rsidRPr="00D97E5A">
              <w:t>Permitir que o sistema possa fazer a saída de medicamento pelo código de barras impresso, no item anterior.</w:t>
            </w:r>
          </w:p>
        </w:tc>
      </w:tr>
      <w:tr w:rsidR="00D97E5A" w:rsidRPr="00D97E5A" w14:paraId="0E496AB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ED8664" w14:textId="77777777" w:rsidR="00D97E5A" w:rsidRPr="00D97E5A" w:rsidRDefault="00D97E5A" w:rsidP="00C948D5">
            <w:pPr>
              <w:pStyle w:val="Nivel2"/>
            </w:pPr>
            <w:r w:rsidRPr="00D97E5A">
              <w:lastRenderedPageBreak/>
              <w:t xml:space="preserve">Permitir cadastrar laudo para solicitação/autorização de medicamentos de dispensação excepcional e estratégicos (LME). </w:t>
            </w:r>
          </w:p>
        </w:tc>
      </w:tr>
      <w:tr w:rsidR="00D97E5A" w:rsidRPr="00D97E5A" w14:paraId="51B16ECF"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8EE344" w14:textId="77777777" w:rsidR="00D97E5A" w:rsidRPr="00D97E5A" w:rsidRDefault="00D97E5A" w:rsidP="00C948D5">
            <w:pPr>
              <w:pStyle w:val="Nivel2"/>
            </w:pPr>
            <w:r w:rsidRPr="00D97E5A">
              <w:t>Permitir fazer os cruzamentos de CID com os medicamentos do LME.</w:t>
            </w:r>
          </w:p>
        </w:tc>
      </w:tr>
      <w:tr w:rsidR="00D97E5A" w:rsidRPr="00D97E5A" w14:paraId="33C87959"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F4E380" w14:textId="77777777" w:rsidR="00D97E5A" w:rsidRPr="00D97E5A" w:rsidRDefault="00D97E5A" w:rsidP="00C948D5">
            <w:pPr>
              <w:pStyle w:val="Nivel2"/>
            </w:pPr>
            <w:r w:rsidRPr="00D97E5A">
              <w:t>Permitir gerar o relatório do LME conforme padrão do Ministério da Saúde.</w:t>
            </w:r>
          </w:p>
        </w:tc>
      </w:tr>
      <w:tr w:rsidR="00D97E5A" w:rsidRPr="00D97E5A" w14:paraId="432BABEE"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E408A0" w14:textId="77777777" w:rsidR="00D97E5A" w:rsidRPr="00D97E5A" w:rsidRDefault="00D97E5A" w:rsidP="00C948D5">
            <w:pPr>
              <w:pStyle w:val="Nivel2"/>
            </w:pPr>
            <w:r w:rsidRPr="00D97E5A">
              <w:t>Permitir dar entrada nos medicamentos de origem do LME, informando o nome do paciente e retornando todos os medicamentos previamente cadastrados no LME.</w:t>
            </w:r>
          </w:p>
        </w:tc>
      </w:tr>
      <w:tr w:rsidR="00D97E5A" w:rsidRPr="00D97E5A" w14:paraId="3E5CF835"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6FA013" w14:textId="77777777" w:rsidR="00D97E5A" w:rsidRPr="00D97E5A" w:rsidRDefault="00D97E5A" w:rsidP="00C948D5">
            <w:pPr>
              <w:pStyle w:val="Nivel2"/>
            </w:pPr>
            <w:r w:rsidRPr="00D97E5A">
              <w:t>Permitir cadastrar laudo para solicitação/autorização de medicamentos de dispensação excepcional e estratégicos(LME).</w:t>
            </w:r>
          </w:p>
        </w:tc>
      </w:tr>
      <w:tr w:rsidR="00D97E5A" w:rsidRPr="00D97E5A" w14:paraId="2797FB4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AAD41C" w14:textId="77777777" w:rsidR="00D97E5A" w:rsidRPr="00D97E5A" w:rsidRDefault="00D97E5A" w:rsidP="00C948D5">
            <w:pPr>
              <w:pStyle w:val="Nivel2"/>
            </w:pPr>
            <w:r w:rsidRPr="00D97E5A">
              <w:t>Permitir dar saídas nos medicamentos do LME informando o nome do paciente e retornando todos os medicamentos que estão sendo entregues, conforme cadastro prévio de entrada de medicamentos do LME.</w:t>
            </w:r>
          </w:p>
        </w:tc>
      </w:tr>
      <w:tr w:rsidR="00D97E5A" w:rsidRPr="00D97E5A" w14:paraId="5F17C284"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8ED897" w14:textId="77777777" w:rsidR="00D97E5A" w:rsidRPr="00D97E5A" w:rsidRDefault="00D97E5A" w:rsidP="00C948D5">
            <w:pPr>
              <w:pStyle w:val="Nivel2"/>
            </w:pPr>
            <w:r w:rsidRPr="00D97E5A">
              <w:t xml:space="preserve">Permitir efetuar consulta dos LME para visualizar a situação de cada laudo (em que mês se encontra: 1º, 2º ou 3º mês). </w:t>
            </w:r>
          </w:p>
        </w:tc>
      </w:tr>
      <w:tr w:rsidR="00D97E5A" w:rsidRPr="00D97E5A" w14:paraId="3FC18CF0"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8E1B7E" w14:textId="77777777" w:rsidR="00D97E5A" w:rsidRPr="00D97E5A" w:rsidRDefault="00D97E5A" w:rsidP="00C948D5">
            <w:pPr>
              <w:pStyle w:val="Nivel2"/>
            </w:pPr>
            <w:r w:rsidRPr="00D97E5A">
              <w:t>Permitir rotina de ajuste de estoque, informando motivo da baixa, descrição do medicamento, identificação do usuário que realizou o ajuste.</w:t>
            </w:r>
          </w:p>
        </w:tc>
      </w:tr>
      <w:tr w:rsidR="00D97E5A" w:rsidRPr="00D97E5A" w14:paraId="1ECA1DC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896B2" w14:textId="77777777" w:rsidR="00D97E5A" w:rsidRPr="00D97E5A" w:rsidRDefault="00D97E5A" w:rsidP="00C948D5">
            <w:pPr>
              <w:pStyle w:val="Nivel2"/>
            </w:pPr>
            <w:r w:rsidRPr="00D97E5A">
              <w:t>Possuir relatórios de entrada e saída de medicamentos.</w:t>
            </w:r>
          </w:p>
        </w:tc>
      </w:tr>
      <w:tr w:rsidR="00D97E5A" w:rsidRPr="00D97E5A" w14:paraId="33B5B850"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44EF4" w14:textId="77777777" w:rsidR="00D97E5A" w:rsidRPr="00D97E5A" w:rsidRDefault="00D97E5A" w:rsidP="00C948D5">
            <w:pPr>
              <w:pStyle w:val="Nivel2"/>
            </w:pPr>
            <w:r w:rsidRPr="00D97E5A">
              <w:t>Possuir relatório que identifique o usuário que efetuou a entrega de medicamento.</w:t>
            </w:r>
          </w:p>
        </w:tc>
      </w:tr>
      <w:tr w:rsidR="00D97E5A" w:rsidRPr="00D97E5A" w14:paraId="2D6D665E"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6CAE73" w14:textId="77777777" w:rsidR="00D97E5A" w:rsidRPr="00D97E5A" w:rsidRDefault="00D97E5A" w:rsidP="00C948D5">
            <w:pPr>
              <w:pStyle w:val="Nivel2"/>
            </w:pPr>
            <w:r w:rsidRPr="00D97E5A">
              <w:t>Permitir que na entrega do medicamento ao paciente o sistema informe se o paciente possui vacina atrasada, se possui exame realizado não entregue.</w:t>
            </w:r>
          </w:p>
        </w:tc>
      </w:tr>
      <w:tr w:rsidR="00D97E5A" w:rsidRPr="00D97E5A" w14:paraId="7A8C3CE4"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CEFE6" w14:textId="77777777" w:rsidR="00D97E5A" w:rsidRPr="00D97E5A" w:rsidRDefault="00D97E5A" w:rsidP="00C948D5">
            <w:pPr>
              <w:pStyle w:val="Nivel2"/>
            </w:pPr>
            <w:r w:rsidRPr="00D97E5A">
              <w:t>Permitir que na entrega de medicamento o sistema informe se o paciente for mulher acima de 55 anos e mais de um ano que não faz coleta de Papanicolau.</w:t>
            </w:r>
          </w:p>
        </w:tc>
      </w:tr>
      <w:tr w:rsidR="00D97E5A" w:rsidRPr="00D97E5A" w14:paraId="0107F380"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8FE12" w14:textId="77777777" w:rsidR="00D97E5A" w:rsidRPr="00D97E5A" w:rsidRDefault="00D97E5A" w:rsidP="00C948D5">
            <w:pPr>
              <w:pStyle w:val="Nivel2"/>
            </w:pPr>
            <w:r w:rsidRPr="00D97E5A">
              <w:t>Permitir gerar relatório com saída de medicamento informando quem foi o funcionário que entregou o medicamento ao paciente.</w:t>
            </w:r>
          </w:p>
        </w:tc>
      </w:tr>
      <w:tr w:rsidR="00D97E5A" w:rsidRPr="00D97E5A" w14:paraId="2C3F0B95"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152BD3" w14:textId="77777777" w:rsidR="00D97E5A" w:rsidRPr="00D97E5A" w:rsidRDefault="00D97E5A" w:rsidP="00C948D5">
            <w:pPr>
              <w:pStyle w:val="Nivel2"/>
            </w:pPr>
            <w:r w:rsidRPr="00D97E5A">
              <w:t>Permitir que o sistema envie mensagens automaticamente para o paciente através de SMS (torpedo), quando do atraso da retirada de medicamentos previamente agendados.</w:t>
            </w:r>
          </w:p>
        </w:tc>
      </w:tr>
      <w:tr w:rsidR="00D97E5A" w:rsidRPr="00D97E5A" w14:paraId="3D668205"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C0E83" w14:textId="77777777" w:rsidR="00D97E5A" w:rsidRPr="00D97E5A" w:rsidRDefault="00D97E5A" w:rsidP="00C948D5">
            <w:pPr>
              <w:pStyle w:val="Nivel2"/>
            </w:pPr>
            <w:r w:rsidRPr="00D97E5A">
              <w:t>Permitir que no ato da entrega do medicamento o sistema informe em tela as seguintes ocorrências:</w:t>
            </w:r>
          </w:p>
          <w:p w14:paraId="28B57C57" w14:textId="77777777" w:rsidR="00D97E5A" w:rsidRPr="00D97E5A" w:rsidRDefault="00D97E5A" w:rsidP="00C948D5">
            <w:pPr>
              <w:pStyle w:val="Nivel2"/>
            </w:pPr>
            <w:r w:rsidRPr="00D97E5A">
              <w:t>o paciente com vacina atrasada;</w:t>
            </w:r>
          </w:p>
          <w:p w14:paraId="556FCF09" w14:textId="77777777" w:rsidR="00D97E5A" w:rsidRPr="00D97E5A" w:rsidRDefault="00D97E5A" w:rsidP="00C948D5">
            <w:pPr>
              <w:pStyle w:val="Nivel2"/>
            </w:pPr>
            <w:r w:rsidRPr="00D97E5A">
              <w:t>o paciente com resultado de exames disponíveis para retirada;</w:t>
            </w:r>
          </w:p>
        </w:tc>
      </w:tr>
      <w:tr w:rsidR="00D97E5A" w:rsidRPr="00D97E5A" w14:paraId="54F5093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6D1A2" w14:textId="77777777" w:rsidR="00D97E5A" w:rsidRPr="00D97E5A" w:rsidRDefault="00D97E5A" w:rsidP="00C948D5">
            <w:pPr>
              <w:pStyle w:val="Nivel2"/>
            </w:pPr>
            <w:r w:rsidRPr="00D97E5A">
              <w:t>Emitir relatório de saída dos medicamentos por profissional solicitante.</w:t>
            </w:r>
          </w:p>
        </w:tc>
      </w:tr>
      <w:tr w:rsidR="00D97E5A" w:rsidRPr="00D97E5A" w14:paraId="2DD43910"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6E98BB" w14:textId="77777777" w:rsidR="00D97E5A" w:rsidRPr="00D97E5A" w:rsidRDefault="00D97E5A" w:rsidP="00C948D5">
            <w:pPr>
              <w:pStyle w:val="Nivel2"/>
            </w:pPr>
            <w:r w:rsidRPr="00D97E5A">
              <w:t xml:space="preserve">Possuir Rotina de gerar o balancete Mensal de: </w:t>
            </w:r>
          </w:p>
          <w:p w14:paraId="48E62868" w14:textId="77777777" w:rsidR="00D97E5A" w:rsidRPr="00D97E5A" w:rsidRDefault="00D97E5A" w:rsidP="00C948D5">
            <w:pPr>
              <w:pStyle w:val="Nivel2"/>
            </w:pPr>
            <w:r w:rsidRPr="00D97E5A">
              <w:t>o Custo por lote;</w:t>
            </w:r>
          </w:p>
          <w:p w14:paraId="40A8FBE4" w14:textId="77777777" w:rsidR="00D97E5A" w:rsidRPr="00D97E5A" w:rsidRDefault="00D97E5A" w:rsidP="00C948D5">
            <w:pPr>
              <w:pStyle w:val="Nivel2"/>
            </w:pPr>
            <w:r w:rsidRPr="00D97E5A">
              <w:t>o Custo Médio;</w:t>
            </w:r>
          </w:p>
        </w:tc>
      </w:tr>
      <w:tr w:rsidR="00D97E5A" w:rsidRPr="00D97E5A" w14:paraId="1B78DCE0"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9DEF7B" w14:textId="77777777" w:rsidR="00D97E5A" w:rsidRPr="00D97E5A" w:rsidRDefault="00D97E5A" w:rsidP="00C948D5">
            <w:pPr>
              <w:pStyle w:val="Nivel2"/>
            </w:pPr>
            <w:r w:rsidRPr="00D97E5A">
              <w:t xml:space="preserve">Possuir Rotina de gerar o relatório do Kardex mensal, baseado no balancete mensal; </w:t>
            </w:r>
          </w:p>
          <w:p w14:paraId="62F92543" w14:textId="77777777" w:rsidR="00D97E5A" w:rsidRPr="00D97E5A" w:rsidRDefault="00D97E5A" w:rsidP="00C948D5">
            <w:pPr>
              <w:pStyle w:val="Nivel2"/>
            </w:pPr>
            <w:r w:rsidRPr="00D97E5A">
              <w:t>o Medicamento;</w:t>
            </w:r>
          </w:p>
          <w:p w14:paraId="0B17648B" w14:textId="77777777" w:rsidR="00D97E5A" w:rsidRPr="00D97E5A" w:rsidRDefault="00D97E5A" w:rsidP="00C948D5">
            <w:pPr>
              <w:pStyle w:val="Nivel2"/>
            </w:pPr>
            <w:r w:rsidRPr="00D97E5A">
              <w:t>o Material;</w:t>
            </w:r>
          </w:p>
        </w:tc>
      </w:tr>
      <w:tr w:rsidR="00D97E5A" w:rsidRPr="00D97E5A" w14:paraId="76DF49CC"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BE2F95" w14:textId="77777777" w:rsidR="00D97E5A" w:rsidRPr="00D97E5A" w:rsidRDefault="00D97E5A" w:rsidP="00C948D5">
            <w:pPr>
              <w:pStyle w:val="Nivel2"/>
            </w:pPr>
            <w:r w:rsidRPr="00D97E5A">
              <w:t xml:space="preserve">Possuir Rotina para gerar inventario do centro de custo da unidade para manutenção/correção dos itens do Estoque. Com as seguintes etapas do inventario: </w:t>
            </w:r>
          </w:p>
          <w:p w14:paraId="49340F11" w14:textId="77777777" w:rsidR="00D97E5A" w:rsidRPr="00D97E5A" w:rsidRDefault="00D97E5A" w:rsidP="00C948D5">
            <w:pPr>
              <w:pStyle w:val="Nivel2"/>
            </w:pPr>
            <w:r w:rsidRPr="00D97E5A">
              <w:t>o Iniciar um inventário de medicamento, material ou os dois tipos de produto, com opção de selecionar os produtos que serão inventariados ou todos os produtos cadastrados em estoque ou não;</w:t>
            </w:r>
          </w:p>
          <w:p w14:paraId="6D32D1E5" w14:textId="77777777" w:rsidR="00D97E5A" w:rsidRPr="00D97E5A" w:rsidRDefault="00D97E5A" w:rsidP="00C948D5">
            <w:pPr>
              <w:pStyle w:val="Nivel2"/>
            </w:pPr>
            <w:r w:rsidRPr="00D97E5A">
              <w:t>o Inserir no inventário criado os profissionais que farão parte do inventario, tendo obrigatoriamente um responsável e quantos contadores forem necessários;</w:t>
            </w:r>
          </w:p>
          <w:p w14:paraId="51AB2C69" w14:textId="77777777" w:rsidR="00D97E5A" w:rsidRPr="00D97E5A" w:rsidRDefault="00D97E5A" w:rsidP="00C948D5">
            <w:pPr>
              <w:pStyle w:val="Nivel2"/>
            </w:pPr>
            <w:r w:rsidRPr="00D97E5A">
              <w:lastRenderedPageBreak/>
              <w:t>o Realizar a conferencia dos itens do inventário, após a contagem no estoque físico entrando os valores da contagem no sistema;</w:t>
            </w:r>
          </w:p>
          <w:p w14:paraId="2ED3997A" w14:textId="77777777" w:rsidR="00D97E5A" w:rsidRPr="00D97E5A" w:rsidRDefault="00D97E5A" w:rsidP="00C948D5">
            <w:pPr>
              <w:pStyle w:val="Nivel2"/>
            </w:pPr>
            <w:r w:rsidRPr="00D97E5A">
              <w:t>o Realizar a confirmação dos valores digitados na conferência, selecionando a contagem com os valores corretos;</w:t>
            </w:r>
          </w:p>
          <w:p w14:paraId="06B3B54A" w14:textId="77777777" w:rsidR="00D97E5A" w:rsidRPr="00D97E5A" w:rsidRDefault="00D97E5A" w:rsidP="00C948D5">
            <w:pPr>
              <w:pStyle w:val="Nivel2"/>
            </w:pPr>
            <w:r w:rsidRPr="00D97E5A">
              <w:t>o Realizar o ajuste de estoque, de acordo com os valores informados na confirmação da conferencia;</w:t>
            </w:r>
          </w:p>
          <w:p w14:paraId="373E94CD" w14:textId="77777777" w:rsidR="00D97E5A" w:rsidRPr="00D97E5A" w:rsidRDefault="00D97E5A" w:rsidP="00C948D5">
            <w:pPr>
              <w:pStyle w:val="Nivel2"/>
            </w:pPr>
            <w:r w:rsidRPr="00D97E5A">
              <w:t>o Opção de cancelar o inventário iniciado, enquanto não iniciar o ajuste de estoque;</w:t>
            </w:r>
          </w:p>
        </w:tc>
      </w:tr>
      <w:tr w:rsidR="00D97E5A" w:rsidRPr="00D97E5A" w14:paraId="13A94E06"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1F0254" w14:textId="77777777" w:rsidR="00D97E5A" w:rsidRPr="00D97E5A" w:rsidRDefault="00D97E5A" w:rsidP="00C948D5">
            <w:pPr>
              <w:pStyle w:val="Nivel2"/>
            </w:pPr>
            <w:r w:rsidRPr="00D97E5A">
              <w:lastRenderedPageBreak/>
              <w:t xml:space="preserve">Possuir Rotina de Rastreabilidade dos lotes de medicamentos/Materiais </w:t>
            </w:r>
          </w:p>
        </w:tc>
      </w:tr>
      <w:tr w:rsidR="00D97E5A" w:rsidRPr="00D97E5A" w14:paraId="15C0C127"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2F93F" w14:textId="77777777" w:rsidR="00D97E5A" w:rsidRPr="00D97E5A" w:rsidRDefault="00D97E5A" w:rsidP="00C948D5">
            <w:pPr>
              <w:pStyle w:val="Nivel2"/>
            </w:pPr>
            <w:r w:rsidRPr="00D97E5A">
              <w:t xml:space="preserve">Possuir Rotina de consultar pacientes internados, com opção de imprimir a etiqueta do paciente com os dados do paciente, ala, quarto, leito que o paciente está internado; </w:t>
            </w:r>
          </w:p>
        </w:tc>
      </w:tr>
      <w:tr w:rsidR="00D97E5A" w:rsidRPr="00D97E5A" w14:paraId="14B743D7"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BEB1CA" w14:textId="77777777" w:rsidR="00D97E5A" w:rsidRPr="00D97E5A" w:rsidRDefault="00D97E5A" w:rsidP="00C948D5">
            <w:pPr>
              <w:pStyle w:val="Nivel2"/>
            </w:pPr>
            <w:r w:rsidRPr="00D97E5A">
              <w:t xml:space="preserve">Possuir Rotina de Saída de Medicamentos para pacientes internados </w:t>
            </w:r>
          </w:p>
        </w:tc>
      </w:tr>
      <w:tr w:rsidR="00D97E5A" w:rsidRPr="00D97E5A" w14:paraId="5D992458"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B23E16" w14:textId="77777777" w:rsidR="00D97E5A" w:rsidRPr="00D97E5A" w:rsidRDefault="00D97E5A" w:rsidP="00C948D5">
            <w:pPr>
              <w:pStyle w:val="Nivel2"/>
            </w:pPr>
            <w:r w:rsidRPr="00D97E5A">
              <w:t xml:space="preserve">Possuir Rotina de liberar medicamentos: </w:t>
            </w:r>
          </w:p>
          <w:p w14:paraId="3204A790" w14:textId="77777777" w:rsidR="00D97E5A" w:rsidRPr="00D97E5A" w:rsidRDefault="00D97E5A" w:rsidP="00C948D5">
            <w:pPr>
              <w:pStyle w:val="Nivel2"/>
            </w:pPr>
            <w:r w:rsidRPr="00D97E5A">
              <w:t>oNão padrão para o paciente</w:t>
            </w:r>
          </w:p>
          <w:p w14:paraId="779D036B" w14:textId="77777777" w:rsidR="00D97E5A" w:rsidRPr="00D97E5A" w:rsidRDefault="00D97E5A" w:rsidP="00C948D5">
            <w:pPr>
              <w:pStyle w:val="Nivel2"/>
            </w:pPr>
            <w:r w:rsidRPr="00D97E5A">
              <w:t>o SCIH para o paciente</w:t>
            </w:r>
          </w:p>
        </w:tc>
      </w:tr>
      <w:tr w:rsidR="00D97E5A" w:rsidRPr="00D97E5A" w14:paraId="3D33746B"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142334" w14:textId="77777777" w:rsidR="00D97E5A" w:rsidRPr="00D97E5A" w:rsidRDefault="00D97E5A" w:rsidP="00C948D5">
            <w:pPr>
              <w:pStyle w:val="Nivel2"/>
            </w:pPr>
            <w:r w:rsidRPr="00D97E5A">
              <w:t xml:space="preserve">Possuir Rotina de solicitação de compras, com no mínimo os seguintes campos: </w:t>
            </w:r>
          </w:p>
          <w:p w14:paraId="3A97568F" w14:textId="77777777" w:rsidR="00D97E5A" w:rsidRPr="00D97E5A" w:rsidRDefault="00D97E5A" w:rsidP="00C948D5">
            <w:pPr>
              <w:pStyle w:val="Nivel2"/>
            </w:pPr>
            <w:r w:rsidRPr="00D97E5A">
              <w:t>o Unidade solicitante</w:t>
            </w:r>
          </w:p>
          <w:p w14:paraId="5AE08F87" w14:textId="77777777" w:rsidR="00D97E5A" w:rsidRPr="00D97E5A" w:rsidRDefault="00D97E5A" w:rsidP="00C948D5">
            <w:pPr>
              <w:pStyle w:val="Nivel2"/>
            </w:pPr>
            <w:r w:rsidRPr="00D97E5A">
              <w:t>o Centro de custo solicitante</w:t>
            </w:r>
          </w:p>
          <w:p w14:paraId="73EF173D" w14:textId="77777777" w:rsidR="00D97E5A" w:rsidRPr="00D97E5A" w:rsidRDefault="00D97E5A" w:rsidP="00C948D5">
            <w:pPr>
              <w:pStyle w:val="Nivel2"/>
            </w:pPr>
            <w:r w:rsidRPr="00D97E5A">
              <w:t>o Data da solicitação</w:t>
            </w:r>
          </w:p>
          <w:p w14:paraId="365B8043" w14:textId="77777777" w:rsidR="00D97E5A" w:rsidRPr="00D97E5A" w:rsidRDefault="00D97E5A" w:rsidP="00C948D5">
            <w:pPr>
              <w:pStyle w:val="Nivel2"/>
            </w:pPr>
            <w:r w:rsidRPr="00D97E5A">
              <w:t>o Data que deseja receber</w:t>
            </w:r>
          </w:p>
          <w:p w14:paraId="6F5462FA" w14:textId="77777777" w:rsidR="00D97E5A" w:rsidRPr="00D97E5A" w:rsidRDefault="00D97E5A" w:rsidP="00C948D5">
            <w:pPr>
              <w:pStyle w:val="Nivel2"/>
            </w:pPr>
            <w:r w:rsidRPr="00D97E5A">
              <w:t>o Número da solicitação</w:t>
            </w:r>
          </w:p>
          <w:p w14:paraId="13660C74" w14:textId="77777777" w:rsidR="00D97E5A" w:rsidRPr="00D97E5A" w:rsidRDefault="00D97E5A" w:rsidP="00C948D5">
            <w:pPr>
              <w:pStyle w:val="Nivel2"/>
            </w:pPr>
            <w:r w:rsidRPr="00D97E5A">
              <w:t>o Status do pedido</w:t>
            </w:r>
          </w:p>
          <w:p w14:paraId="4CF88CE4" w14:textId="77777777" w:rsidR="00D97E5A" w:rsidRPr="00D97E5A" w:rsidRDefault="00D97E5A" w:rsidP="00C948D5">
            <w:pPr>
              <w:pStyle w:val="Nivel2"/>
            </w:pPr>
            <w:r w:rsidRPr="00D97E5A">
              <w:t xml:space="preserve">o Em digitação </w:t>
            </w:r>
          </w:p>
          <w:p w14:paraId="7641DCFE" w14:textId="77777777" w:rsidR="00D97E5A" w:rsidRPr="00D97E5A" w:rsidRDefault="00D97E5A" w:rsidP="00C948D5">
            <w:pPr>
              <w:pStyle w:val="Nivel2"/>
            </w:pPr>
            <w:r w:rsidRPr="00D97E5A">
              <w:t xml:space="preserve">o Pedido enviado </w:t>
            </w:r>
          </w:p>
          <w:p w14:paraId="57C7F821" w14:textId="77777777" w:rsidR="00D97E5A" w:rsidRPr="00D97E5A" w:rsidRDefault="00D97E5A" w:rsidP="00C948D5">
            <w:pPr>
              <w:pStyle w:val="Nivel2"/>
            </w:pPr>
            <w:r w:rsidRPr="00D97E5A">
              <w:t xml:space="preserve">o Liberação autorizada </w:t>
            </w:r>
          </w:p>
          <w:p w14:paraId="2D86ED92" w14:textId="77777777" w:rsidR="00D97E5A" w:rsidRPr="00D97E5A" w:rsidRDefault="00D97E5A" w:rsidP="00C948D5">
            <w:pPr>
              <w:pStyle w:val="Nivel2"/>
            </w:pPr>
            <w:r w:rsidRPr="00D97E5A">
              <w:t xml:space="preserve">o Compra Autorizada </w:t>
            </w:r>
          </w:p>
          <w:p w14:paraId="2C54BCE0" w14:textId="77777777" w:rsidR="00D97E5A" w:rsidRPr="00D97E5A" w:rsidRDefault="00D97E5A" w:rsidP="00C948D5">
            <w:pPr>
              <w:pStyle w:val="Nivel2"/>
            </w:pPr>
            <w:r w:rsidRPr="00D97E5A">
              <w:t>o Status da compra</w:t>
            </w:r>
          </w:p>
          <w:p w14:paraId="49DEB81D" w14:textId="77777777" w:rsidR="00D97E5A" w:rsidRPr="00D97E5A" w:rsidRDefault="00D97E5A" w:rsidP="00C948D5">
            <w:pPr>
              <w:pStyle w:val="Nivel2"/>
            </w:pPr>
            <w:r w:rsidRPr="00D97E5A">
              <w:t>o Usuário que realizou a solicitação</w:t>
            </w:r>
          </w:p>
          <w:p w14:paraId="004A091B" w14:textId="77777777" w:rsidR="00D97E5A" w:rsidRPr="00D97E5A" w:rsidRDefault="00D97E5A" w:rsidP="00C948D5">
            <w:pPr>
              <w:pStyle w:val="Nivel2"/>
            </w:pPr>
            <w:r w:rsidRPr="00D97E5A">
              <w:t xml:space="preserve">o Código do produto </w:t>
            </w:r>
          </w:p>
          <w:p w14:paraId="334BF8BF" w14:textId="77777777" w:rsidR="00D97E5A" w:rsidRPr="00D97E5A" w:rsidRDefault="00D97E5A" w:rsidP="00C948D5">
            <w:pPr>
              <w:pStyle w:val="Nivel2"/>
            </w:pPr>
            <w:r w:rsidRPr="00D97E5A">
              <w:t xml:space="preserve">o Código de referência do produto </w:t>
            </w:r>
          </w:p>
          <w:p w14:paraId="04928A1D" w14:textId="77777777" w:rsidR="00D97E5A" w:rsidRPr="00D97E5A" w:rsidRDefault="00D97E5A" w:rsidP="00C948D5">
            <w:pPr>
              <w:pStyle w:val="Nivel2"/>
            </w:pPr>
            <w:r w:rsidRPr="00D97E5A">
              <w:t xml:space="preserve">o Produto </w:t>
            </w:r>
          </w:p>
          <w:p w14:paraId="04C92A6B" w14:textId="77777777" w:rsidR="00D97E5A" w:rsidRPr="00D97E5A" w:rsidRDefault="00D97E5A" w:rsidP="00C948D5">
            <w:pPr>
              <w:pStyle w:val="Nivel2"/>
            </w:pPr>
            <w:r w:rsidRPr="00D97E5A">
              <w:t xml:space="preserve">o Meu estoque </w:t>
            </w:r>
          </w:p>
          <w:p w14:paraId="346D00F8" w14:textId="77777777" w:rsidR="00D97E5A" w:rsidRPr="00D97E5A" w:rsidRDefault="00D97E5A" w:rsidP="00C948D5">
            <w:pPr>
              <w:pStyle w:val="Nivel2"/>
            </w:pPr>
            <w:r w:rsidRPr="00D97E5A">
              <w:t xml:space="preserve">o Consumo do último mês </w:t>
            </w:r>
          </w:p>
          <w:p w14:paraId="54CB097A" w14:textId="77777777" w:rsidR="00D97E5A" w:rsidRPr="00D97E5A" w:rsidRDefault="00D97E5A" w:rsidP="00C948D5">
            <w:pPr>
              <w:pStyle w:val="Nivel2"/>
            </w:pPr>
            <w:r w:rsidRPr="00D97E5A">
              <w:t xml:space="preserve">o Unidade de prescrição </w:t>
            </w:r>
          </w:p>
          <w:p w14:paraId="0C376FEE" w14:textId="77777777" w:rsidR="00D97E5A" w:rsidRPr="00D97E5A" w:rsidRDefault="00D97E5A" w:rsidP="00C948D5">
            <w:pPr>
              <w:pStyle w:val="Nivel2"/>
            </w:pPr>
            <w:r w:rsidRPr="00D97E5A">
              <w:t xml:space="preserve">o Quantidade solicitada </w:t>
            </w:r>
          </w:p>
          <w:p w14:paraId="45CDB26F" w14:textId="77777777" w:rsidR="00D97E5A" w:rsidRPr="00D97E5A" w:rsidRDefault="00D97E5A" w:rsidP="00C948D5">
            <w:pPr>
              <w:pStyle w:val="Nivel2"/>
            </w:pPr>
            <w:r w:rsidRPr="00D97E5A">
              <w:t xml:space="preserve">o Necessidade </w:t>
            </w:r>
          </w:p>
          <w:p w14:paraId="7F433645" w14:textId="77777777" w:rsidR="00D97E5A" w:rsidRPr="00D97E5A" w:rsidRDefault="00D97E5A" w:rsidP="00C948D5">
            <w:pPr>
              <w:pStyle w:val="Nivel2"/>
            </w:pPr>
            <w:r w:rsidRPr="00D97E5A">
              <w:t xml:space="preserve">o Justificativa </w:t>
            </w:r>
          </w:p>
          <w:p w14:paraId="5085EF20" w14:textId="77777777" w:rsidR="00D97E5A" w:rsidRPr="00D97E5A" w:rsidRDefault="00D97E5A" w:rsidP="00C948D5">
            <w:pPr>
              <w:pStyle w:val="Nivel2"/>
            </w:pPr>
            <w:r w:rsidRPr="00D97E5A">
              <w:t xml:space="preserve">o Objeto </w:t>
            </w:r>
          </w:p>
        </w:tc>
      </w:tr>
      <w:tr w:rsidR="00D97E5A" w:rsidRPr="00D97E5A" w14:paraId="541CA736"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0605E2" w14:textId="77777777" w:rsidR="00D97E5A" w:rsidRPr="00D97E5A" w:rsidRDefault="00D97E5A" w:rsidP="00C948D5">
            <w:pPr>
              <w:pStyle w:val="Nivel2"/>
            </w:pPr>
            <w:r w:rsidRPr="00D97E5A">
              <w:t xml:space="preserve">Possuir Rotina de imprimir as solicitações de compra; </w:t>
            </w:r>
          </w:p>
        </w:tc>
      </w:tr>
      <w:tr w:rsidR="00D97E5A" w:rsidRPr="00D97E5A" w14:paraId="5075E949"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47A30C" w14:textId="77777777" w:rsidR="00D97E5A" w:rsidRPr="00D97E5A" w:rsidRDefault="00D97E5A" w:rsidP="00C948D5">
            <w:pPr>
              <w:pStyle w:val="Nivel2"/>
            </w:pPr>
            <w:r w:rsidRPr="00D97E5A">
              <w:t xml:space="preserve">Possuir Rotina de cadastro da ação Judicial, com no mínimo os seguintes campos: </w:t>
            </w:r>
          </w:p>
          <w:p w14:paraId="5946FACB" w14:textId="77777777" w:rsidR="00D97E5A" w:rsidRPr="00D97E5A" w:rsidRDefault="00D97E5A" w:rsidP="00C948D5">
            <w:pPr>
              <w:pStyle w:val="Nivel2"/>
            </w:pPr>
            <w:r w:rsidRPr="00D97E5A">
              <w:t xml:space="preserve">o Número da solicitação </w:t>
            </w:r>
          </w:p>
          <w:p w14:paraId="13102C1E" w14:textId="77777777" w:rsidR="00D97E5A" w:rsidRPr="00D97E5A" w:rsidRDefault="00D97E5A" w:rsidP="00C948D5">
            <w:pPr>
              <w:pStyle w:val="Nivel2"/>
            </w:pPr>
            <w:r w:rsidRPr="00D97E5A">
              <w:t xml:space="preserve">o Status da solicitação </w:t>
            </w:r>
          </w:p>
          <w:p w14:paraId="6E7943BA" w14:textId="77777777" w:rsidR="00D97E5A" w:rsidRPr="00D97E5A" w:rsidRDefault="00D97E5A" w:rsidP="00C948D5">
            <w:pPr>
              <w:pStyle w:val="Nivel2"/>
            </w:pPr>
            <w:r w:rsidRPr="00D97E5A">
              <w:t>o Solicitado</w:t>
            </w:r>
          </w:p>
          <w:p w14:paraId="3D2825B1" w14:textId="77777777" w:rsidR="00D97E5A" w:rsidRPr="00D97E5A" w:rsidRDefault="00D97E5A" w:rsidP="00C948D5">
            <w:pPr>
              <w:pStyle w:val="Nivel2"/>
            </w:pPr>
            <w:r w:rsidRPr="00D97E5A">
              <w:t>o Em Processo</w:t>
            </w:r>
          </w:p>
          <w:p w14:paraId="483AB92A" w14:textId="77777777" w:rsidR="00D97E5A" w:rsidRPr="00D97E5A" w:rsidRDefault="00D97E5A" w:rsidP="00C948D5">
            <w:pPr>
              <w:pStyle w:val="Nivel2"/>
            </w:pPr>
            <w:r w:rsidRPr="00D97E5A">
              <w:t>o Cancelado</w:t>
            </w:r>
          </w:p>
          <w:p w14:paraId="0FDE4D23" w14:textId="77777777" w:rsidR="00D97E5A" w:rsidRPr="00D97E5A" w:rsidRDefault="00D97E5A" w:rsidP="00C948D5">
            <w:pPr>
              <w:pStyle w:val="Nivel2"/>
            </w:pPr>
            <w:r w:rsidRPr="00D97E5A">
              <w:t>o Entregue</w:t>
            </w:r>
          </w:p>
          <w:p w14:paraId="5E41F920" w14:textId="77777777" w:rsidR="00D97E5A" w:rsidRPr="00D97E5A" w:rsidRDefault="00D97E5A" w:rsidP="00C948D5">
            <w:pPr>
              <w:pStyle w:val="Nivel2"/>
            </w:pPr>
            <w:r w:rsidRPr="00D97E5A">
              <w:t>o Finalizado</w:t>
            </w:r>
          </w:p>
          <w:p w14:paraId="23FF306C" w14:textId="77777777" w:rsidR="00D97E5A" w:rsidRPr="00D97E5A" w:rsidRDefault="00D97E5A" w:rsidP="00C948D5">
            <w:pPr>
              <w:pStyle w:val="Nivel2"/>
            </w:pPr>
            <w:r w:rsidRPr="00D97E5A">
              <w:lastRenderedPageBreak/>
              <w:t xml:space="preserve">o Data do Processo </w:t>
            </w:r>
          </w:p>
          <w:p w14:paraId="0FF15303" w14:textId="77777777" w:rsidR="00D97E5A" w:rsidRPr="00D97E5A" w:rsidRDefault="00D97E5A" w:rsidP="00C948D5">
            <w:pPr>
              <w:pStyle w:val="Nivel2"/>
            </w:pPr>
            <w:r w:rsidRPr="00D97E5A">
              <w:t xml:space="preserve">o Número do Processo </w:t>
            </w:r>
          </w:p>
          <w:p w14:paraId="380A6146" w14:textId="77777777" w:rsidR="00D97E5A" w:rsidRPr="00D97E5A" w:rsidRDefault="00D97E5A" w:rsidP="00C948D5">
            <w:pPr>
              <w:pStyle w:val="Nivel2"/>
            </w:pPr>
            <w:r w:rsidRPr="00D97E5A">
              <w:t xml:space="preserve">o Órgão Judicial </w:t>
            </w:r>
          </w:p>
          <w:p w14:paraId="01428357" w14:textId="77777777" w:rsidR="00D97E5A" w:rsidRPr="00D97E5A" w:rsidRDefault="00D97E5A" w:rsidP="00C948D5">
            <w:pPr>
              <w:pStyle w:val="Nivel2"/>
            </w:pPr>
            <w:r w:rsidRPr="00D97E5A">
              <w:t xml:space="preserve">o Nome da pessoa </w:t>
            </w:r>
          </w:p>
          <w:p w14:paraId="6FB549F7" w14:textId="77777777" w:rsidR="00D97E5A" w:rsidRPr="00D97E5A" w:rsidRDefault="00D97E5A" w:rsidP="00C948D5">
            <w:pPr>
              <w:pStyle w:val="Nivel2"/>
            </w:pPr>
            <w:r w:rsidRPr="00D97E5A">
              <w:t xml:space="preserve">o Prontuário da pessoa </w:t>
            </w:r>
          </w:p>
          <w:p w14:paraId="18E36CC3" w14:textId="77777777" w:rsidR="00D97E5A" w:rsidRPr="00D97E5A" w:rsidRDefault="00D97E5A" w:rsidP="00C948D5">
            <w:pPr>
              <w:pStyle w:val="Nivel2"/>
            </w:pPr>
            <w:r w:rsidRPr="00D97E5A">
              <w:t xml:space="preserve">o Sexo da pessoa </w:t>
            </w:r>
          </w:p>
          <w:p w14:paraId="67D046BC" w14:textId="77777777" w:rsidR="00D97E5A" w:rsidRPr="00D97E5A" w:rsidRDefault="00D97E5A" w:rsidP="00C948D5">
            <w:pPr>
              <w:pStyle w:val="Nivel2"/>
            </w:pPr>
            <w:r w:rsidRPr="00D97E5A">
              <w:t xml:space="preserve">o Data de nascimento da pessoa </w:t>
            </w:r>
          </w:p>
          <w:p w14:paraId="3C368898" w14:textId="77777777" w:rsidR="00D97E5A" w:rsidRPr="00D97E5A" w:rsidRDefault="00D97E5A" w:rsidP="00C948D5">
            <w:pPr>
              <w:pStyle w:val="Nivel2"/>
            </w:pPr>
            <w:r w:rsidRPr="00D97E5A">
              <w:t xml:space="preserve">o Código do produto </w:t>
            </w:r>
          </w:p>
          <w:p w14:paraId="1322F115" w14:textId="77777777" w:rsidR="00D97E5A" w:rsidRPr="00D97E5A" w:rsidRDefault="00D97E5A" w:rsidP="00C948D5">
            <w:pPr>
              <w:pStyle w:val="Nivel2"/>
            </w:pPr>
            <w:r w:rsidRPr="00D97E5A">
              <w:t xml:space="preserve">o Código de referência do produto </w:t>
            </w:r>
          </w:p>
          <w:p w14:paraId="3E877F81" w14:textId="77777777" w:rsidR="00D97E5A" w:rsidRPr="00D97E5A" w:rsidRDefault="00D97E5A" w:rsidP="00C948D5">
            <w:pPr>
              <w:pStyle w:val="Nivel2"/>
            </w:pPr>
            <w:r w:rsidRPr="00D97E5A">
              <w:t xml:space="preserve">o Produto </w:t>
            </w:r>
          </w:p>
          <w:p w14:paraId="6F335FA3" w14:textId="77777777" w:rsidR="00D97E5A" w:rsidRPr="00D97E5A" w:rsidRDefault="00D97E5A" w:rsidP="00C948D5">
            <w:pPr>
              <w:pStyle w:val="Nivel2"/>
            </w:pPr>
            <w:r w:rsidRPr="00D97E5A">
              <w:t xml:space="preserve">o Estoque atual </w:t>
            </w:r>
          </w:p>
          <w:p w14:paraId="20E8E003" w14:textId="77777777" w:rsidR="00D97E5A" w:rsidRPr="00D97E5A" w:rsidRDefault="00D97E5A" w:rsidP="00C948D5">
            <w:pPr>
              <w:pStyle w:val="Nivel2"/>
            </w:pPr>
            <w:r w:rsidRPr="00D97E5A">
              <w:t xml:space="preserve">o Unidade de medida </w:t>
            </w:r>
          </w:p>
          <w:p w14:paraId="20E686DE" w14:textId="77777777" w:rsidR="00D97E5A" w:rsidRPr="00D97E5A" w:rsidRDefault="00D97E5A" w:rsidP="00C948D5">
            <w:pPr>
              <w:pStyle w:val="Nivel2"/>
            </w:pPr>
            <w:r w:rsidRPr="00D97E5A">
              <w:t xml:space="preserve">o Quantidade solicitada </w:t>
            </w:r>
          </w:p>
          <w:p w14:paraId="46D0B9D5" w14:textId="77777777" w:rsidR="00D97E5A" w:rsidRPr="00D97E5A" w:rsidRDefault="00D97E5A" w:rsidP="00C948D5">
            <w:pPr>
              <w:pStyle w:val="Nivel2"/>
            </w:pPr>
            <w:r w:rsidRPr="00D97E5A">
              <w:t xml:space="preserve">o Prazo de entrega </w:t>
            </w:r>
          </w:p>
        </w:tc>
      </w:tr>
      <w:tr w:rsidR="00D97E5A" w:rsidRPr="00D97E5A" w14:paraId="09CFDF8E"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83653E" w14:textId="77777777" w:rsidR="00D97E5A" w:rsidRPr="00D97E5A" w:rsidRDefault="00D97E5A" w:rsidP="00C948D5">
            <w:pPr>
              <w:pStyle w:val="Nivel2"/>
            </w:pPr>
            <w:r w:rsidRPr="00D97E5A">
              <w:lastRenderedPageBreak/>
              <w:t xml:space="preserve">Possuir rotina de imprimir as solicitações Judiciais. </w:t>
            </w:r>
          </w:p>
        </w:tc>
      </w:tr>
      <w:tr w:rsidR="00D97E5A" w:rsidRPr="00D97E5A" w14:paraId="1153FD07"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C010DF" w14:textId="77777777" w:rsidR="00D97E5A" w:rsidRPr="00D97E5A" w:rsidRDefault="00D97E5A" w:rsidP="00C948D5">
            <w:pPr>
              <w:pStyle w:val="Nivel2"/>
            </w:pPr>
            <w:r w:rsidRPr="00D97E5A">
              <w:t xml:space="preserve">RFID – Rastreamento e Invetário de ativos – Sistema para gestão e rastreabilidade de todos equipamentos solicitados pela secretaria da Saúde. </w:t>
            </w:r>
          </w:p>
        </w:tc>
      </w:tr>
      <w:tr w:rsidR="00D97E5A" w:rsidRPr="00D97E5A" w14:paraId="596C54CE"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1EA9FE" w14:textId="77777777" w:rsidR="00D97E5A" w:rsidRPr="00D97E5A" w:rsidRDefault="00D97E5A" w:rsidP="00C948D5">
            <w:pPr>
              <w:pStyle w:val="Nivel2"/>
            </w:pPr>
            <w:r w:rsidRPr="00D97E5A">
              <w:t>RFID – Possuir Leitores e coletores de dados, tecnologia RFID/RTLS, Impressoras de etiquetas e tags, App e software de integração, Site survey e rede wireless, e Rede lan.</w:t>
            </w:r>
          </w:p>
        </w:tc>
      </w:tr>
      <w:tr w:rsidR="00D97E5A" w:rsidRPr="00D97E5A" w14:paraId="56D18355"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FE5361" w14:textId="77777777" w:rsidR="00D97E5A" w:rsidRPr="00D97E5A" w:rsidRDefault="00D97E5A" w:rsidP="00C948D5">
            <w:pPr>
              <w:pStyle w:val="Nivel2"/>
            </w:pPr>
            <w:r w:rsidRPr="00D97E5A">
              <w:t xml:space="preserve">Possuir um sistema de integração do governo com a finalidade de monitoramento constante e sistemático das políticas de saúde no SUS, envolvendo Componentes Básico da Assistência Farmacêutica, Componente Especializado da Assistência Farmacêutica e o Componente Estratégico da Assistência Farmacêutica. </w:t>
            </w:r>
          </w:p>
        </w:tc>
      </w:tr>
      <w:tr w:rsidR="00D97E5A" w:rsidRPr="00D97E5A" w14:paraId="1863F3F1"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A83E94" w14:textId="77777777" w:rsidR="00D97E5A" w:rsidRPr="00D97E5A" w:rsidRDefault="00D97E5A" w:rsidP="00C948D5">
            <w:pPr>
              <w:pStyle w:val="Nivel2"/>
            </w:pPr>
            <w:r w:rsidRPr="00D97E5A">
              <w:t xml:space="preserve">Possibilitar obrigatoriamente as seguintes rotinas: </w:t>
            </w:r>
          </w:p>
          <w:p w14:paraId="5775806B" w14:textId="77777777" w:rsidR="00D97E5A" w:rsidRPr="00D97E5A" w:rsidRDefault="00D97E5A" w:rsidP="00C948D5">
            <w:pPr>
              <w:pStyle w:val="Nivel2"/>
            </w:pPr>
            <w:r w:rsidRPr="00D97E5A">
              <w:t xml:space="preserve">o Cadastro no Ambiente de produção (SCPA); </w:t>
            </w:r>
          </w:p>
          <w:p w14:paraId="51CC5BBE" w14:textId="77777777" w:rsidR="00D97E5A" w:rsidRPr="00D97E5A" w:rsidRDefault="00D97E5A" w:rsidP="00C948D5">
            <w:pPr>
              <w:pStyle w:val="Nivel2"/>
            </w:pPr>
            <w:r w:rsidRPr="00D97E5A">
              <w:t xml:space="preserve">o Solicitação de Permissão ao Web Service HORUS; </w:t>
            </w:r>
          </w:p>
          <w:p w14:paraId="27E85DD1" w14:textId="77777777" w:rsidR="00D97E5A" w:rsidRPr="00D97E5A" w:rsidRDefault="00D97E5A" w:rsidP="00C948D5">
            <w:pPr>
              <w:pStyle w:val="Nivel2"/>
            </w:pPr>
            <w:r w:rsidRPr="00D97E5A">
              <w:t xml:space="preserve">o Confirmação da solicitação no Web Service anexando um ofício com as informações do gestor da assistência farmacêutica e com a assinatura do secretário da saúde. </w:t>
            </w:r>
          </w:p>
        </w:tc>
      </w:tr>
      <w:tr w:rsidR="00D97E5A" w:rsidRPr="00D97E5A" w14:paraId="5300BDBB"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2364C" w14:textId="77777777" w:rsidR="00D97E5A" w:rsidRPr="00D97E5A" w:rsidRDefault="00D97E5A" w:rsidP="00C948D5">
            <w:pPr>
              <w:pStyle w:val="Nivel2"/>
            </w:pPr>
            <w:r w:rsidRPr="00D97E5A">
              <w:t xml:space="preserve">Permitir obrigatoriamente todas as rotinas a seguir: </w:t>
            </w:r>
          </w:p>
          <w:p w14:paraId="7D39E1F7" w14:textId="77777777" w:rsidR="00D97E5A" w:rsidRPr="00D97E5A" w:rsidRDefault="00D97E5A" w:rsidP="00C948D5">
            <w:pPr>
              <w:pStyle w:val="Nivel2"/>
            </w:pPr>
            <w:r w:rsidRPr="00D97E5A">
              <w:t xml:space="preserve">o Cadastro de usuário no ambiente de produção (SCPA); </w:t>
            </w:r>
          </w:p>
          <w:p w14:paraId="309EB133" w14:textId="77777777" w:rsidR="00D97E5A" w:rsidRPr="00D97E5A" w:rsidRDefault="00D97E5A" w:rsidP="00C948D5">
            <w:pPr>
              <w:pStyle w:val="Nivel2"/>
            </w:pPr>
            <w:r w:rsidRPr="00D97E5A">
              <w:t xml:space="preserve">o Cadastro de usuário no ambiente de treinamento (SCPA); </w:t>
            </w:r>
          </w:p>
        </w:tc>
      </w:tr>
      <w:tr w:rsidR="00D97E5A" w:rsidRPr="00D97E5A" w14:paraId="7B38A850"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7B7E5B" w14:textId="77777777" w:rsidR="00D97E5A" w:rsidRPr="00D97E5A" w:rsidRDefault="00D97E5A" w:rsidP="00C948D5">
            <w:pPr>
              <w:pStyle w:val="Nivel2"/>
            </w:pPr>
            <w:r w:rsidRPr="00D97E5A">
              <w:t xml:space="preserve">Impressão do ofício usado para confirmar a solicitação do Web Service informando os seguintes campos: </w:t>
            </w:r>
          </w:p>
          <w:p w14:paraId="42AB5794" w14:textId="77777777" w:rsidR="00D97E5A" w:rsidRPr="00D97E5A" w:rsidRDefault="00D97E5A" w:rsidP="00C948D5">
            <w:pPr>
              <w:pStyle w:val="Nivel2"/>
            </w:pPr>
            <w:r w:rsidRPr="00D97E5A">
              <w:t xml:space="preserve">o Nome; </w:t>
            </w:r>
          </w:p>
          <w:p w14:paraId="424B9F88" w14:textId="77777777" w:rsidR="00D97E5A" w:rsidRPr="00D97E5A" w:rsidRDefault="00D97E5A" w:rsidP="00C948D5">
            <w:pPr>
              <w:pStyle w:val="Nivel2"/>
            </w:pPr>
            <w:r w:rsidRPr="00D97E5A">
              <w:t xml:space="preserve">o Telefone; </w:t>
            </w:r>
          </w:p>
          <w:p w14:paraId="6A340B48" w14:textId="77777777" w:rsidR="00D97E5A" w:rsidRPr="00D97E5A" w:rsidRDefault="00D97E5A" w:rsidP="00C948D5">
            <w:pPr>
              <w:pStyle w:val="Nivel2"/>
            </w:pPr>
            <w:r w:rsidRPr="00D97E5A">
              <w:t xml:space="preserve">o CPF; </w:t>
            </w:r>
          </w:p>
          <w:p w14:paraId="69A1B20E" w14:textId="77777777" w:rsidR="00D97E5A" w:rsidRPr="00D97E5A" w:rsidRDefault="00D97E5A" w:rsidP="00C948D5">
            <w:pPr>
              <w:pStyle w:val="Nivel2"/>
            </w:pPr>
            <w:r w:rsidRPr="00D97E5A">
              <w:t xml:space="preserve">o E-mail. </w:t>
            </w:r>
          </w:p>
        </w:tc>
      </w:tr>
      <w:tr w:rsidR="00D97E5A" w:rsidRPr="00D97E5A" w14:paraId="2EEBFD5C"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9DEE1D" w14:textId="77777777" w:rsidR="00D97E5A" w:rsidRPr="00D97E5A" w:rsidRDefault="00D97E5A" w:rsidP="00C948D5">
            <w:pPr>
              <w:pStyle w:val="Nivel2"/>
            </w:pPr>
            <w:r w:rsidRPr="00D97E5A">
              <w:t xml:space="preserve">Justificativa de não envio passando os seguintes dados: </w:t>
            </w:r>
          </w:p>
          <w:p w14:paraId="10C49B7D" w14:textId="77777777" w:rsidR="00D97E5A" w:rsidRPr="00D97E5A" w:rsidRDefault="00D97E5A" w:rsidP="00C948D5">
            <w:pPr>
              <w:pStyle w:val="Nivel2"/>
            </w:pPr>
            <w:r w:rsidRPr="00D97E5A">
              <w:t xml:space="preserve">o Esfera de atuação; </w:t>
            </w:r>
          </w:p>
          <w:p w14:paraId="618DD2CA" w14:textId="77777777" w:rsidR="00D97E5A" w:rsidRPr="00D97E5A" w:rsidRDefault="00D97E5A" w:rsidP="00C948D5">
            <w:pPr>
              <w:pStyle w:val="Nivel2"/>
            </w:pPr>
            <w:r w:rsidRPr="00D97E5A">
              <w:t xml:space="preserve">o Nome do responsável pelo preenchimento; </w:t>
            </w:r>
          </w:p>
          <w:p w14:paraId="18DC7B0F" w14:textId="77777777" w:rsidR="00D97E5A" w:rsidRPr="00D97E5A" w:rsidRDefault="00D97E5A" w:rsidP="00C948D5">
            <w:pPr>
              <w:pStyle w:val="Nivel2"/>
            </w:pPr>
            <w:r w:rsidRPr="00D97E5A">
              <w:t xml:space="preserve">o CPF do responsável pelo preenchimento; </w:t>
            </w:r>
          </w:p>
          <w:p w14:paraId="5D69A299" w14:textId="77777777" w:rsidR="00D97E5A" w:rsidRPr="00D97E5A" w:rsidRDefault="00D97E5A" w:rsidP="00C948D5">
            <w:pPr>
              <w:pStyle w:val="Nivel2"/>
            </w:pPr>
            <w:r w:rsidRPr="00D97E5A">
              <w:t xml:space="preserve">o Cargo do responsável pelo preenchimento; </w:t>
            </w:r>
          </w:p>
          <w:p w14:paraId="388FB19B" w14:textId="77777777" w:rsidR="00D97E5A" w:rsidRPr="00D97E5A" w:rsidRDefault="00D97E5A" w:rsidP="00C948D5">
            <w:pPr>
              <w:pStyle w:val="Nivel2"/>
            </w:pPr>
            <w:r w:rsidRPr="00D97E5A">
              <w:t xml:space="preserve">o E-mail; </w:t>
            </w:r>
          </w:p>
          <w:p w14:paraId="7B9D61F8" w14:textId="77777777" w:rsidR="00D97E5A" w:rsidRPr="00D97E5A" w:rsidRDefault="00D97E5A" w:rsidP="00C948D5">
            <w:pPr>
              <w:pStyle w:val="Nivel2"/>
            </w:pPr>
            <w:r w:rsidRPr="00D97E5A">
              <w:t xml:space="preserve">o Período da Justificativa; </w:t>
            </w:r>
          </w:p>
          <w:p w14:paraId="5FC45F0D" w14:textId="77777777" w:rsidR="00D97E5A" w:rsidRPr="00D97E5A" w:rsidRDefault="00D97E5A" w:rsidP="00C948D5">
            <w:pPr>
              <w:pStyle w:val="Nivel2"/>
            </w:pPr>
            <w:r w:rsidRPr="00D97E5A">
              <w:lastRenderedPageBreak/>
              <w:t xml:space="preserve">o Qual estratégia adotada pelo estado ou município para o envio integral dos dados para a BNAFAR; </w:t>
            </w:r>
          </w:p>
          <w:p w14:paraId="0B7F6E96" w14:textId="77777777" w:rsidR="00D97E5A" w:rsidRPr="00D97E5A" w:rsidRDefault="00D97E5A" w:rsidP="00C948D5">
            <w:pPr>
              <w:pStyle w:val="Nivel2"/>
            </w:pPr>
            <w:r w:rsidRPr="00D97E5A">
              <w:t xml:space="preserve">o Motivo de não estar enviando 100% dos dados para a BNAFAR; </w:t>
            </w:r>
          </w:p>
          <w:p w14:paraId="32C22372" w14:textId="77777777" w:rsidR="00D97E5A" w:rsidRPr="00D97E5A" w:rsidRDefault="00D97E5A" w:rsidP="00C948D5">
            <w:pPr>
              <w:pStyle w:val="Nivel2"/>
            </w:pPr>
            <w:r w:rsidRPr="00D97E5A">
              <w:t xml:space="preserve">o Quais dados não foram transmitidos; </w:t>
            </w:r>
          </w:p>
          <w:p w14:paraId="5CD693AB" w14:textId="77777777" w:rsidR="00D97E5A" w:rsidRPr="00D97E5A" w:rsidRDefault="00D97E5A" w:rsidP="00C948D5">
            <w:pPr>
              <w:pStyle w:val="Nivel2"/>
            </w:pPr>
            <w:r w:rsidRPr="00D97E5A">
              <w:t xml:space="preserve">o Tempo necessário para realizar a implantação do Horus e realizar os envios. </w:t>
            </w:r>
          </w:p>
        </w:tc>
      </w:tr>
      <w:tr w:rsidR="00D97E5A" w:rsidRPr="00D97E5A" w14:paraId="0D3FD0D4"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637E07" w14:textId="77777777" w:rsidR="00D97E5A" w:rsidRPr="00D97E5A" w:rsidRDefault="00D97E5A" w:rsidP="00C948D5">
            <w:pPr>
              <w:pStyle w:val="Nivel2"/>
            </w:pPr>
            <w:r w:rsidRPr="00D97E5A">
              <w:lastRenderedPageBreak/>
              <w:t xml:space="preserve">Confirmação da solicitação do Web Service informando os seguintes dados: </w:t>
            </w:r>
          </w:p>
          <w:p w14:paraId="39E69096" w14:textId="77777777" w:rsidR="00D97E5A" w:rsidRPr="00D97E5A" w:rsidRDefault="00D97E5A" w:rsidP="00C948D5">
            <w:pPr>
              <w:pStyle w:val="Nivel2"/>
            </w:pPr>
            <w:r w:rsidRPr="00D97E5A">
              <w:t xml:space="preserve">o Esfera de atuação; </w:t>
            </w:r>
          </w:p>
          <w:p w14:paraId="5D458D40" w14:textId="77777777" w:rsidR="00D97E5A" w:rsidRPr="00D97E5A" w:rsidRDefault="00D97E5A" w:rsidP="00C948D5">
            <w:pPr>
              <w:pStyle w:val="Nivel2"/>
            </w:pPr>
            <w:r w:rsidRPr="00D97E5A">
              <w:t xml:space="preserve">o Estado; </w:t>
            </w:r>
          </w:p>
          <w:p w14:paraId="5048CA62" w14:textId="77777777" w:rsidR="00D97E5A" w:rsidRPr="00D97E5A" w:rsidRDefault="00D97E5A" w:rsidP="00C948D5">
            <w:pPr>
              <w:pStyle w:val="Nivel2"/>
            </w:pPr>
            <w:r w:rsidRPr="00D97E5A">
              <w:t xml:space="preserve">o Município; </w:t>
            </w:r>
          </w:p>
          <w:p w14:paraId="1388EE4A" w14:textId="77777777" w:rsidR="00D97E5A" w:rsidRPr="00D97E5A" w:rsidRDefault="00D97E5A" w:rsidP="00C948D5">
            <w:pPr>
              <w:pStyle w:val="Nivel2"/>
            </w:pPr>
            <w:r w:rsidRPr="00D97E5A">
              <w:t xml:space="preserve">o Código IBGE do município; </w:t>
            </w:r>
          </w:p>
          <w:p w14:paraId="072A5AD0" w14:textId="77777777" w:rsidR="00D97E5A" w:rsidRPr="00D97E5A" w:rsidRDefault="00D97E5A" w:rsidP="00C948D5">
            <w:pPr>
              <w:pStyle w:val="Nivel2"/>
            </w:pPr>
            <w:r w:rsidRPr="00D97E5A">
              <w:t xml:space="preserve">o Gestor da assistência Farmacêutica; </w:t>
            </w:r>
          </w:p>
          <w:p w14:paraId="7EEA8D70" w14:textId="77777777" w:rsidR="00D97E5A" w:rsidRPr="00D97E5A" w:rsidRDefault="00D97E5A" w:rsidP="00C948D5">
            <w:pPr>
              <w:pStyle w:val="Nivel2"/>
            </w:pPr>
            <w:r w:rsidRPr="00D97E5A">
              <w:t xml:space="preserve">o CPF do gestor da assistência Farmacêutica; </w:t>
            </w:r>
          </w:p>
          <w:p w14:paraId="07410484" w14:textId="77777777" w:rsidR="00D97E5A" w:rsidRPr="00D97E5A" w:rsidRDefault="00D97E5A" w:rsidP="00C948D5">
            <w:pPr>
              <w:pStyle w:val="Nivel2"/>
            </w:pPr>
            <w:r w:rsidRPr="00D97E5A">
              <w:t xml:space="preserve">o E-mail do gestor da assistência Farmacêutica; </w:t>
            </w:r>
          </w:p>
          <w:p w14:paraId="6456F51F" w14:textId="77777777" w:rsidR="00D97E5A" w:rsidRPr="00D97E5A" w:rsidRDefault="00D97E5A" w:rsidP="00C948D5">
            <w:pPr>
              <w:pStyle w:val="Nivel2"/>
            </w:pPr>
            <w:r w:rsidRPr="00D97E5A">
              <w:t xml:space="preserve">o Telefone Institucional do gestor da assistência Farmacêutica; </w:t>
            </w:r>
          </w:p>
          <w:p w14:paraId="770696CD" w14:textId="77777777" w:rsidR="00D97E5A" w:rsidRPr="00D97E5A" w:rsidRDefault="00D97E5A" w:rsidP="00C948D5">
            <w:pPr>
              <w:pStyle w:val="Nivel2"/>
            </w:pPr>
            <w:r w:rsidRPr="00D97E5A">
              <w:t xml:space="preserve">o Nome do usuário cadastrado no SCPA; </w:t>
            </w:r>
          </w:p>
          <w:p w14:paraId="52D42FEE" w14:textId="77777777" w:rsidR="00D97E5A" w:rsidRPr="00D97E5A" w:rsidRDefault="00D97E5A" w:rsidP="00C948D5">
            <w:pPr>
              <w:pStyle w:val="Nivel2"/>
            </w:pPr>
            <w:r w:rsidRPr="00D97E5A">
              <w:t xml:space="preserve">o E-mail; </w:t>
            </w:r>
          </w:p>
          <w:p w14:paraId="313FA83C" w14:textId="77777777" w:rsidR="00D97E5A" w:rsidRPr="00D97E5A" w:rsidRDefault="00D97E5A" w:rsidP="00C948D5">
            <w:pPr>
              <w:pStyle w:val="Nivel2"/>
            </w:pPr>
            <w:r w:rsidRPr="00D97E5A">
              <w:t xml:space="preserve">o Nome da empresa que desenvolve o Web Service; </w:t>
            </w:r>
          </w:p>
          <w:p w14:paraId="7225D96A" w14:textId="77777777" w:rsidR="00D97E5A" w:rsidRPr="00D97E5A" w:rsidRDefault="00D97E5A" w:rsidP="00C948D5">
            <w:pPr>
              <w:pStyle w:val="Nivel2"/>
            </w:pPr>
            <w:r w:rsidRPr="00D97E5A">
              <w:t xml:space="preserve">o Telefone do desenvolvedor Web Service; </w:t>
            </w:r>
          </w:p>
          <w:p w14:paraId="3112AC9F" w14:textId="77777777" w:rsidR="00D97E5A" w:rsidRPr="00D97E5A" w:rsidRDefault="00D97E5A" w:rsidP="00C948D5">
            <w:pPr>
              <w:pStyle w:val="Nivel2"/>
            </w:pPr>
            <w:r w:rsidRPr="00D97E5A">
              <w:t xml:space="preserve">o E-mail do desenvolvedor do Web Service; </w:t>
            </w:r>
          </w:p>
          <w:p w14:paraId="34752601" w14:textId="77777777" w:rsidR="00D97E5A" w:rsidRPr="00D97E5A" w:rsidRDefault="00D97E5A" w:rsidP="00C948D5">
            <w:pPr>
              <w:pStyle w:val="Nivel2"/>
            </w:pPr>
            <w:r w:rsidRPr="00D97E5A">
              <w:t xml:space="preserve">o Ofícios com os dados do município e gestor. </w:t>
            </w:r>
          </w:p>
        </w:tc>
      </w:tr>
      <w:tr w:rsidR="00D97E5A" w:rsidRPr="00D97E5A" w14:paraId="2A5AE75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3B0E09" w14:textId="77777777" w:rsidR="00D97E5A" w:rsidRPr="00D97E5A" w:rsidRDefault="00D97E5A" w:rsidP="00C948D5">
            <w:pPr>
              <w:pStyle w:val="Nivel2"/>
            </w:pPr>
            <w:r w:rsidRPr="00D97E5A">
              <w:t xml:space="preserve">Exportação de Entradas ao Web Service informando os seguintes dados: </w:t>
            </w:r>
          </w:p>
          <w:p w14:paraId="489651E0" w14:textId="77777777" w:rsidR="00D97E5A" w:rsidRPr="00D97E5A" w:rsidRDefault="00D97E5A" w:rsidP="00C948D5">
            <w:pPr>
              <w:pStyle w:val="Nivel2"/>
            </w:pPr>
            <w:r w:rsidRPr="00D97E5A">
              <w:t xml:space="preserve">o Código da Unidade; </w:t>
            </w:r>
          </w:p>
          <w:p w14:paraId="49CFD9B6" w14:textId="77777777" w:rsidR="00D97E5A" w:rsidRPr="00D97E5A" w:rsidRDefault="00D97E5A" w:rsidP="00C948D5">
            <w:pPr>
              <w:pStyle w:val="Nivel2"/>
            </w:pPr>
            <w:r w:rsidRPr="00D97E5A">
              <w:t xml:space="preserve">o Código Catmat do medicamento; </w:t>
            </w:r>
          </w:p>
          <w:p w14:paraId="45E00511" w14:textId="77777777" w:rsidR="00D97E5A" w:rsidRPr="00D97E5A" w:rsidRDefault="00D97E5A" w:rsidP="00C948D5">
            <w:pPr>
              <w:pStyle w:val="Nivel2"/>
            </w:pPr>
            <w:r w:rsidRPr="00D97E5A">
              <w:t xml:space="preserve">o Lote; </w:t>
            </w:r>
          </w:p>
          <w:p w14:paraId="3E2F30DF" w14:textId="77777777" w:rsidR="00D97E5A" w:rsidRPr="00D97E5A" w:rsidRDefault="00D97E5A" w:rsidP="00C948D5">
            <w:pPr>
              <w:pStyle w:val="Nivel2"/>
            </w:pPr>
            <w:r w:rsidRPr="00D97E5A">
              <w:t xml:space="preserve">o Vencimento do medicamento; </w:t>
            </w:r>
          </w:p>
          <w:p w14:paraId="3372B0BB" w14:textId="77777777" w:rsidR="00D97E5A" w:rsidRPr="00D97E5A" w:rsidRDefault="00D97E5A" w:rsidP="00C948D5">
            <w:pPr>
              <w:pStyle w:val="Nivel2"/>
            </w:pPr>
            <w:r w:rsidRPr="00D97E5A">
              <w:t xml:space="preserve">o Quantidade; </w:t>
            </w:r>
          </w:p>
          <w:p w14:paraId="51F2C7FB" w14:textId="77777777" w:rsidR="00D97E5A" w:rsidRPr="00D97E5A" w:rsidRDefault="00D97E5A" w:rsidP="00C948D5">
            <w:pPr>
              <w:pStyle w:val="Nivel2"/>
            </w:pPr>
            <w:r w:rsidRPr="00D97E5A">
              <w:t xml:space="preserve">o Tipo de Entrada; </w:t>
            </w:r>
          </w:p>
          <w:p w14:paraId="69EEBE0D" w14:textId="77777777" w:rsidR="00D97E5A" w:rsidRPr="00D97E5A" w:rsidRDefault="00D97E5A" w:rsidP="00C948D5">
            <w:pPr>
              <w:pStyle w:val="Nivel2"/>
            </w:pPr>
            <w:r w:rsidRPr="00D97E5A">
              <w:t xml:space="preserve">o Esfera de Atuação; </w:t>
            </w:r>
          </w:p>
          <w:p w14:paraId="06FDD8B6" w14:textId="77777777" w:rsidR="00D97E5A" w:rsidRPr="00D97E5A" w:rsidRDefault="00D97E5A" w:rsidP="00C948D5">
            <w:pPr>
              <w:pStyle w:val="Nivel2"/>
            </w:pPr>
            <w:r w:rsidRPr="00D97E5A">
              <w:t xml:space="preserve">o Código IBGE; </w:t>
            </w:r>
          </w:p>
          <w:p w14:paraId="536F6561" w14:textId="77777777" w:rsidR="00D97E5A" w:rsidRPr="00D97E5A" w:rsidRDefault="00D97E5A" w:rsidP="00C948D5">
            <w:pPr>
              <w:pStyle w:val="Nivel2"/>
            </w:pPr>
            <w:r w:rsidRPr="00D97E5A">
              <w:t xml:space="preserve">o Tipo Estabelecimento; </w:t>
            </w:r>
          </w:p>
          <w:p w14:paraId="73911AF8" w14:textId="77777777" w:rsidR="00D97E5A" w:rsidRPr="00D97E5A" w:rsidRDefault="00D97E5A" w:rsidP="00C948D5">
            <w:pPr>
              <w:pStyle w:val="Nivel2"/>
            </w:pPr>
            <w:r w:rsidRPr="00D97E5A">
              <w:t xml:space="preserve">o Data da entrada; </w:t>
            </w:r>
          </w:p>
          <w:p w14:paraId="20C4890B" w14:textId="77777777" w:rsidR="00D97E5A" w:rsidRPr="00D97E5A" w:rsidRDefault="00D97E5A" w:rsidP="00C948D5">
            <w:pPr>
              <w:pStyle w:val="Nivel2"/>
            </w:pPr>
            <w:r w:rsidRPr="00D97E5A">
              <w:t xml:space="preserve">o CNPJ do fabricante; </w:t>
            </w:r>
          </w:p>
          <w:p w14:paraId="2ECA22AB" w14:textId="77777777" w:rsidR="00D97E5A" w:rsidRPr="00D97E5A" w:rsidRDefault="00D97E5A" w:rsidP="00C948D5">
            <w:pPr>
              <w:pStyle w:val="Nivel2"/>
            </w:pPr>
            <w:r w:rsidRPr="00D97E5A">
              <w:t xml:space="preserve">o CNPJ do fornecedor; </w:t>
            </w:r>
          </w:p>
          <w:p w14:paraId="1BA0D264" w14:textId="77777777" w:rsidR="00D97E5A" w:rsidRPr="00D97E5A" w:rsidRDefault="00D97E5A" w:rsidP="00C948D5">
            <w:pPr>
              <w:pStyle w:val="Nivel2"/>
            </w:pPr>
            <w:r w:rsidRPr="00D97E5A">
              <w:t xml:space="preserve">o Custo; </w:t>
            </w:r>
          </w:p>
          <w:p w14:paraId="03B3F8C2" w14:textId="77777777" w:rsidR="00D97E5A" w:rsidRPr="00D97E5A" w:rsidRDefault="00D97E5A" w:rsidP="00C948D5">
            <w:pPr>
              <w:pStyle w:val="Nivel2"/>
            </w:pPr>
            <w:r w:rsidRPr="00D97E5A">
              <w:t xml:space="preserve">o Número da Nota. </w:t>
            </w:r>
          </w:p>
        </w:tc>
      </w:tr>
      <w:tr w:rsidR="00D97E5A" w:rsidRPr="00D97E5A" w14:paraId="39350E3A"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68FB25" w14:textId="77777777" w:rsidR="00D97E5A" w:rsidRPr="00D97E5A" w:rsidRDefault="00D97E5A" w:rsidP="00C948D5">
            <w:pPr>
              <w:pStyle w:val="Nivel2"/>
            </w:pPr>
            <w:r w:rsidRPr="00D97E5A">
              <w:t xml:space="preserve">Exportação de Saídas ao Web Service informando os seguintes dados: </w:t>
            </w:r>
          </w:p>
          <w:p w14:paraId="6277A9C8" w14:textId="77777777" w:rsidR="00D97E5A" w:rsidRPr="00D97E5A" w:rsidRDefault="00D97E5A" w:rsidP="00C948D5">
            <w:pPr>
              <w:pStyle w:val="Nivel2"/>
            </w:pPr>
            <w:r w:rsidRPr="00D97E5A">
              <w:t xml:space="preserve">o Código da Unidade; </w:t>
            </w:r>
          </w:p>
          <w:p w14:paraId="23B95ADD" w14:textId="77777777" w:rsidR="00D97E5A" w:rsidRPr="00D97E5A" w:rsidRDefault="00D97E5A" w:rsidP="00C948D5">
            <w:pPr>
              <w:pStyle w:val="Nivel2"/>
            </w:pPr>
            <w:r w:rsidRPr="00D97E5A">
              <w:t xml:space="preserve">o Código Catmat do medicamento; </w:t>
            </w:r>
          </w:p>
          <w:p w14:paraId="18DF97C5" w14:textId="77777777" w:rsidR="00D97E5A" w:rsidRPr="00D97E5A" w:rsidRDefault="00D97E5A" w:rsidP="00C948D5">
            <w:pPr>
              <w:pStyle w:val="Nivel2"/>
            </w:pPr>
            <w:r w:rsidRPr="00D97E5A">
              <w:t xml:space="preserve">o Lote; </w:t>
            </w:r>
          </w:p>
          <w:p w14:paraId="54CE1EFB" w14:textId="77777777" w:rsidR="00D97E5A" w:rsidRPr="00D97E5A" w:rsidRDefault="00D97E5A" w:rsidP="00C948D5">
            <w:pPr>
              <w:pStyle w:val="Nivel2"/>
            </w:pPr>
            <w:r w:rsidRPr="00D97E5A">
              <w:t xml:space="preserve">o Vencimento do medicamento; </w:t>
            </w:r>
          </w:p>
          <w:p w14:paraId="028768CA" w14:textId="77777777" w:rsidR="00D97E5A" w:rsidRPr="00D97E5A" w:rsidRDefault="00D97E5A" w:rsidP="00C948D5">
            <w:pPr>
              <w:pStyle w:val="Nivel2"/>
            </w:pPr>
            <w:r w:rsidRPr="00D97E5A">
              <w:t xml:space="preserve">o Quantidade; </w:t>
            </w:r>
          </w:p>
          <w:p w14:paraId="1FCBCC8D" w14:textId="77777777" w:rsidR="00D97E5A" w:rsidRPr="00D97E5A" w:rsidRDefault="00D97E5A" w:rsidP="00C948D5">
            <w:pPr>
              <w:pStyle w:val="Nivel2"/>
            </w:pPr>
            <w:r w:rsidRPr="00D97E5A">
              <w:t xml:space="preserve">o Tipo de Entrada; </w:t>
            </w:r>
          </w:p>
          <w:p w14:paraId="6872F56B" w14:textId="77777777" w:rsidR="00D97E5A" w:rsidRPr="00D97E5A" w:rsidRDefault="00D97E5A" w:rsidP="00C948D5">
            <w:pPr>
              <w:pStyle w:val="Nivel2"/>
            </w:pPr>
            <w:r w:rsidRPr="00D97E5A">
              <w:t xml:space="preserve">o Esfera de Atuação; </w:t>
            </w:r>
          </w:p>
          <w:p w14:paraId="1D3E038F" w14:textId="77777777" w:rsidR="00D97E5A" w:rsidRPr="00D97E5A" w:rsidRDefault="00D97E5A" w:rsidP="00C948D5">
            <w:pPr>
              <w:pStyle w:val="Nivel2"/>
            </w:pPr>
            <w:r w:rsidRPr="00D97E5A">
              <w:t xml:space="preserve">o Código IBGE; </w:t>
            </w:r>
          </w:p>
          <w:p w14:paraId="6F1B37D3" w14:textId="77777777" w:rsidR="00D97E5A" w:rsidRPr="00D97E5A" w:rsidRDefault="00D97E5A" w:rsidP="00C948D5">
            <w:pPr>
              <w:pStyle w:val="Nivel2"/>
            </w:pPr>
            <w:r w:rsidRPr="00D97E5A">
              <w:t xml:space="preserve">o Tipo Estabelecimento; </w:t>
            </w:r>
          </w:p>
          <w:p w14:paraId="0239804F" w14:textId="77777777" w:rsidR="00D97E5A" w:rsidRPr="00D97E5A" w:rsidRDefault="00D97E5A" w:rsidP="00C948D5">
            <w:pPr>
              <w:pStyle w:val="Nivel2"/>
            </w:pPr>
            <w:r w:rsidRPr="00D97E5A">
              <w:t xml:space="preserve">o Data da entrada; </w:t>
            </w:r>
          </w:p>
          <w:p w14:paraId="72FC047A" w14:textId="77777777" w:rsidR="00D97E5A" w:rsidRPr="00D97E5A" w:rsidRDefault="00D97E5A" w:rsidP="00C948D5">
            <w:pPr>
              <w:pStyle w:val="Nivel2"/>
            </w:pPr>
            <w:r w:rsidRPr="00D97E5A">
              <w:t xml:space="preserve">o CNPJ do fabricante; </w:t>
            </w:r>
          </w:p>
          <w:p w14:paraId="4944BBDA" w14:textId="77777777" w:rsidR="00D97E5A" w:rsidRPr="00D97E5A" w:rsidRDefault="00D97E5A" w:rsidP="00C948D5">
            <w:pPr>
              <w:pStyle w:val="Nivel2"/>
            </w:pPr>
            <w:r w:rsidRPr="00D97E5A">
              <w:lastRenderedPageBreak/>
              <w:t xml:space="preserve">o Custo; </w:t>
            </w:r>
          </w:p>
          <w:p w14:paraId="6CE76A97" w14:textId="77777777" w:rsidR="00D97E5A" w:rsidRPr="00D97E5A" w:rsidRDefault="00D97E5A" w:rsidP="00C948D5">
            <w:pPr>
              <w:pStyle w:val="Nivel2"/>
            </w:pPr>
            <w:r w:rsidRPr="00D97E5A">
              <w:t xml:space="preserve">o Unidade de destino; </w:t>
            </w:r>
          </w:p>
          <w:p w14:paraId="04F11F3E" w14:textId="77777777" w:rsidR="00D97E5A" w:rsidRPr="00D97E5A" w:rsidRDefault="00D97E5A" w:rsidP="00C948D5">
            <w:pPr>
              <w:pStyle w:val="Nivel2"/>
            </w:pPr>
            <w:r w:rsidRPr="00D97E5A">
              <w:t xml:space="preserve">o Código da unidade de destino; </w:t>
            </w:r>
          </w:p>
          <w:p w14:paraId="31482EB8" w14:textId="77777777" w:rsidR="00D97E5A" w:rsidRPr="00D97E5A" w:rsidRDefault="00D97E5A" w:rsidP="00C948D5">
            <w:pPr>
              <w:pStyle w:val="Nivel2"/>
            </w:pPr>
            <w:r w:rsidRPr="00D97E5A">
              <w:t xml:space="preserve">o Número da Nota. </w:t>
            </w:r>
          </w:p>
        </w:tc>
      </w:tr>
      <w:tr w:rsidR="00D97E5A" w:rsidRPr="00D97E5A" w14:paraId="27CE4C73"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6FA88D" w14:textId="77777777" w:rsidR="00D97E5A" w:rsidRPr="00D97E5A" w:rsidRDefault="00D97E5A" w:rsidP="00C948D5">
            <w:pPr>
              <w:pStyle w:val="Nivel2"/>
            </w:pPr>
            <w:r w:rsidRPr="00D97E5A">
              <w:lastRenderedPageBreak/>
              <w:t xml:space="preserve">Exportação da dispensação ao Web Service informando os seguintes dados: </w:t>
            </w:r>
          </w:p>
          <w:p w14:paraId="2DA20F20" w14:textId="77777777" w:rsidR="00D97E5A" w:rsidRPr="00D97E5A" w:rsidRDefault="00D97E5A" w:rsidP="00C948D5">
            <w:pPr>
              <w:pStyle w:val="Nivel2"/>
            </w:pPr>
            <w:r w:rsidRPr="00D97E5A">
              <w:t xml:space="preserve">o Código da Unidade; </w:t>
            </w:r>
          </w:p>
          <w:p w14:paraId="3D2B19AA" w14:textId="77777777" w:rsidR="00D97E5A" w:rsidRPr="00D97E5A" w:rsidRDefault="00D97E5A" w:rsidP="00C948D5">
            <w:pPr>
              <w:pStyle w:val="Nivel2"/>
            </w:pPr>
            <w:r w:rsidRPr="00D97E5A">
              <w:t xml:space="preserve">o Código Catmat do medicamento; </w:t>
            </w:r>
          </w:p>
          <w:p w14:paraId="39845CD5" w14:textId="77777777" w:rsidR="00D97E5A" w:rsidRPr="00D97E5A" w:rsidRDefault="00D97E5A" w:rsidP="00C948D5">
            <w:pPr>
              <w:pStyle w:val="Nivel2"/>
            </w:pPr>
            <w:r w:rsidRPr="00D97E5A">
              <w:t xml:space="preserve">o Lote; </w:t>
            </w:r>
          </w:p>
          <w:p w14:paraId="25EA3B8F" w14:textId="77777777" w:rsidR="00D97E5A" w:rsidRPr="00D97E5A" w:rsidRDefault="00D97E5A" w:rsidP="00C948D5">
            <w:pPr>
              <w:pStyle w:val="Nivel2"/>
            </w:pPr>
            <w:r w:rsidRPr="00D97E5A">
              <w:t xml:space="preserve">o Vencimento do medicamento; </w:t>
            </w:r>
          </w:p>
          <w:p w14:paraId="25FBB12C" w14:textId="77777777" w:rsidR="00D97E5A" w:rsidRPr="00D97E5A" w:rsidRDefault="00D97E5A" w:rsidP="00C948D5">
            <w:pPr>
              <w:pStyle w:val="Nivel2"/>
            </w:pPr>
            <w:r w:rsidRPr="00D97E5A">
              <w:t xml:space="preserve">o Quantidade; </w:t>
            </w:r>
          </w:p>
          <w:p w14:paraId="43C89EC1" w14:textId="77777777" w:rsidR="00D97E5A" w:rsidRPr="00D97E5A" w:rsidRDefault="00D97E5A" w:rsidP="00C948D5">
            <w:pPr>
              <w:pStyle w:val="Nivel2"/>
            </w:pPr>
            <w:r w:rsidRPr="00D97E5A">
              <w:t xml:space="preserve">o Esfera de Atuação; </w:t>
            </w:r>
          </w:p>
          <w:p w14:paraId="027F2DAE" w14:textId="77777777" w:rsidR="00D97E5A" w:rsidRPr="00D97E5A" w:rsidRDefault="00D97E5A" w:rsidP="00C948D5">
            <w:pPr>
              <w:pStyle w:val="Nivel2"/>
            </w:pPr>
            <w:r w:rsidRPr="00D97E5A">
              <w:t xml:space="preserve">o Código IBGE; </w:t>
            </w:r>
          </w:p>
          <w:p w14:paraId="64081E56" w14:textId="77777777" w:rsidR="00D97E5A" w:rsidRPr="00D97E5A" w:rsidRDefault="00D97E5A" w:rsidP="00C948D5">
            <w:pPr>
              <w:pStyle w:val="Nivel2"/>
            </w:pPr>
            <w:r w:rsidRPr="00D97E5A">
              <w:t xml:space="preserve">o Tipo Estabelecimento; </w:t>
            </w:r>
          </w:p>
          <w:p w14:paraId="2680B6F1" w14:textId="77777777" w:rsidR="00D97E5A" w:rsidRPr="00D97E5A" w:rsidRDefault="00D97E5A" w:rsidP="00C948D5">
            <w:pPr>
              <w:pStyle w:val="Nivel2"/>
            </w:pPr>
            <w:r w:rsidRPr="00D97E5A">
              <w:t xml:space="preserve">o Custo; </w:t>
            </w:r>
          </w:p>
          <w:p w14:paraId="32F70309" w14:textId="77777777" w:rsidR="00D97E5A" w:rsidRPr="00D97E5A" w:rsidRDefault="00D97E5A" w:rsidP="00C948D5">
            <w:pPr>
              <w:pStyle w:val="Nivel2"/>
            </w:pPr>
            <w:r w:rsidRPr="00D97E5A">
              <w:t xml:space="preserve">o Número da Nota; </w:t>
            </w:r>
          </w:p>
          <w:p w14:paraId="493C2EAF" w14:textId="77777777" w:rsidR="00D97E5A" w:rsidRPr="00D97E5A" w:rsidRDefault="00D97E5A" w:rsidP="00C948D5">
            <w:pPr>
              <w:pStyle w:val="Nivel2"/>
            </w:pPr>
            <w:r w:rsidRPr="00D97E5A">
              <w:t xml:space="preserve">o CNS do paciente; </w:t>
            </w:r>
          </w:p>
          <w:p w14:paraId="24D7D52E" w14:textId="77777777" w:rsidR="00D97E5A" w:rsidRPr="00D97E5A" w:rsidRDefault="00D97E5A" w:rsidP="00C948D5">
            <w:pPr>
              <w:pStyle w:val="Nivel2"/>
            </w:pPr>
            <w:r w:rsidRPr="00D97E5A">
              <w:t xml:space="preserve">o Número da Licença; </w:t>
            </w:r>
          </w:p>
          <w:p w14:paraId="071A04E1" w14:textId="77777777" w:rsidR="00D97E5A" w:rsidRPr="00D97E5A" w:rsidRDefault="00D97E5A" w:rsidP="00C948D5">
            <w:pPr>
              <w:pStyle w:val="Nivel2"/>
            </w:pPr>
            <w:r w:rsidRPr="00D97E5A">
              <w:t xml:space="preserve">o Data; </w:t>
            </w:r>
          </w:p>
          <w:p w14:paraId="0C39E3F0" w14:textId="77777777" w:rsidR="00D97E5A" w:rsidRPr="00D97E5A" w:rsidRDefault="00D97E5A" w:rsidP="00C948D5">
            <w:pPr>
              <w:pStyle w:val="Nivel2"/>
            </w:pPr>
            <w:r w:rsidRPr="00D97E5A">
              <w:t xml:space="preserve">o CID 1; </w:t>
            </w:r>
          </w:p>
          <w:p w14:paraId="23EA2A82" w14:textId="77777777" w:rsidR="00D97E5A" w:rsidRPr="00D97E5A" w:rsidRDefault="00D97E5A" w:rsidP="00C948D5">
            <w:pPr>
              <w:pStyle w:val="Nivel2"/>
            </w:pPr>
            <w:r w:rsidRPr="00D97E5A">
              <w:t xml:space="preserve">o Peso do paciente; </w:t>
            </w:r>
          </w:p>
          <w:p w14:paraId="696D792B" w14:textId="77777777" w:rsidR="00D97E5A" w:rsidRPr="00D97E5A" w:rsidRDefault="00D97E5A" w:rsidP="00C948D5">
            <w:pPr>
              <w:pStyle w:val="Nivel2"/>
            </w:pPr>
            <w:r w:rsidRPr="00D97E5A">
              <w:t xml:space="preserve">o Estatura do paciente; </w:t>
            </w:r>
          </w:p>
        </w:tc>
      </w:tr>
      <w:tr w:rsidR="00D97E5A" w:rsidRPr="00D97E5A" w14:paraId="06A9F933"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7ABD9" w14:textId="77777777" w:rsidR="00D97E5A" w:rsidRPr="00D97E5A" w:rsidRDefault="00D97E5A" w:rsidP="00C948D5">
            <w:pPr>
              <w:pStyle w:val="Nivel2"/>
            </w:pPr>
            <w:r w:rsidRPr="00D97E5A">
              <w:t xml:space="preserve">Exportação da Posição de Estoque ao Web Service informando os seguintes dados: </w:t>
            </w:r>
          </w:p>
          <w:p w14:paraId="2E687608" w14:textId="77777777" w:rsidR="00D97E5A" w:rsidRPr="00D97E5A" w:rsidRDefault="00D97E5A" w:rsidP="00C948D5">
            <w:pPr>
              <w:pStyle w:val="Nivel2"/>
            </w:pPr>
            <w:r w:rsidRPr="00D97E5A">
              <w:t xml:space="preserve">o Código da Unidade; </w:t>
            </w:r>
          </w:p>
          <w:p w14:paraId="7884CE58" w14:textId="77777777" w:rsidR="00D97E5A" w:rsidRPr="00D97E5A" w:rsidRDefault="00D97E5A" w:rsidP="00C948D5">
            <w:pPr>
              <w:pStyle w:val="Nivel2"/>
            </w:pPr>
            <w:r w:rsidRPr="00D97E5A">
              <w:t xml:space="preserve">o Código Catmat do medicamento; </w:t>
            </w:r>
          </w:p>
          <w:p w14:paraId="19ED0413" w14:textId="77777777" w:rsidR="00D97E5A" w:rsidRPr="00D97E5A" w:rsidRDefault="00D97E5A" w:rsidP="00C948D5">
            <w:pPr>
              <w:pStyle w:val="Nivel2"/>
            </w:pPr>
            <w:r w:rsidRPr="00D97E5A">
              <w:t xml:space="preserve">o Lote; </w:t>
            </w:r>
          </w:p>
          <w:p w14:paraId="34C21B5A" w14:textId="77777777" w:rsidR="00D97E5A" w:rsidRPr="00D97E5A" w:rsidRDefault="00D97E5A" w:rsidP="00C948D5">
            <w:pPr>
              <w:pStyle w:val="Nivel2"/>
            </w:pPr>
            <w:r w:rsidRPr="00D97E5A">
              <w:t xml:space="preserve">o Estoque; </w:t>
            </w:r>
          </w:p>
          <w:p w14:paraId="15A02C5B" w14:textId="77777777" w:rsidR="00D97E5A" w:rsidRPr="00D97E5A" w:rsidRDefault="00D97E5A" w:rsidP="00C948D5">
            <w:pPr>
              <w:pStyle w:val="Nivel2"/>
            </w:pPr>
            <w:r w:rsidRPr="00D97E5A">
              <w:t xml:space="preserve">o Vencimento do medicamento; </w:t>
            </w:r>
          </w:p>
          <w:p w14:paraId="3CD25EAC" w14:textId="77777777" w:rsidR="00D97E5A" w:rsidRPr="00D97E5A" w:rsidRDefault="00D97E5A" w:rsidP="00C948D5">
            <w:pPr>
              <w:pStyle w:val="Nivel2"/>
            </w:pPr>
            <w:r w:rsidRPr="00D97E5A">
              <w:t xml:space="preserve">o Quantidade; </w:t>
            </w:r>
          </w:p>
          <w:p w14:paraId="6D86CE7D" w14:textId="77777777" w:rsidR="00D97E5A" w:rsidRPr="00D97E5A" w:rsidRDefault="00D97E5A" w:rsidP="00C948D5">
            <w:pPr>
              <w:pStyle w:val="Nivel2"/>
            </w:pPr>
            <w:r w:rsidRPr="00D97E5A">
              <w:t xml:space="preserve">o Esfera de Atuação; </w:t>
            </w:r>
          </w:p>
          <w:p w14:paraId="67AC81BA" w14:textId="77777777" w:rsidR="00D97E5A" w:rsidRPr="00D97E5A" w:rsidRDefault="00D97E5A" w:rsidP="00C948D5">
            <w:pPr>
              <w:pStyle w:val="Nivel2"/>
            </w:pPr>
            <w:r w:rsidRPr="00D97E5A">
              <w:t xml:space="preserve">o Código IBGE; </w:t>
            </w:r>
          </w:p>
          <w:p w14:paraId="5FF9A133" w14:textId="77777777" w:rsidR="00D97E5A" w:rsidRPr="00D97E5A" w:rsidRDefault="00D97E5A" w:rsidP="00C948D5">
            <w:pPr>
              <w:pStyle w:val="Nivel2"/>
            </w:pPr>
            <w:r w:rsidRPr="00D97E5A">
              <w:t xml:space="preserve">o Tipo Estabelecimento; </w:t>
            </w:r>
          </w:p>
        </w:tc>
      </w:tr>
      <w:tr w:rsidR="00D97E5A" w:rsidRPr="00D97E5A" w14:paraId="083FF172"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C9BA92" w14:textId="77777777" w:rsidR="00D97E5A" w:rsidRPr="00D97E5A" w:rsidRDefault="00D97E5A" w:rsidP="00C948D5">
            <w:pPr>
              <w:pStyle w:val="Nivel2"/>
            </w:pPr>
            <w:r w:rsidRPr="00D97E5A">
              <w:t xml:space="preserve">Consultar inconsistências de envio no Web Service informando os seguintes campos; </w:t>
            </w:r>
          </w:p>
          <w:p w14:paraId="730750D9" w14:textId="77777777" w:rsidR="00D97E5A" w:rsidRPr="00D97E5A" w:rsidRDefault="00D97E5A" w:rsidP="00C948D5">
            <w:pPr>
              <w:pStyle w:val="Nivel2"/>
            </w:pPr>
            <w:r w:rsidRPr="00D97E5A">
              <w:t xml:space="preserve">o Data Inicial e Final; </w:t>
            </w:r>
          </w:p>
          <w:p w14:paraId="7AB57E8D" w14:textId="77777777" w:rsidR="00D97E5A" w:rsidRPr="00D97E5A" w:rsidRDefault="00D97E5A" w:rsidP="00C948D5">
            <w:pPr>
              <w:pStyle w:val="Nivel2"/>
            </w:pPr>
            <w:r w:rsidRPr="00D97E5A">
              <w:t xml:space="preserve">o Usuário do SCPA; </w:t>
            </w:r>
          </w:p>
          <w:p w14:paraId="1FC4F2D1" w14:textId="77777777" w:rsidR="00D97E5A" w:rsidRPr="00D97E5A" w:rsidRDefault="00D97E5A" w:rsidP="00C948D5">
            <w:pPr>
              <w:pStyle w:val="Nivel2"/>
            </w:pPr>
            <w:r w:rsidRPr="00D97E5A">
              <w:t xml:space="preserve">o Senha do SCPA; </w:t>
            </w:r>
          </w:p>
          <w:p w14:paraId="61A3FEAF" w14:textId="77777777" w:rsidR="00D97E5A" w:rsidRPr="00D97E5A" w:rsidRDefault="00D97E5A" w:rsidP="00C948D5">
            <w:pPr>
              <w:pStyle w:val="Nivel2"/>
            </w:pPr>
            <w:r w:rsidRPr="00D97E5A">
              <w:t xml:space="preserve">o Número do protocolo; </w:t>
            </w:r>
          </w:p>
          <w:p w14:paraId="6B6E79B4" w14:textId="77777777" w:rsidR="00D97E5A" w:rsidRPr="00D97E5A" w:rsidRDefault="00D97E5A" w:rsidP="00C948D5">
            <w:pPr>
              <w:pStyle w:val="Nivel2"/>
            </w:pPr>
            <w:r w:rsidRPr="00D97E5A">
              <w:t xml:space="preserve">o Data do recebimento. </w:t>
            </w:r>
          </w:p>
        </w:tc>
      </w:tr>
      <w:tr w:rsidR="00D97E5A" w:rsidRPr="00D97E5A" w14:paraId="053AF30E"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1E4A0E" w14:textId="77777777" w:rsidR="00D97E5A" w:rsidRPr="00D97E5A" w:rsidRDefault="00D97E5A" w:rsidP="00C948D5">
            <w:pPr>
              <w:pStyle w:val="Nivel2"/>
            </w:pPr>
            <w:r w:rsidRPr="00D97E5A">
              <w:t xml:space="preserve">Consultar inconsistências de envio de retificação no Web Service informando os seguintes campos; </w:t>
            </w:r>
          </w:p>
          <w:p w14:paraId="5D0BB1EF" w14:textId="77777777" w:rsidR="00D97E5A" w:rsidRPr="00D97E5A" w:rsidRDefault="00D97E5A" w:rsidP="00C948D5">
            <w:pPr>
              <w:pStyle w:val="Nivel2"/>
            </w:pPr>
            <w:r w:rsidRPr="00D97E5A">
              <w:t xml:space="preserve">o Data Inicial e Final; </w:t>
            </w:r>
          </w:p>
          <w:p w14:paraId="24B5F62B" w14:textId="77777777" w:rsidR="00D97E5A" w:rsidRPr="00D97E5A" w:rsidRDefault="00D97E5A" w:rsidP="00C948D5">
            <w:pPr>
              <w:pStyle w:val="Nivel2"/>
            </w:pPr>
            <w:r w:rsidRPr="00D97E5A">
              <w:t xml:space="preserve">o Usuário do SCPA; </w:t>
            </w:r>
          </w:p>
          <w:p w14:paraId="73B18903" w14:textId="77777777" w:rsidR="00D97E5A" w:rsidRPr="00D97E5A" w:rsidRDefault="00D97E5A" w:rsidP="00C948D5">
            <w:pPr>
              <w:pStyle w:val="Nivel2"/>
            </w:pPr>
            <w:r w:rsidRPr="00D97E5A">
              <w:t xml:space="preserve">o Senha do SCPA; </w:t>
            </w:r>
          </w:p>
          <w:p w14:paraId="7CE23D89" w14:textId="77777777" w:rsidR="00D97E5A" w:rsidRPr="00D97E5A" w:rsidRDefault="00D97E5A" w:rsidP="00C948D5">
            <w:pPr>
              <w:pStyle w:val="Nivel2"/>
            </w:pPr>
            <w:r w:rsidRPr="00D97E5A">
              <w:t xml:space="preserve">o Número do protocolo; </w:t>
            </w:r>
          </w:p>
          <w:p w14:paraId="0E5F9DF2" w14:textId="77777777" w:rsidR="00D97E5A" w:rsidRPr="00D97E5A" w:rsidRDefault="00D97E5A" w:rsidP="00C948D5">
            <w:pPr>
              <w:pStyle w:val="Nivel2"/>
            </w:pPr>
            <w:r w:rsidRPr="00D97E5A">
              <w:t xml:space="preserve">o Data do recebimento. </w:t>
            </w:r>
          </w:p>
        </w:tc>
      </w:tr>
      <w:tr w:rsidR="00D97E5A" w:rsidRPr="00D97E5A" w14:paraId="4EA69B73"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B2505" w14:textId="77777777" w:rsidR="00D97E5A" w:rsidRPr="00D97E5A" w:rsidRDefault="00D97E5A" w:rsidP="00C948D5">
            <w:pPr>
              <w:pStyle w:val="Nivel2"/>
            </w:pPr>
            <w:r w:rsidRPr="00D97E5A">
              <w:t xml:space="preserve">Retificar entradas de medicamentos ao Web Service Hórus informando os seguintes campos: </w:t>
            </w:r>
          </w:p>
          <w:p w14:paraId="12180EDB" w14:textId="77777777" w:rsidR="00D97E5A" w:rsidRPr="00D97E5A" w:rsidRDefault="00D97E5A" w:rsidP="00C948D5">
            <w:pPr>
              <w:pStyle w:val="Nivel2"/>
            </w:pPr>
            <w:r w:rsidRPr="00D97E5A">
              <w:lastRenderedPageBreak/>
              <w:t xml:space="preserve">o Data Inicial e Final; </w:t>
            </w:r>
          </w:p>
          <w:p w14:paraId="3FFE9976" w14:textId="77777777" w:rsidR="00D97E5A" w:rsidRPr="00D97E5A" w:rsidRDefault="00D97E5A" w:rsidP="00C948D5">
            <w:pPr>
              <w:pStyle w:val="Nivel2"/>
            </w:pPr>
            <w:r w:rsidRPr="00D97E5A">
              <w:t xml:space="preserve">o Usuário do SCPA; </w:t>
            </w:r>
          </w:p>
          <w:p w14:paraId="25521CA9" w14:textId="77777777" w:rsidR="00D97E5A" w:rsidRPr="00D97E5A" w:rsidRDefault="00D97E5A" w:rsidP="00C948D5">
            <w:pPr>
              <w:pStyle w:val="Nivel2"/>
            </w:pPr>
            <w:r w:rsidRPr="00D97E5A">
              <w:t xml:space="preserve">o Senha do SCPA; </w:t>
            </w:r>
          </w:p>
          <w:p w14:paraId="5A223C3C" w14:textId="77777777" w:rsidR="00D97E5A" w:rsidRPr="00D97E5A" w:rsidRDefault="00D97E5A" w:rsidP="00C948D5">
            <w:pPr>
              <w:pStyle w:val="Nivel2"/>
            </w:pPr>
            <w:r w:rsidRPr="00D97E5A">
              <w:t xml:space="preserve">o Número do protocolo; </w:t>
            </w:r>
          </w:p>
          <w:p w14:paraId="6E6DB684" w14:textId="77777777" w:rsidR="00D97E5A" w:rsidRPr="00D97E5A" w:rsidRDefault="00D97E5A" w:rsidP="00C948D5">
            <w:pPr>
              <w:pStyle w:val="Nivel2"/>
            </w:pPr>
            <w:r w:rsidRPr="00D97E5A">
              <w:t xml:space="preserve">o Data do recebimento; </w:t>
            </w:r>
          </w:p>
          <w:p w14:paraId="01FFD54D" w14:textId="77777777" w:rsidR="00D97E5A" w:rsidRPr="00D97E5A" w:rsidRDefault="00D97E5A" w:rsidP="00C948D5">
            <w:pPr>
              <w:pStyle w:val="Nivel2"/>
            </w:pPr>
            <w:r w:rsidRPr="00D97E5A">
              <w:t xml:space="preserve">o Código de registro do Hórus; </w:t>
            </w:r>
          </w:p>
        </w:tc>
      </w:tr>
      <w:tr w:rsidR="00D97E5A" w:rsidRPr="00D97E5A" w14:paraId="48DEFA41"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A6789F" w14:textId="77777777" w:rsidR="00D97E5A" w:rsidRPr="00D97E5A" w:rsidRDefault="00D97E5A" w:rsidP="00C948D5">
            <w:pPr>
              <w:pStyle w:val="Nivel2"/>
            </w:pPr>
            <w:r w:rsidRPr="00D97E5A">
              <w:lastRenderedPageBreak/>
              <w:t xml:space="preserve">Retificar Saídas de medicamentos ao Web Service Hórus informando os seguintes campos: </w:t>
            </w:r>
          </w:p>
          <w:p w14:paraId="556E678B" w14:textId="77777777" w:rsidR="00D97E5A" w:rsidRPr="00D97E5A" w:rsidRDefault="00D97E5A" w:rsidP="00C948D5">
            <w:pPr>
              <w:pStyle w:val="Nivel2"/>
            </w:pPr>
            <w:r w:rsidRPr="00D97E5A">
              <w:t xml:space="preserve">o Data Inicial e Final; </w:t>
            </w:r>
          </w:p>
          <w:p w14:paraId="07871C09" w14:textId="77777777" w:rsidR="00D97E5A" w:rsidRPr="00D97E5A" w:rsidRDefault="00D97E5A" w:rsidP="00C948D5">
            <w:pPr>
              <w:pStyle w:val="Nivel2"/>
            </w:pPr>
            <w:r w:rsidRPr="00D97E5A">
              <w:t xml:space="preserve">o Usuário do SCPA; </w:t>
            </w:r>
          </w:p>
          <w:p w14:paraId="654B4542" w14:textId="77777777" w:rsidR="00D97E5A" w:rsidRPr="00D97E5A" w:rsidRDefault="00D97E5A" w:rsidP="00C948D5">
            <w:pPr>
              <w:pStyle w:val="Nivel2"/>
            </w:pPr>
            <w:r w:rsidRPr="00D97E5A">
              <w:t xml:space="preserve">o Senha do SCPA; </w:t>
            </w:r>
          </w:p>
          <w:p w14:paraId="13ACD377" w14:textId="77777777" w:rsidR="00D97E5A" w:rsidRPr="00D97E5A" w:rsidRDefault="00D97E5A" w:rsidP="00C948D5">
            <w:pPr>
              <w:pStyle w:val="Nivel2"/>
            </w:pPr>
            <w:r w:rsidRPr="00D97E5A">
              <w:t xml:space="preserve">o Número do protocolo; </w:t>
            </w:r>
          </w:p>
          <w:p w14:paraId="68393194" w14:textId="77777777" w:rsidR="00D97E5A" w:rsidRPr="00D97E5A" w:rsidRDefault="00D97E5A" w:rsidP="00C948D5">
            <w:pPr>
              <w:pStyle w:val="Nivel2"/>
            </w:pPr>
            <w:r w:rsidRPr="00D97E5A">
              <w:t xml:space="preserve">o Data do recebimento; </w:t>
            </w:r>
          </w:p>
          <w:p w14:paraId="752FE131" w14:textId="77777777" w:rsidR="00D97E5A" w:rsidRPr="00D97E5A" w:rsidRDefault="00D97E5A" w:rsidP="00C948D5">
            <w:pPr>
              <w:pStyle w:val="Nivel2"/>
            </w:pPr>
            <w:r w:rsidRPr="00D97E5A">
              <w:t xml:space="preserve">o Código de registro do Hórus; </w:t>
            </w:r>
          </w:p>
        </w:tc>
      </w:tr>
      <w:tr w:rsidR="00D97E5A" w:rsidRPr="00D97E5A" w14:paraId="04FBB614"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33675B" w14:textId="77777777" w:rsidR="00D97E5A" w:rsidRPr="00D97E5A" w:rsidRDefault="00D97E5A" w:rsidP="00C948D5">
            <w:pPr>
              <w:pStyle w:val="Nivel2"/>
            </w:pPr>
            <w:r w:rsidRPr="00D97E5A">
              <w:t xml:space="preserve">Retificar Dispensação de medicamentos ao Web Service Hórus, informando os seguintes campos: </w:t>
            </w:r>
          </w:p>
          <w:p w14:paraId="2810DC6F" w14:textId="77777777" w:rsidR="00D97E5A" w:rsidRPr="00D97E5A" w:rsidRDefault="00D97E5A" w:rsidP="00C948D5">
            <w:pPr>
              <w:pStyle w:val="Nivel2"/>
            </w:pPr>
            <w:r w:rsidRPr="00D97E5A">
              <w:t xml:space="preserve">o Data Inicial e Final; </w:t>
            </w:r>
          </w:p>
          <w:p w14:paraId="29E56804" w14:textId="77777777" w:rsidR="00D97E5A" w:rsidRPr="00D97E5A" w:rsidRDefault="00D97E5A" w:rsidP="00C948D5">
            <w:pPr>
              <w:pStyle w:val="Nivel2"/>
            </w:pPr>
            <w:r w:rsidRPr="00D97E5A">
              <w:t xml:space="preserve">o Usuário do SCPA; </w:t>
            </w:r>
          </w:p>
          <w:p w14:paraId="60D42530" w14:textId="77777777" w:rsidR="00D97E5A" w:rsidRPr="00D97E5A" w:rsidRDefault="00D97E5A" w:rsidP="00C948D5">
            <w:pPr>
              <w:pStyle w:val="Nivel2"/>
            </w:pPr>
            <w:r w:rsidRPr="00D97E5A">
              <w:t xml:space="preserve">o Senha do SCPA; </w:t>
            </w:r>
          </w:p>
          <w:p w14:paraId="45A38412" w14:textId="77777777" w:rsidR="00D97E5A" w:rsidRPr="00D97E5A" w:rsidRDefault="00D97E5A" w:rsidP="00C948D5">
            <w:pPr>
              <w:pStyle w:val="Nivel2"/>
            </w:pPr>
            <w:r w:rsidRPr="00D97E5A">
              <w:t xml:space="preserve">o Número do protocolo; </w:t>
            </w:r>
          </w:p>
          <w:p w14:paraId="2D0E7404" w14:textId="77777777" w:rsidR="00D97E5A" w:rsidRPr="00D97E5A" w:rsidRDefault="00D97E5A" w:rsidP="00C948D5">
            <w:pPr>
              <w:pStyle w:val="Nivel2"/>
            </w:pPr>
            <w:r w:rsidRPr="00D97E5A">
              <w:t xml:space="preserve">o Data do recebimento; </w:t>
            </w:r>
          </w:p>
          <w:p w14:paraId="1E859040" w14:textId="77777777" w:rsidR="00D97E5A" w:rsidRPr="00D97E5A" w:rsidRDefault="00D97E5A" w:rsidP="00C948D5">
            <w:pPr>
              <w:pStyle w:val="Nivel2"/>
            </w:pPr>
            <w:r w:rsidRPr="00D97E5A">
              <w:t xml:space="preserve">o Código de registro do Hórus; </w:t>
            </w:r>
          </w:p>
        </w:tc>
      </w:tr>
      <w:tr w:rsidR="00D97E5A" w:rsidRPr="00D97E5A" w14:paraId="5E24300D"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4D40A" w14:textId="77777777" w:rsidR="00D97E5A" w:rsidRPr="00D97E5A" w:rsidRDefault="00D97E5A" w:rsidP="00C948D5">
            <w:pPr>
              <w:pStyle w:val="Nivel2"/>
            </w:pPr>
            <w:r w:rsidRPr="00D97E5A">
              <w:t xml:space="preserve">Relatório de Medicamento Catmat, informando os seguintes dados: </w:t>
            </w:r>
          </w:p>
          <w:p w14:paraId="4DC75501" w14:textId="77777777" w:rsidR="00D97E5A" w:rsidRPr="00D97E5A" w:rsidRDefault="00D97E5A" w:rsidP="00C948D5">
            <w:pPr>
              <w:pStyle w:val="Nivel2"/>
            </w:pPr>
            <w:r w:rsidRPr="00D97E5A">
              <w:t xml:space="preserve">o Unidade conectada ou todas; </w:t>
            </w:r>
          </w:p>
          <w:p w14:paraId="7314EB3D" w14:textId="77777777" w:rsidR="00D97E5A" w:rsidRPr="00D97E5A" w:rsidRDefault="00D97E5A" w:rsidP="00C948D5">
            <w:pPr>
              <w:pStyle w:val="Nivel2"/>
            </w:pPr>
            <w:r w:rsidRPr="00D97E5A">
              <w:t xml:space="preserve">o Tipo de relatório; </w:t>
            </w:r>
          </w:p>
          <w:p w14:paraId="0491883D" w14:textId="77777777" w:rsidR="00D97E5A" w:rsidRPr="00D97E5A" w:rsidRDefault="00D97E5A" w:rsidP="00C948D5">
            <w:pPr>
              <w:pStyle w:val="Nivel2"/>
            </w:pPr>
            <w:r w:rsidRPr="00D97E5A">
              <w:t xml:space="preserve">o Tipo de ordenação. </w:t>
            </w:r>
          </w:p>
        </w:tc>
      </w:tr>
      <w:tr w:rsidR="00D97E5A" w:rsidRPr="00D97E5A" w14:paraId="3CB7DB05"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43CCA" w14:textId="77777777" w:rsidR="00D97E5A" w:rsidRPr="00D97E5A" w:rsidRDefault="00D97E5A" w:rsidP="00C948D5">
            <w:pPr>
              <w:pStyle w:val="Nivel2"/>
            </w:pPr>
            <w:r w:rsidRPr="00D97E5A">
              <w:t xml:space="preserve">Relatório de Protocolos de envio do Hórus, informando os seguintes dados: </w:t>
            </w:r>
          </w:p>
          <w:p w14:paraId="13ACD199" w14:textId="77777777" w:rsidR="00D97E5A" w:rsidRPr="00D97E5A" w:rsidRDefault="00D97E5A" w:rsidP="00C948D5">
            <w:pPr>
              <w:pStyle w:val="Nivel2"/>
            </w:pPr>
            <w:r w:rsidRPr="00D97E5A">
              <w:t xml:space="preserve">o Data inicial e final; </w:t>
            </w:r>
          </w:p>
          <w:p w14:paraId="67F1A79B" w14:textId="77777777" w:rsidR="00D97E5A" w:rsidRPr="00D97E5A" w:rsidRDefault="00D97E5A" w:rsidP="00C948D5">
            <w:pPr>
              <w:pStyle w:val="Nivel2"/>
            </w:pPr>
            <w:r w:rsidRPr="00D97E5A">
              <w:t xml:space="preserve">o Tipo de ordenação. </w:t>
            </w:r>
          </w:p>
        </w:tc>
      </w:tr>
      <w:tr w:rsidR="00D97E5A" w:rsidRPr="00D97E5A" w14:paraId="388B7646"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5A365D" w14:textId="77777777" w:rsidR="00D97E5A" w:rsidRPr="00D97E5A" w:rsidRDefault="00D97E5A" w:rsidP="00C948D5">
            <w:pPr>
              <w:pStyle w:val="Nivel2"/>
            </w:pPr>
            <w:r w:rsidRPr="00D97E5A">
              <w:t xml:space="preserve">Relatório de Códigos Registros do Hórus, informando os seguintes dados: </w:t>
            </w:r>
          </w:p>
          <w:p w14:paraId="43E48F09" w14:textId="77777777" w:rsidR="00D97E5A" w:rsidRPr="00D97E5A" w:rsidRDefault="00D97E5A" w:rsidP="00C948D5">
            <w:pPr>
              <w:pStyle w:val="Nivel2"/>
            </w:pPr>
            <w:r w:rsidRPr="00D97E5A">
              <w:t xml:space="preserve">o Data inicial e final; </w:t>
            </w:r>
          </w:p>
          <w:p w14:paraId="325032D9" w14:textId="77777777" w:rsidR="00D97E5A" w:rsidRPr="00D97E5A" w:rsidRDefault="00D97E5A" w:rsidP="00C948D5">
            <w:pPr>
              <w:pStyle w:val="Nivel2"/>
            </w:pPr>
            <w:r w:rsidRPr="00D97E5A">
              <w:t xml:space="preserve">o Tipo de relatório; </w:t>
            </w:r>
          </w:p>
          <w:p w14:paraId="49BB7BDC" w14:textId="77777777" w:rsidR="00D97E5A" w:rsidRPr="00D97E5A" w:rsidRDefault="00D97E5A" w:rsidP="00C948D5">
            <w:pPr>
              <w:pStyle w:val="Nivel2"/>
            </w:pPr>
            <w:r w:rsidRPr="00D97E5A">
              <w:t xml:space="preserve">o Tipo de ordenação. </w:t>
            </w:r>
          </w:p>
        </w:tc>
      </w:tr>
      <w:tr w:rsidR="00D97E5A" w:rsidRPr="00D97E5A" w14:paraId="0CF11B3E"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451C9E" w14:textId="77777777" w:rsidR="00D97E5A" w:rsidRPr="00D97E5A" w:rsidRDefault="00D97E5A" w:rsidP="00C948D5">
            <w:pPr>
              <w:pStyle w:val="Nivel2"/>
            </w:pPr>
            <w:r w:rsidRPr="00D97E5A">
              <w:t xml:space="preserve">Relatório de Meses em que o HORUS foi enviado, informando os seguintes dados: </w:t>
            </w:r>
          </w:p>
          <w:p w14:paraId="4B67B449" w14:textId="77777777" w:rsidR="00D97E5A" w:rsidRPr="00D97E5A" w:rsidRDefault="00D97E5A" w:rsidP="00C948D5">
            <w:pPr>
              <w:pStyle w:val="Nivel2"/>
            </w:pPr>
            <w:r w:rsidRPr="00D97E5A">
              <w:t xml:space="preserve">o Data inicial; </w:t>
            </w:r>
          </w:p>
          <w:p w14:paraId="647C3B05" w14:textId="77777777" w:rsidR="00D97E5A" w:rsidRPr="00D97E5A" w:rsidRDefault="00D97E5A" w:rsidP="00C948D5">
            <w:pPr>
              <w:pStyle w:val="Nivel2"/>
            </w:pPr>
            <w:r w:rsidRPr="00D97E5A">
              <w:t xml:space="preserve">o Data final. </w:t>
            </w:r>
          </w:p>
        </w:tc>
      </w:tr>
      <w:tr w:rsidR="00D97E5A" w:rsidRPr="00D97E5A" w14:paraId="1CDFD251"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AEC6A2" w14:textId="77777777" w:rsidR="00D97E5A" w:rsidRPr="00D97E5A" w:rsidRDefault="00D97E5A" w:rsidP="00C948D5">
            <w:pPr>
              <w:pStyle w:val="Nivel2"/>
            </w:pPr>
            <w:r w:rsidRPr="00D97E5A">
              <w:t xml:space="preserve">Permitir lançar um processo judicial com no mínimo as seguintes informações: </w:t>
            </w:r>
          </w:p>
          <w:p w14:paraId="0406F5AB" w14:textId="77777777" w:rsidR="00D97E5A" w:rsidRPr="00D97E5A" w:rsidRDefault="00D97E5A" w:rsidP="00C948D5">
            <w:pPr>
              <w:pStyle w:val="Nivel2"/>
            </w:pPr>
            <w:r w:rsidRPr="00D97E5A">
              <w:t xml:space="preserve">o Número do processo judicial; </w:t>
            </w:r>
          </w:p>
          <w:p w14:paraId="1A0B592C" w14:textId="77777777" w:rsidR="00D97E5A" w:rsidRPr="00D97E5A" w:rsidRDefault="00D97E5A" w:rsidP="00C948D5">
            <w:pPr>
              <w:pStyle w:val="Nivel2"/>
            </w:pPr>
            <w:r w:rsidRPr="00D97E5A">
              <w:t xml:space="preserve">o Data do processo judicial; </w:t>
            </w:r>
          </w:p>
          <w:p w14:paraId="40689B5E" w14:textId="77777777" w:rsidR="00D97E5A" w:rsidRPr="00D97E5A" w:rsidRDefault="00D97E5A" w:rsidP="00C948D5">
            <w:pPr>
              <w:pStyle w:val="Nivel2"/>
            </w:pPr>
            <w:r w:rsidRPr="00D97E5A">
              <w:t xml:space="preserve">o Nome do paciente; </w:t>
            </w:r>
          </w:p>
          <w:p w14:paraId="081D2956" w14:textId="77777777" w:rsidR="00D97E5A" w:rsidRPr="00D97E5A" w:rsidRDefault="00D97E5A" w:rsidP="00C948D5">
            <w:pPr>
              <w:pStyle w:val="Nivel2"/>
            </w:pPr>
            <w:r w:rsidRPr="00D97E5A">
              <w:t xml:space="preserve">o Sexo; </w:t>
            </w:r>
          </w:p>
          <w:p w14:paraId="61C786F5" w14:textId="77777777" w:rsidR="00D97E5A" w:rsidRPr="00D97E5A" w:rsidRDefault="00D97E5A" w:rsidP="00C948D5">
            <w:pPr>
              <w:pStyle w:val="Nivel2"/>
            </w:pPr>
            <w:r w:rsidRPr="00D97E5A">
              <w:t xml:space="preserve">o Idade; </w:t>
            </w:r>
          </w:p>
          <w:p w14:paraId="3E91401E" w14:textId="77777777" w:rsidR="00D97E5A" w:rsidRPr="00D97E5A" w:rsidRDefault="00D97E5A" w:rsidP="00C948D5">
            <w:pPr>
              <w:pStyle w:val="Nivel2"/>
            </w:pPr>
            <w:r w:rsidRPr="00D97E5A">
              <w:t xml:space="preserve">o Descrição do item solicitado; </w:t>
            </w:r>
          </w:p>
          <w:p w14:paraId="655593F1" w14:textId="77777777" w:rsidR="00D97E5A" w:rsidRPr="00D97E5A" w:rsidRDefault="00D97E5A" w:rsidP="00C948D5">
            <w:pPr>
              <w:pStyle w:val="Nivel2"/>
            </w:pPr>
            <w:r w:rsidRPr="00D97E5A">
              <w:t xml:space="preserve">o Quantidade do item solicitado; </w:t>
            </w:r>
          </w:p>
          <w:p w14:paraId="1F19649C" w14:textId="77777777" w:rsidR="00D97E5A" w:rsidRPr="00D97E5A" w:rsidRDefault="00D97E5A" w:rsidP="00C948D5">
            <w:pPr>
              <w:pStyle w:val="Nivel2"/>
            </w:pPr>
            <w:r w:rsidRPr="00D97E5A">
              <w:t xml:space="preserve">o Prazo de entrega do item solicitado; </w:t>
            </w:r>
          </w:p>
          <w:p w14:paraId="2C358944" w14:textId="77777777" w:rsidR="00D97E5A" w:rsidRPr="00D97E5A" w:rsidRDefault="00D97E5A" w:rsidP="00C948D5">
            <w:pPr>
              <w:pStyle w:val="Nivel2"/>
            </w:pPr>
            <w:r w:rsidRPr="00D97E5A">
              <w:t xml:space="preserve">o Data da entrega do item solicitado. </w:t>
            </w:r>
          </w:p>
        </w:tc>
      </w:tr>
      <w:tr w:rsidR="00D97E5A" w:rsidRPr="00D97E5A" w14:paraId="3DAA6DF7"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43462" w14:textId="77777777" w:rsidR="00D97E5A" w:rsidRPr="00D97E5A" w:rsidRDefault="00D97E5A" w:rsidP="00C948D5">
            <w:pPr>
              <w:pStyle w:val="Nivel2"/>
            </w:pPr>
            <w:r w:rsidRPr="00D97E5A">
              <w:lastRenderedPageBreak/>
              <w:t xml:space="preserve">Permitir Entregar um medicamento/material de um processo judicial, com entrega parcial ou totalmente; </w:t>
            </w:r>
          </w:p>
        </w:tc>
      </w:tr>
      <w:tr w:rsidR="00D97E5A" w:rsidRPr="00D97E5A" w14:paraId="73ACCCD4"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978D1" w14:textId="77777777" w:rsidR="00D97E5A" w:rsidRPr="00D97E5A" w:rsidRDefault="00D97E5A" w:rsidP="00C948D5">
            <w:pPr>
              <w:pStyle w:val="Nivel2"/>
            </w:pPr>
            <w:r w:rsidRPr="00D97E5A">
              <w:t>Permitir Cancelar a entrega de um item referente a um processo judicial, com cancelamento parcial ou total dos itens.</w:t>
            </w:r>
          </w:p>
        </w:tc>
      </w:tr>
      <w:tr w:rsidR="00D97E5A" w:rsidRPr="00D97E5A" w14:paraId="3786029C"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3AD83A" w14:textId="77777777" w:rsidR="00D97E5A" w:rsidRPr="00D97E5A" w:rsidRDefault="00D97E5A" w:rsidP="00C948D5">
            <w:pPr>
              <w:pStyle w:val="Nivel2"/>
            </w:pPr>
            <w:r w:rsidRPr="00D97E5A">
              <w:t xml:space="preserve">Permitir imprimir uma declaração de entrega do item referente ao processo judicial </w:t>
            </w:r>
          </w:p>
        </w:tc>
      </w:tr>
      <w:tr w:rsidR="00D97E5A" w:rsidRPr="00D97E5A" w14:paraId="5DF03340"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1EF6D6" w14:textId="77777777" w:rsidR="00D97E5A" w:rsidRPr="00D97E5A" w:rsidRDefault="00D97E5A" w:rsidP="00C948D5">
            <w:pPr>
              <w:pStyle w:val="Nivel2"/>
            </w:pPr>
            <w:r w:rsidRPr="00D97E5A">
              <w:t>Dispensação por kit’s e não apenas por unidades (kit sutura, aplicação, punção, medicação intramuscular e venosa).</w:t>
            </w:r>
          </w:p>
        </w:tc>
      </w:tr>
      <w:tr w:rsidR="00D97E5A" w:rsidRPr="00D97E5A" w14:paraId="6F051071" w14:textId="77777777" w:rsidTr="00C75A7B">
        <w:trPr>
          <w:trHeight w:val="1"/>
          <w:jc w:val="center"/>
        </w:trPr>
        <w:tc>
          <w:tcPr>
            <w:tcW w:w="8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EB1157" w14:textId="77777777" w:rsidR="00D97E5A" w:rsidRPr="00D97E5A" w:rsidRDefault="00D97E5A" w:rsidP="00C948D5">
            <w:pPr>
              <w:pStyle w:val="Nivel2"/>
            </w:pPr>
            <w:r w:rsidRPr="00D97E5A">
              <w:t>Compatibilidade com o sistema Hórus</w:t>
            </w:r>
          </w:p>
        </w:tc>
      </w:tr>
    </w:tbl>
    <w:p w14:paraId="3054B716" w14:textId="77777777" w:rsidR="00D97E5A" w:rsidRPr="00D97E5A" w:rsidRDefault="00D97E5A" w:rsidP="00C948D5">
      <w:pPr>
        <w:pStyle w:val="Nivel2"/>
      </w:pPr>
    </w:p>
    <w:p w14:paraId="3D00A088" w14:textId="77777777" w:rsidR="00D97E5A" w:rsidRPr="00D97E5A" w:rsidRDefault="00D97E5A" w:rsidP="00C948D5">
      <w:pPr>
        <w:pStyle w:val="Nivel2"/>
      </w:pPr>
    </w:p>
    <w:p w14:paraId="5C1B5D91" w14:textId="77777777" w:rsidR="00D97E5A" w:rsidRPr="000C0F7B" w:rsidRDefault="00D97E5A" w:rsidP="008B4245">
      <w:pPr>
        <w:pStyle w:val="Nivel2"/>
        <w:numPr>
          <w:ilvl w:val="0"/>
          <w:numId w:val="30"/>
        </w:numPr>
        <w:rPr>
          <w:b/>
        </w:rPr>
      </w:pPr>
      <w:r w:rsidRPr="000C0F7B">
        <w:rPr>
          <w:b/>
        </w:rPr>
        <w:t>CONTROLE DE UNIDADES DE SAÚDE AMBULATORIAL</w:t>
      </w:r>
    </w:p>
    <w:p w14:paraId="20E16D8D"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89"/>
      </w:tblGrid>
      <w:tr w:rsidR="00D97E5A" w:rsidRPr="00D97E5A" w14:paraId="1129F21F"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3486F4" w14:textId="77777777" w:rsidR="00D97E5A" w:rsidRPr="00D97E5A" w:rsidRDefault="00D97E5A" w:rsidP="00C948D5">
            <w:pPr>
              <w:pStyle w:val="Nivel2"/>
            </w:pPr>
            <w:r w:rsidRPr="00D97E5A">
              <w:t>Descrição</w:t>
            </w:r>
          </w:p>
        </w:tc>
      </w:tr>
      <w:tr w:rsidR="00D97E5A" w:rsidRPr="00D97E5A" w14:paraId="01E5E370"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3A3A93" w14:textId="77777777" w:rsidR="00D97E5A" w:rsidRPr="00D97E5A" w:rsidRDefault="00D97E5A" w:rsidP="00C948D5">
            <w:pPr>
              <w:pStyle w:val="Nivel2"/>
            </w:pPr>
            <w:r w:rsidRPr="00D97E5A">
              <w:t xml:space="preserve">Permitir registrar os procedimentos de enfermagem, agente comunitário e dos agentes sanitários. </w:t>
            </w:r>
          </w:p>
        </w:tc>
      </w:tr>
      <w:tr w:rsidR="00D97E5A" w:rsidRPr="00D97E5A" w14:paraId="652E07A0"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2DE7B" w14:textId="77777777" w:rsidR="00D97E5A" w:rsidRPr="00D97E5A" w:rsidRDefault="00D97E5A" w:rsidP="00C948D5">
            <w:pPr>
              <w:pStyle w:val="Nivel2"/>
            </w:pPr>
            <w:r w:rsidRPr="00D97E5A">
              <w:t>Permitir gerar agenda de atendimento para todos os profissionais da Unidade, que tenham sido previamente definidos para terem suas agendas geradas.</w:t>
            </w:r>
          </w:p>
        </w:tc>
      </w:tr>
      <w:tr w:rsidR="00D97E5A" w:rsidRPr="00D97E5A" w14:paraId="1591ABA1"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7681B" w14:textId="77777777" w:rsidR="00D97E5A" w:rsidRPr="00D97E5A" w:rsidRDefault="00D97E5A" w:rsidP="00C948D5">
            <w:pPr>
              <w:pStyle w:val="Nivel2"/>
            </w:pPr>
            <w:r w:rsidRPr="00D97E5A">
              <w:t xml:space="preserve">Permitir integração entre todos os pontos de atendimento do Município, permitindo obter informações de todos os atendimentos aos usuários (pacientes) em tempo real, bem como, o acesso aos dados de qualquer unidade de atendimento (Centros de Saúde, PSF, etc), a qualquer momento pelo administrador do sistema. </w:t>
            </w:r>
          </w:p>
        </w:tc>
      </w:tr>
      <w:tr w:rsidR="00D97E5A" w:rsidRPr="00D97E5A" w14:paraId="7DD64729"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1EE79" w14:textId="77777777" w:rsidR="00D97E5A" w:rsidRPr="00D97E5A" w:rsidRDefault="00D97E5A" w:rsidP="00C948D5">
            <w:pPr>
              <w:pStyle w:val="Nivel2"/>
            </w:pPr>
            <w:r w:rsidRPr="00D97E5A">
              <w:t xml:space="preserve">Garantir que o sistema tenha integração total entre seus módulos: Saúde Pública ambulatorial, Farmácia Municipal. </w:t>
            </w:r>
          </w:p>
        </w:tc>
      </w:tr>
      <w:tr w:rsidR="00D97E5A" w:rsidRPr="00D97E5A" w14:paraId="3DEA2655"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74DA5F" w14:textId="77777777" w:rsidR="00D97E5A" w:rsidRPr="00D97E5A" w:rsidRDefault="00D97E5A" w:rsidP="00C948D5">
            <w:pPr>
              <w:pStyle w:val="Nivel2"/>
            </w:pPr>
            <w:r w:rsidRPr="00D97E5A">
              <w:t xml:space="preserve">Efetuar o cadastro dos usuários dentro de cada perfil de nível de acesso previamente definido. </w:t>
            </w:r>
          </w:p>
        </w:tc>
      </w:tr>
      <w:tr w:rsidR="00D97E5A" w:rsidRPr="00D97E5A" w14:paraId="1678032E"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CD7114" w14:textId="77777777" w:rsidR="00D97E5A" w:rsidRPr="00D97E5A" w:rsidRDefault="00D97E5A" w:rsidP="00C948D5">
            <w:pPr>
              <w:pStyle w:val="Nivel2"/>
            </w:pPr>
            <w:r w:rsidRPr="00D97E5A">
              <w:t xml:space="preserve">Permitir definir em qual Unidade de Saúde que o usuário vai acessar. </w:t>
            </w:r>
          </w:p>
        </w:tc>
      </w:tr>
      <w:tr w:rsidR="00D97E5A" w:rsidRPr="00D97E5A" w14:paraId="56B7A4A6"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1EB94E" w14:textId="77777777" w:rsidR="00D97E5A" w:rsidRPr="00D97E5A" w:rsidRDefault="00D97E5A" w:rsidP="00C948D5">
            <w:pPr>
              <w:pStyle w:val="Nivel2"/>
            </w:pPr>
            <w:r w:rsidRPr="00D97E5A">
              <w:t xml:space="preserve">Permitir efetuar o cadastro da FPO de cada Unidade de acordo com o Padrão SUS, para cada unidade de atendimento do município. </w:t>
            </w:r>
          </w:p>
        </w:tc>
      </w:tr>
      <w:tr w:rsidR="00D97E5A" w:rsidRPr="00D97E5A" w14:paraId="1A7272EA"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3460CD" w14:textId="77777777" w:rsidR="00D97E5A" w:rsidRPr="00D97E5A" w:rsidRDefault="00D97E5A" w:rsidP="00C948D5">
            <w:pPr>
              <w:pStyle w:val="Nivel2"/>
            </w:pPr>
            <w:r w:rsidRPr="00D97E5A">
              <w:t xml:space="preserve">Permitir efetuar todos os cruzamentos e validações para todos os atendimentos de acordo com o padrão do programa SIA do Ministério da Saúde. </w:t>
            </w:r>
          </w:p>
        </w:tc>
      </w:tr>
      <w:tr w:rsidR="00D97E5A" w:rsidRPr="00D97E5A" w14:paraId="63F8ACCF"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AF37B3" w14:textId="77777777" w:rsidR="00D97E5A" w:rsidRPr="00D97E5A" w:rsidRDefault="00D97E5A" w:rsidP="00C948D5">
            <w:pPr>
              <w:pStyle w:val="Nivel2"/>
            </w:pPr>
            <w:r w:rsidRPr="00D97E5A">
              <w:t xml:space="preserve">Permitir efetuar atualização automática das tabelas de procedimentos e cruzamentos de acordo com programa SIA do Ministério da Saúde. </w:t>
            </w:r>
          </w:p>
        </w:tc>
      </w:tr>
      <w:tr w:rsidR="00D97E5A" w:rsidRPr="00D97E5A" w14:paraId="6AC88CF6"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A78C9" w14:textId="77777777" w:rsidR="00D97E5A" w:rsidRPr="00D97E5A" w:rsidRDefault="00D97E5A" w:rsidP="00C948D5">
            <w:pPr>
              <w:pStyle w:val="Nivel2"/>
            </w:pPr>
            <w:r w:rsidRPr="00D97E5A">
              <w:t xml:space="preserve">Possuir visualização em tela dos procedimentos da Tabela Unificada com a descrição do grupo, subgrupo, forma de organização, tipo de sexo, complexidade, idade mínima, idade máxima, tipo de financiamento, valor SA, total ambulatorial, valor SH, valor SP, valor SADT, total internação, especialidade do leito, incremento, código de origem (procedimento antigo de 8 dígitos), mod. atendimento, instrumento de registro, CID - Principal, CID Secundário, CBO, OPM, serviço/classificação, habilitação, em conformidade com as normas do Ministério da Saúde. </w:t>
            </w:r>
          </w:p>
        </w:tc>
      </w:tr>
      <w:tr w:rsidR="00D97E5A" w:rsidRPr="00D97E5A" w14:paraId="3A173372"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D4A052" w14:textId="77777777" w:rsidR="00D97E5A" w:rsidRPr="00D97E5A" w:rsidRDefault="00D97E5A" w:rsidP="00C948D5">
            <w:pPr>
              <w:pStyle w:val="Nivel2"/>
            </w:pPr>
            <w:r w:rsidRPr="00D97E5A">
              <w:t xml:space="preserve">Permitir o cadastro de Áreas e Micro Áreas conforme divisão do Programa de Saúde Familiar. </w:t>
            </w:r>
          </w:p>
        </w:tc>
      </w:tr>
      <w:tr w:rsidR="00D97E5A" w:rsidRPr="00D97E5A" w14:paraId="2DBC2AE7"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1D6519" w14:textId="77777777" w:rsidR="00D97E5A" w:rsidRPr="00D97E5A" w:rsidRDefault="00D97E5A" w:rsidP="00C948D5">
            <w:pPr>
              <w:pStyle w:val="Nivel2"/>
            </w:pPr>
            <w:r w:rsidRPr="00D97E5A">
              <w:t xml:space="preserve">Permitir o cadastro das Unidades Básicas de Saúde do Município. </w:t>
            </w:r>
          </w:p>
        </w:tc>
      </w:tr>
      <w:tr w:rsidR="00D97E5A" w:rsidRPr="00D97E5A" w14:paraId="2E729470"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C6A9F3" w14:textId="77777777" w:rsidR="00D97E5A" w:rsidRPr="00D97E5A" w:rsidRDefault="00D97E5A" w:rsidP="00C948D5">
            <w:pPr>
              <w:pStyle w:val="Nivel2"/>
            </w:pPr>
            <w:r w:rsidRPr="00D97E5A">
              <w:t xml:space="preserve">Permitir que o sistema faça atualização das cadastros necessários para gerar o faturamento, a partir dos arquivos do BPA do Ministério da Saúde sem haver a necessidade de qualquer digitação manual. </w:t>
            </w:r>
          </w:p>
        </w:tc>
      </w:tr>
      <w:tr w:rsidR="00D97E5A" w:rsidRPr="00D97E5A" w14:paraId="542E519B"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B55943" w14:textId="77777777" w:rsidR="00D97E5A" w:rsidRPr="00D97E5A" w:rsidRDefault="00D97E5A" w:rsidP="00C948D5">
            <w:pPr>
              <w:pStyle w:val="Nivel2"/>
            </w:pPr>
            <w:r w:rsidRPr="00D97E5A">
              <w:lastRenderedPageBreak/>
              <w:t xml:space="preserve">Gerar arquivo de faturamento com o mesmo layout fornecido pelo Ministério da Saúde, nos moldes do BPA Magnético. </w:t>
            </w:r>
          </w:p>
        </w:tc>
      </w:tr>
      <w:tr w:rsidR="00D97E5A" w:rsidRPr="00D97E5A" w14:paraId="0B562039"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FD814D" w14:textId="77777777" w:rsidR="00D97E5A" w:rsidRPr="00D97E5A" w:rsidRDefault="00D97E5A" w:rsidP="00C948D5">
            <w:pPr>
              <w:pStyle w:val="Nivel2"/>
            </w:pPr>
            <w:r w:rsidRPr="00D97E5A">
              <w:t xml:space="preserve">Permitir Manutenção da Ficha de Programação Orçamentária (FPO). </w:t>
            </w:r>
          </w:p>
        </w:tc>
      </w:tr>
      <w:tr w:rsidR="00D97E5A" w:rsidRPr="00D97E5A" w14:paraId="73F111BF"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1ED57F" w14:textId="77777777" w:rsidR="00D97E5A" w:rsidRPr="00D97E5A" w:rsidRDefault="00D97E5A" w:rsidP="00C948D5">
            <w:pPr>
              <w:pStyle w:val="Nivel2"/>
            </w:pPr>
            <w:r w:rsidRPr="00D97E5A">
              <w:t xml:space="preserve">Possibilitar a escolha de vários modelos de impressão da FAA e da FAO. </w:t>
            </w:r>
          </w:p>
        </w:tc>
      </w:tr>
      <w:tr w:rsidR="00D97E5A" w:rsidRPr="00D97E5A" w14:paraId="54850A00"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2B777" w14:textId="77777777" w:rsidR="00D97E5A" w:rsidRPr="00D97E5A" w:rsidRDefault="00D97E5A" w:rsidP="00C948D5">
            <w:pPr>
              <w:pStyle w:val="Nivel2"/>
            </w:pPr>
            <w:r w:rsidRPr="00D97E5A">
              <w:t xml:space="preserve">Permitir a impressão na FAA de até 10 procedimentos realizados na Unidade, sendo que a escolha desses procedimentos seja configurável para cada Unidade. </w:t>
            </w:r>
          </w:p>
        </w:tc>
      </w:tr>
      <w:tr w:rsidR="00D97E5A" w:rsidRPr="00D97E5A" w14:paraId="6226ECCE"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D7D91" w14:textId="77777777" w:rsidR="00D97E5A" w:rsidRPr="00D97E5A" w:rsidRDefault="00D97E5A" w:rsidP="00C948D5">
            <w:pPr>
              <w:pStyle w:val="Nivel2"/>
            </w:pPr>
            <w:r w:rsidRPr="00D97E5A">
              <w:t xml:space="preserve">Permitir a impressão na FAO de até 10 procedimentos realizados na Unidade, sendo que a escolha desses procedimentos seja configurável para cada Unidade. </w:t>
            </w:r>
          </w:p>
        </w:tc>
      </w:tr>
      <w:tr w:rsidR="00D97E5A" w:rsidRPr="00D97E5A" w14:paraId="59C1CFE5"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577F78" w14:textId="77777777" w:rsidR="00D97E5A" w:rsidRPr="00D97E5A" w:rsidRDefault="00D97E5A" w:rsidP="00C948D5">
            <w:pPr>
              <w:pStyle w:val="Nivel2"/>
            </w:pPr>
            <w:r w:rsidRPr="00D97E5A">
              <w:t xml:space="preserve">Permitir registrar informações do atendimento feito ao usuário (paciente), permitindo levantar informações do mesmo, tais como: data, horário, mês e ano de referência, Unidade de atendimento, profissional que realizou o atendimento, CBO do profissional, número da FAA, procedimentos que foram realizados na consulta. </w:t>
            </w:r>
          </w:p>
        </w:tc>
      </w:tr>
      <w:tr w:rsidR="00D97E5A" w:rsidRPr="00D97E5A" w14:paraId="7E8DC82D"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171F5" w14:textId="77777777" w:rsidR="00D97E5A" w:rsidRPr="00D97E5A" w:rsidRDefault="00D97E5A" w:rsidP="00C948D5">
            <w:pPr>
              <w:pStyle w:val="Nivel2"/>
            </w:pPr>
            <w:r w:rsidRPr="00D97E5A">
              <w:t xml:space="preserve">Permitir registrar informações da pré consulta, tais como: pressão arterial, temperatura, peso, Perímetro Cefálico, Perímetro Torácico e estatura. </w:t>
            </w:r>
          </w:p>
        </w:tc>
      </w:tr>
      <w:tr w:rsidR="00D97E5A" w:rsidRPr="00D97E5A" w14:paraId="1E1DA7C5"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55013" w14:textId="77777777" w:rsidR="00D97E5A" w:rsidRPr="00D97E5A" w:rsidRDefault="00D97E5A" w:rsidP="00C948D5">
            <w:pPr>
              <w:pStyle w:val="Nivel2"/>
            </w:pPr>
            <w:r w:rsidRPr="00D97E5A">
              <w:t xml:space="preserve">Permitir registrar a Hipótese diagnóstica e o histórico médico da consulta. </w:t>
            </w:r>
          </w:p>
        </w:tc>
      </w:tr>
      <w:tr w:rsidR="00D97E5A" w:rsidRPr="00D97E5A" w14:paraId="62B5D16A"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B9F340" w14:textId="77777777" w:rsidR="00D97E5A" w:rsidRPr="00D97E5A" w:rsidRDefault="00D97E5A" w:rsidP="00C948D5">
            <w:pPr>
              <w:pStyle w:val="Nivel2"/>
            </w:pPr>
            <w:r w:rsidRPr="00D97E5A">
              <w:t xml:space="preserve">Permitir registrar os CID´s do atendimento </w:t>
            </w:r>
          </w:p>
        </w:tc>
      </w:tr>
      <w:tr w:rsidR="00D97E5A" w:rsidRPr="00D97E5A" w14:paraId="648EC0D8"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2FB063" w14:textId="77777777" w:rsidR="00D97E5A" w:rsidRPr="00D97E5A" w:rsidRDefault="00D97E5A" w:rsidP="00C948D5">
            <w:pPr>
              <w:pStyle w:val="Nivel2"/>
            </w:pPr>
            <w:r w:rsidRPr="00D97E5A">
              <w:t xml:space="preserve">Permitir registrar o caráter de atendimento da consulta </w:t>
            </w:r>
          </w:p>
        </w:tc>
      </w:tr>
      <w:tr w:rsidR="00D97E5A" w:rsidRPr="00D97E5A" w14:paraId="4DC98566"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91A79" w14:textId="77777777" w:rsidR="00D97E5A" w:rsidRPr="00D97E5A" w:rsidRDefault="00D97E5A" w:rsidP="00C948D5">
            <w:pPr>
              <w:pStyle w:val="Nivel2"/>
            </w:pPr>
            <w:r w:rsidRPr="00D97E5A">
              <w:t xml:space="preserve">Permitir registrar quando um usuário vier a óbito </w:t>
            </w:r>
          </w:p>
        </w:tc>
      </w:tr>
      <w:tr w:rsidR="00D97E5A" w:rsidRPr="00D97E5A" w14:paraId="36E3A99B"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0F740B" w14:textId="77777777" w:rsidR="00D97E5A" w:rsidRPr="00D97E5A" w:rsidRDefault="00D97E5A" w:rsidP="00C948D5">
            <w:pPr>
              <w:pStyle w:val="Nivel2"/>
            </w:pPr>
            <w:r w:rsidRPr="00D97E5A">
              <w:t xml:space="preserve">Permitir registrar os procedimentos dos atendimentos fisioterápicos de acordo com o padrão do BPA Magnético – produção individualizada, quando for o caso. </w:t>
            </w:r>
          </w:p>
        </w:tc>
      </w:tr>
      <w:tr w:rsidR="00D97E5A" w:rsidRPr="00D97E5A" w14:paraId="5EE58AE9"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EE7074" w14:textId="77777777" w:rsidR="00D97E5A" w:rsidRPr="00D97E5A" w:rsidRDefault="00D97E5A" w:rsidP="00C948D5">
            <w:pPr>
              <w:pStyle w:val="Nivel2"/>
            </w:pPr>
            <w:r w:rsidRPr="00D97E5A">
              <w:t xml:space="preserve">Permitir que a unidade escolha se deseja emitir os históricos médicos das últimas consultas do usuário (paciente) na rede de saúde do Município, bem como a quantidade de históricos que se deseja relacionar na impressão da FAA/FAO, contendo as seguintes informações: </w:t>
            </w:r>
          </w:p>
          <w:p w14:paraId="145D077B" w14:textId="77777777" w:rsidR="00D97E5A" w:rsidRPr="00D97E5A" w:rsidRDefault="00D97E5A" w:rsidP="00C948D5">
            <w:pPr>
              <w:pStyle w:val="Nivel2"/>
            </w:pPr>
            <w:r w:rsidRPr="00D97E5A">
              <w:t xml:space="preserve">o Data do atendimento. </w:t>
            </w:r>
          </w:p>
          <w:p w14:paraId="4FF4BE64" w14:textId="77777777" w:rsidR="00D97E5A" w:rsidRPr="00D97E5A" w:rsidRDefault="00D97E5A" w:rsidP="00C948D5">
            <w:pPr>
              <w:pStyle w:val="Nivel2"/>
            </w:pPr>
            <w:r w:rsidRPr="00D97E5A">
              <w:t xml:space="preserve">o Profissional que fez o atendimento. </w:t>
            </w:r>
          </w:p>
          <w:p w14:paraId="7B38F1D1" w14:textId="77777777" w:rsidR="00D97E5A" w:rsidRPr="00D97E5A" w:rsidRDefault="00D97E5A" w:rsidP="00C948D5">
            <w:pPr>
              <w:pStyle w:val="Nivel2"/>
            </w:pPr>
            <w:r w:rsidRPr="00D97E5A">
              <w:t xml:space="preserve">o Unidade do atendimento. </w:t>
            </w:r>
          </w:p>
          <w:p w14:paraId="52A1E9EB" w14:textId="77777777" w:rsidR="00D97E5A" w:rsidRPr="00D97E5A" w:rsidRDefault="00D97E5A" w:rsidP="00C948D5">
            <w:pPr>
              <w:pStyle w:val="Nivel2"/>
            </w:pPr>
            <w:r w:rsidRPr="00D97E5A">
              <w:t xml:space="preserve">o Procedimentos executados. </w:t>
            </w:r>
          </w:p>
          <w:p w14:paraId="2897B41D" w14:textId="77777777" w:rsidR="00D97E5A" w:rsidRPr="00D97E5A" w:rsidRDefault="00D97E5A" w:rsidP="00C948D5">
            <w:pPr>
              <w:pStyle w:val="Nivel2"/>
            </w:pPr>
            <w:r w:rsidRPr="00D97E5A">
              <w:t xml:space="preserve">o Histórico da consulta. </w:t>
            </w:r>
          </w:p>
        </w:tc>
      </w:tr>
      <w:tr w:rsidR="00D97E5A" w:rsidRPr="00D97E5A" w14:paraId="01A734FB"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0EE656" w14:textId="77777777" w:rsidR="00D97E5A" w:rsidRPr="00D97E5A" w:rsidRDefault="00D97E5A" w:rsidP="00C948D5">
            <w:pPr>
              <w:pStyle w:val="Nivel2"/>
            </w:pPr>
            <w:r w:rsidRPr="00D97E5A">
              <w:t xml:space="preserve">Efetuar o cadastro dos usuários (pacientes) da rede pública de saúde do Município e que os dados sejam automaticamente cadastrados como cidadão e disponibilizados para o módulo da saúde. </w:t>
            </w:r>
          </w:p>
        </w:tc>
      </w:tr>
      <w:tr w:rsidR="00D97E5A" w:rsidRPr="00D97E5A" w14:paraId="182BFFFE"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83C75" w14:textId="77777777" w:rsidR="00D97E5A" w:rsidRPr="00D97E5A" w:rsidRDefault="00D97E5A" w:rsidP="00C948D5">
            <w:pPr>
              <w:pStyle w:val="Nivel2"/>
            </w:pPr>
            <w:r w:rsidRPr="00D97E5A">
              <w:t xml:space="preserve">Possuir cadastro do usuário (paciente) contendo no mínimo os seguintes campos: </w:t>
            </w:r>
          </w:p>
          <w:p w14:paraId="7F23FB9D" w14:textId="77777777" w:rsidR="00D97E5A" w:rsidRPr="00D97E5A" w:rsidRDefault="00D97E5A" w:rsidP="00C948D5">
            <w:pPr>
              <w:pStyle w:val="Nivel2"/>
            </w:pPr>
            <w:r w:rsidRPr="00D97E5A">
              <w:t xml:space="preserve">o Nome; </w:t>
            </w:r>
          </w:p>
          <w:p w14:paraId="2278BAB1" w14:textId="77777777" w:rsidR="00D97E5A" w:rsidRPr="00D97E5A" w:rsidRDefault="00D97E5A" w:rsidP="00C948D5">
            <w:pPr>
              <w:pStyle w:val="Nivel2"/>
            </w:pPr>
            <w:r w:rsidRPr="00D97E5A">
              <w:t xml:space="preserve">o Sexo; </w:t>
            </w:r>
          </w:p>
          <w:p w14:paraId="0C9EEE3F" w14:textId="77777777" w:rsidR="00D97E5A" w:rsidRPr="00D97E5A" w:rsidRDefault="00D97E5A" w:rsidP="00C948D5">
            <w:pPr>
              <w:pStyle w:val="Nivel2"/>
            </w:pPr>
            <w:r w:rsidRPr="00D97E5A">
              <w:t xml:space="preserve">o Fotografia; </w:t>
            </w:r>
          </w:p>
          <w:p w14:paraId="4826A77A" w14:textId="77777777" w:rsidR="00D97E5A" w:rsidRPr="00D97E5A" w:rsidRDefault="00D97E5A" w:rsidP="00C948D5">
            <w:pPr>
              <w:pStyle w:val="Nivel2"/>
            </w:pPr>
            <w:r w:rsidRPr="00D97E5A">
              <w:t xml:space="preserve">o Impressão digital; </w:t>
            </w:r>
          </w:p>
          <w:p w14:paraId="0DF3BCD4" w14:textId="77777777" w:rsidR="00D97E5A" w:rsidRPr="00D97E5A" w:rsidRDefault="00D97E5A" w:rsidP="00C948D5">
            <w:pPr>
              <w:pStyle w:val="Nivel2"/>
            </w:pPr>
            <w:r w:rsidRPr="00D97E5A">
              <w:t xml:space="preserve">o Código do prontuário; </w:t>
            </w:r>
          </w:p>
          <w:p w14:paraId="5A9FCBC2" w14:textId="77777777" w:rsidR="00D97E5A" w:rsidRPr="00D97E5A" w:rsidRDefault="00D97E5A" w:rsidP="00C948D5">
            <w:pPr>
              <w:pStyle w:val="Nivel2"/>
            </w:pPr>
            <w:r w:rsidRPr="00D97E5A">
              <w:t xml:space="preserve">o Código do prontuário odontológico; </w:t>
            </w:r>
          </w:p>
          <w:p w14:paraId="3F58BAE7" w14:textId="77777777" w:rsidR="00D97E5A" w:rsidRPr="00D97E5A" w:rsidRDefault="00D97E5A" w:rsidP="00C948D5">
            <w:pPr>
              <w:pStyle w:val="Nivel2"/>
            </w:pPr>
            <w:r w:rsidRPr="00D97E5A">
              <w:t xml:space="preserve">o Data da matricula; </w:t>
            </w:r>
          </w:p>
          <w:p w14:paraId="4A06F933" w14:textId="77777777" w:rsidR="00D97E5A" w:rsidRPr="00D97E5A" w:rsidRDefault="00D97E5A" w:rsidP="00C948D5">
            <w:pPr>
              <w:pStyle w:val="Nivel2"/>
            </w:pPr>
            <w:r w:rsidRPr="00D97E5A">
              <w:t xml:space="preserve">o Número do cartão SUS (CNS); </w:t>
            </w:r>
          </w:p>
          <w:p w14:paraId="0892E5BC" w14:textId="77777777" w:rsidR="00D97E5A" w:rsidRPr="00D97E5A" w:rsidRDefault="00D97E5A" w:rsidP="00C948D5">
            <w:pPr>
              <w:pStyle w:val="Nivel2"/>
            </w:pPr>
            <w:r w:rsidRPr="00D97E5A">
              <w:t xml:space="preserve">o Endereço; </w:t>
            </w:r>
          </w:p>
          <w:p w14:paraId="0684065D" w14:textId="77777777" w:rsidR="00D97E5A" w:rsidRPr="00D97E5A" w:rsidRDefault="00D97E5A" w:rsidP="00C948D5">
            <w:pPr>
              <w:pStyle w:val="Nivel2"/>
            </w:pPr>
            <w:r w:rsidRPr="00D97E5A">
              <w:t xml:space="preserve">o Tipo de logradouro; </w:t>
            </w:r>
          </w:p>
          <w:p w14:paraId="11F4BF95" w14:textId="77777777" w:rsidR="00D97E5A" w:rsidRPr="00D97E5A" w:rsidRDefault="00D97E5A" w:rsidP="00C948D5">
            <w:pPr>
              <w:pStyle w:val="Nivel2"/>
            </w:pPr>
            <w:r w:rsidRPr="00D97E5A">
              <w:t xml:space="preserve">o Município; </w:t>
            </w:r>
          </w:p>
          <w:p w14:paraId="75666788" w14:textId="77777777" w:rsidR="00D97E5A" w:rsidRPr="00D97E5A" w:rsidRDefault="00D97E5A" w:rsidP="00C948D5">
            <w:pPr>
              <w:pStyle w:val="Nivel2"/>
            </w:pPr>
            <w:r w:rsidRPr="00D97E5A">
              <w:t xml:space="preserve">o UF; </w:t>
            </w:r>
          </w:p>
          <w:p w14:paraId="749EB348" w14:textId="77777777" w:rsidR="00D97E5A" w:rsidRPr="00D97E5A" w:rsidRDefault="00D97E5A" w:rsidP="00C948D5">
            <w:pPr>
              <w:pStyle w:val="Nivel2"/>
            </w:pPr>
            <w:r w:rsidRPr="00D97E5A">
              <w:t xml:space="preserve">o CEP; </w:t>
            </w:r>
          </w:p>
          <w:p w14:paraId="0750BA22" w14:textId="77777777" w:rsidR="00D97E5A" w:rsidRPr="00D97E5A" w:rsidRDefault="00D97E5A" w:rsidP="00C948D5">
            <w:pPr>
              <w:pStyle w:val="Nivel2"/>
            </w:pPr>
            <w:r w:rsidRPr="00D97E5A">
              <w:t xml:space="preserve">o Data de nascimento; </w:t>
            </w:r>
          </w:p>
          <w:p w14:paraId="3F017043" w14:textId="77777777" w:rsidR="00D97E5A" w:rsidRPr="00D97E5A" w:rsidRDefault="00D97E5A" w:rsidP="00C948D5">
            <w:pPr>
              <w:pStyle w:val="Nivel2"/>
            </w:pPr>
            <w:r w:rsidRPr="00D97E5A">
              <w:lastRenderedPageBreak/>
              <w:t xml:space="preserve">o CPF; </w:t>
            </w:r>
          </w:p>
          <w:p w14:paraId="353C7FE0" w14:textId="77777777" w:rsidR="00D97E5A" w:rsidRPr="00D97E5A" w:rsidRDefault="00D97E5A" w:rsidP="00C948D5">
            <w:pPr>
              <w:pStyle w:val="Nivel2"/>
            </w:pPr>
            <w:r w:rsidRPr="00D97E5A">
              <w:t xml:space="preserve">o Naturalidade; </w:t>
            </w:r>
          </w:p>
          <w:p w14:paraId="6D027D6D" w14:textId="77777777" w:rsidR="00D97E5A" w:rsidRPr="00D97E5A" w:rsidRDefault="00D97E5A" w:rsidP="00C948D5">
            <w:pPr>
              <w:pStyle w:val="Nivel2"/>
            </w:pPr>
            <w:r w:rsidRPr="00D97E5A">
              <w:t xml:space="preserve">o RG; </w:t>
            </w:r>
          </w:p>
          <w:p w14:paraId="1392C2A0" w14:textId="77777777" w:rsidR="00D97E5A" w:rsidRPr="00D97E5A" w:rsidRDefault="00D97E5A" w:rsidP="00C948D5">
            <w:pPr>
              <w:pStyle w:val="Nivel2"/>
            </w:pPr>
            <w:r w:rsidRPr="00D97E5A">
              <w:t xml:space="preserve">o Órgão emissor, UF do órgão emissor, data de emissão do RG; </w:t>
            </w:r>
          </w:p>
          <w:p w14:paraId="004129B4" w14:textId="77777777" w:rsidR="00D97E5A" w:rsidRPr="00D97E5A" w:rsidRDefault="00D97E5A" w:rsidP="00C948D5">
            <w:pPr>
              <w:pStyle w:val="Nivel2"/>
            </w:pPr>
            <w:r w:rsidRPr="00D97E5A">
              <w:t xml:space="preserve">o Número do título de eleitor, zona, seção; </w:t>
            </w:r>
          </w:p>
          <w:p w14:paraId="5EE98CFF" w14:textId="77777777" w:rsidR="00D97E5A" w:rsidRPr="00D97E5A" w:rsidRDefault="00D97E5A" w:rsidP="00C948D5">
            <w:pPr>
              <w:pStyle w:val="Nivel2"/>
            </w:pPr>
            <w:r w:rsidRPr="00D97E5A">
              <w:t xml:space="preserve">o Carteira profissional (número, série, UF e emissão); </w:t>
            </w:r>
          </w:p>
          <w:p w14:paraId="40D2EBBA" w14:textId="77777777" w:rsidR="00D97E5A" w:rsidRPr="00D97E5A" w:rsidRDefault="00D97E5A" w:rsidP="00C948D5">
            <w:pPr>
              <w:pStyle w:val="Nivel2"/>
            </w:pPr>
            <w:r w:rsidRPr="00D97E5A">
              <w:t xml:space="preserve">o Tipo de certidão (cartório, livro, folha, termo e emissão); </w:t>
            </w:r>
          </w:p>
          <w:p w14:paraId="76AA25AB" w14:textId="77777777" w:rsidR="00D97E5A" w:rsidRPr="00D97E5A" w:rsidRDefault="00D97E5A" w:rsidP="00C948D5">
            <w:pPr>
              <w:pStyle w:val="Nivel2"/>
            </w:pPr>
            <w:r w:rsidRPr="00D97E5A">
              <w:t xml:space="preserve">o Número do PIS/PASEP; </w:t>
            </w:r>
          </w:p>
          <w:p w14:paraId="78740EEC" w14:textId="77777777" w:rsidR="00D97E5A" w:rsidRPr="00D97E5A" w:rsidRDefault="00D97E5A" w:rsidP="00C948D5">
            <w:pPr>
              <w:pStyle w:val="Nivel2"/>
            </w:pPr>
            <w:r w:rsidRPr="00D97E5A">
              <w:t xml:space="preserve">o Nome do pai; </w:t>
            </w:r>
          </w:p>
          <w:p w14:paraId="176D730A" w14:textId="77777777" w:rsidR="00D97E5A" w:rsidRPr="00D97E5A" w:rsidRDefault="00D97E5A" w:rsidP="00C948D5">
            <w:pPr>
              <w:pStyle w:val="Nivel2"/>
            </w:pPr>
            <w:r w:rsidRPr="00D97E5A">
              <w:t xml:space="preserve">o Nome da mãe; </w:t>
            </w:r>
          </w:p>
          <w:p w14:paraId="5CE3117C" w14:textId="77777777" w:rsidR="00D97E5A" w:rsidRPr="00D97E5A" w:rsidRDefault="00D97E5A" w:rsidP="00C948D5">
            <w:pPr>
              <w:pStyle w:val="Nivel2"/>
            </w:pPr>
            <w:r w:rsidRPr="00D97E5A">
              <w:t xml:space="preserve">o Estado civil; </w:t>
            </w:r>
          </w:p>
          <w:p w14:paraId="0E22AD7F" w14:textId="77777777" w:rsidR="00D97E5A" w:rsidRPr="00D97E5A" w:rsidRDefault="00D97E5A" w:rsidP="00C948D5">
            <w:pPr>
              <w:pStyle w:val="Nivel2"/>
            </w:pPr>
            <w:r w:rsidRPr="00D97E5A">
              <w:t xml:space="preserve">o Nome cônjuge; </w:t>
            </w:r>
          </w:p>
          <w:p w14:paraId="6366A6BE" w14:textId="77777777" w:rsidR="00D97E5A" w:rsidRPr="00D97E5A" w:rsidRDefault="00D97E5A" w:rsidP="00C948D5">
            <w:pPr>
              <w:pStyle w:val="Nivel2"/>
            </w:pPr>
            <w:r w:rsidRPr="00D97E5A">
              <w:t xml:space="preserve">o Ocupação; </w:t>
            </w:r>
          </w:p>
          <w:p w14:paraId="7417BD68" w14:textId="77777777" w:rsidR="00D97E5A" w:rsidRPr="00D97E5A" w:rsidRDefault="00D97E5A" w:rsidP="00C948D5">
            <w:pPr>
              <w:pStyle w:val="Nivel2"/>
            </w:pPr>
            <w:r w:rsidRPr="00D97E5A">
              <w:t xml:space="preserve">oDesde quando mora no município; </w:t>
            </w:r>
          </w:p>
          <w:p w14:paraId="4DCA3EAF" w14:textId="77777777" w:rsidR="00D97E5A" w:rsidRPr="00D97E5A" w:rsidRDefault="00D97E5A" w:rsidP="00C948D5">
            <w:pPr>
              <w:pStyle w:val="Nivel2"/>
            </w:pPr>
            <w:r w:rsidRPr="00D97E5A">
              <w:t xml:space="preserve">o Escolaridade; </w:t>
            </w:r>
          </w:p>
          <w:p w14:paraId="62D39BCF" w14:textId="77777777" w:rsidR="00D97E5A" w:rsidRPr="00D97E5A" w:rsidRDefault="00D97E5A" w:rsidP="00C948D5">
            <w:pPr>
              <w:pStyle w:val="Nivel2"/>
            </w:pPr>
            <w:r w:rsidRPr="00D97E5A">
              <w:t xml:space="preserve">o Cor; </w:t>
            </w:r>
          </w:p>
          <w:p w14:paraId="6B0D450A" w14:textId="77777777" w:rsidR="00D97E5A" w:rsidRPr="00D97E5A" w:rsidRDefault="00D97E5A" w:rsidP="00C948D5">
            <w:pPr>
              <w:pStyle w:val="Nivel2"/>
            </w:pPr>
            <w:r w:rsidRPr="00D97E5A">
              <w:t xml:space="preserve">o Convênio de saúde e tipo de plano </w:t>
            </w:r>
          </w:p>
          <w:p w14:paraId="771E7F99" w14:textId="77777777" w:rsidR="00D97E5A" w:rsidRPr="00D97E5A" w:rsidRDefault="00D97E5A" w:rsidP="00C948D5">
            <w:pPr>
              <w:pStyle w:val="Nivel2"/>
            </w:pPr>
            <w:r w:rsidRPr="00D97E5A">
              <w:t xml:space="preserve">o Telefone fixo; </w:t>
            </w:r>
          </w:p>
          <w:p w14:paraId="6812113B" w14:textId="77777777" w:rsidR="00D97E5A" w:rsidRPr="00D97E5A" w:rsidRDefault="00D97E5A" w:rsidP="00C948D5">
            <w:pPr>
              <w:pStyle w:val="Nivel2"/>
            </w:pPr>
            <w:r w:rsidRPr="00D97E5A">
              <w:t xml:space="preserve">o Celular; </w:t>
            </w:r>
          </w:p>
        </w:tc>
      </w:tr>
      <w:tr w:rsidR="00D97E5A" w:rsidRPr="00D97E5A" w14:paraId="3F5FE2A2"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087AE7" w14:textId="77777777" w:rsidR="00D97E5A" w:rsidRPr="00D97E5A" w:rsidRDefault="00D97E5A" w:rsidP="00C948D5">
            <w:pPr>
              <w:pStyle w:val="Nivel2"/>
            </w:pPr>
            <w:r w:rsidRPr="00D97E5A">
              <w:lastRenderedPageBreak/>
              <w:t xml:space="preserve">Tipo sanguíneo com fator Rh; </w:t>
            </w:r>
          </w:p>
        </w:tc>
      </w:tr>
      <w:tr w:rsidR="00D97E5A" w:rsidRPr="00D97E5A" w14:paraId="251063C4"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863E49" w14:textId="77777777" w:rsidR="00D97E5A" w:rsidRPr="00D97E5A" w:rsidRDefault="00D97E5A" w:rsidP="00C948D5">
            <w:pPr>
              <w:pStyle w:val="Nivel2"/>
            </w:pPr>
            <w:r w:rsidRPr="00D97E5A">
              <w:t xml:space="preserve">Doador de sangue (sim/não). </w:t>
            </w:r>
          </w:p>
        </w:tc>
      </w:tr>
      <w:tr w:rsidR="00D97E5A" w:rsidRPr="00D97E5A" w14:paraId="4CD8B2CA"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D0299A" w14:textId="77777777" w:rsidR="00D97E5A" w:rsidRPr="00D97E5A" w:rsidRDefault="00D97E5A" w:rsidP="00C948D5">
            <w:pPr>
              <w:pStyle w:val="Nivel2"/>
            </w:pPr>
            <w:r w:rsidRPr="00D97E5A">
              <w:t xml:space="preserve">Permitir no cadastro do usuário (paciente) inserir os dados sobre o nascimento (peso, altura, código apgar5’, perímetro cefálico, tipo de parto). </w:t>
            </w:r>
          </w:p>
        </w:tc>
      </w:tr>
      <w:tr w:rsidR="00D97E5A" w:rsidRPr="00D97E5A" w14:paraId="0134DDD8"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4FD1EA" w14:textId="77777777" w:rsidR="00D97E5A" w:rsidRPr="00D97E5A" w:rsidRDefault="00D97E5A" w:rsidP="00C948D5">
            <w:pPr>
              <w:pStyle w:val="Nivel2"/>
            </w:pPr>
            <w:r w:rsidRPr="00D97E5A">
              <w:t xml:space="preserve">Permitir manter no cadastro do usuário (paciente) o número do seu prontuário antigo na rede pública de saúde. </w:t>
            </w:r>
          </w:p>
        </w:tc>
      </w:tr>
      <w:tr w:rsidR="00D97E5A" w:rsidRPr="00D97E5A" w14:paraId="09955283"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2F6728" w14:textId="77777777" w:rsidR="00D97E5A" w:rsidRPr="00D97E5A" w:rsidRDefault="00D97E5A" w:rsidP="00C948D5">
            <w:pPr>
              <w:pStyle w:val="Nivel2"/>
            </w:pPr>
            <w:r w:rsidRPr="00D97E5A">
              <w:t xml:space="preserve">Permitir indicar no cadastro do usuário (paciente) o numero da família, área e micro área, se ele é o responsável pela família, de acordo com o padrão do Programa Saúde da Família (PSF). </w:t>
            </w:r>
          </w:p>
        </w:tc>
      </w:tr>
      <w:tr w:rsidR="00D97E5A" w:rsidRPr="00D97E5A" w14:paraId="32EBEF98"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8B1686" w14:textId="77777777" w:rsidR="00D97E5A" w:rsidRPr="00D97E5A" w:rsidRDefault="00D97E5A" w:rsidP="00C948D5">
            <w:pPr>
              <w:pStyle w:val="Nivel2"/>
            </w:pPr>
            <w:r w:rsidRPr="00D97E5A">
              <w:t xml:space="preserve">Permitir cadastrar todos os dependentes do usuário (paciente). </w:t>
            </w:r>
          </w:p>
        </w:tc>
      </w:tr>
      <w:tr w:rsidR="00D97E5A" w:rsidRPr="00D97E5A" w14:paraId="383167D1"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5356B0" w14:textId="77777777" w:rsidR="00D97E5A" w:rsidRPr="00D97E5A" w:rsidRDefault="00D97E5A" w:rsidP="00C948D5">
            <w:pPr>
              <w:pStyle w:val="Nivel2"/>
            </w:pPr>
            <w:r w:rsidRPr="00D97E5A">
              <w:t xml:space="preserve">Ter no cadastro do usuário (paciente), um campo para guardar a data da última alteração do seu cadastro. O campo deverá ser preenchido automaticamente pelo sistema toda vez que o cadastro do paciente for alterado. </w:t>
            </w:r>
          </w:p>
        </w:tc>
      </w:tr>
      <w:tr w:rsidR="00D97E5A" w:rsidRPr="00D97E5A" w14:paraId="79FC6868"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89A83" w14:textId="77777777" w:rsidR="00D97E5A" w:rsidRPr="00D97E5A" w:rsidRDefault="00D97E5A" w:rsidP="00C948D5">
            <w:pPr>
              <w:pStyle w:val="Nivel2"/>
            </w:pPr>
            <w:r w:rsidRPr="00D97E5A">
              <w:t xml:space="preserve">Possuir um relatório que mostre todos os pacientes que tiveram seu cadastro alterado, permitindo aplicar um filtro de período por data. </w:t>
            </w:r>
          </w:p>
        </w:tc>
      </w:tr>
      <w:tr w:rsidR="00D97E5A" w:rsidRPr="00D97E5A" w14:paraId="6874F7A4"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E4F4C" w14:textId="77777777" w:rsidR="00D97E5A" w:rsidRPr="00D97E5A" w:rsidRDefault="00D97E5A" w:rsidP="00C948D5">
            <w:pPr>
              <w:pStyle w:val="Nivel2"/>
            </w:pPr>
            <w:r w:rsidRPr="00D97E5A">
              <w:t>Deverá validar o número do CNS e do CPF do usuário (paciente)</w:t>
            </w:r>
          </w:p>
        </w:tc>
      </w:tr>
      <w:tr w:rsidR="00D97E5A" w:rsidRPr="00D97E5A" w14:paraId="2E5EF3AC"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4D3108" w14:textId="77777777" w:rsidR="00D97E5A" w:rsidRPr="00D97E5A" w:rsidRDefault="00D97E5A" w:rsidP="00C948D5">
            <w:pPr>
              <w:pStyle w:val="Nivel2"/>
            </w:pPr>
            <w:r w:rsidRPr="00D97E5A">
              <w:t xml:space="preserve">Permitir realizar a alteração do número do prontuário dos usuários (pacientes). </w:t>
            </w:r>
          </w:p>
        </w:tc>
      </w:tr>
      <w:tr w:rsidR="00D97E5A" w:rsidRPr="00D97E5A" w14:paraId="00BBA503"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6D951" w14:textId="77777777" w:rsidR="00D97E5A" w:rsidRPr="00D97E5A" w:rsidRDefault="00D97E5A" w:rsidP="00C948D5">
            <w:pPr>
              <w:pStyle w:val="Nivel2"/>
            </w:pPr>
            <w:r w:rsidRPr="00D97E5A">
              <w:t xml:space="preserve">Permitir realizar a unificação de vários prontuários de pacientes, cadastrados em duplicidade. </w:t>
            </w:r>
          </w:p>
        </w:tc>
      </w:tr>
      <w:tr w:rsidR="00D97E5A" w:rsidRPr="00D97E5A" w14:paraId="1A23024F"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B61A7D" w14:textId="77777777" w:rsidR="00D97E5A" w:rsidRPr="00D97E5A" w:rsidRDefault="00D97E5A" w:rsidP="00C948D5">
            <w:pPr>
              <w:pStyle w:val="Nivel2"/>
            </w:pPr>
            <w:r w:rsidRPr="00D97E5A">
              <w:t xml:space="preserve">Possuir na tela um filtro que possibilite mostrar os pacientes locais, visitantes ou acampados do Município. </w:t>
            </w:r>
          </w:p>
        </w:tc>
      </w:tr>
      <w:tr w:rsidR="00D97E5A" w:rsidRPr="00D97E5A" w14:paraId="73FFFD8D"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1C47EC" w14:textId="77777777" w:rsidR="00D97E5A" w:rsidRPr="00D97E5A" w:rsidRDefault="00D97E5A" w:rsidP="00C948D5">
            <w:pPr>
              <w:pStyle w:val="Nivel2"/>
            </w:pPr>
            <w:r w:rsidRPr="00D97E5A">
              <w:t>Permitir visualizar na tela de manutenção de pacientes todo seu histórico de atendimento no Município contendo as seguintes informações: data, profissional, unidade de atendi</w:t>
            </w:r>
            <w:r w:rsidR="006D358D">
              <w:t>mento, se compareceu (SIM/NÃO).</w:t>
            </w:r>
          </w:p>
        </w:tc>
      </w:tr>
      <w:tr w:rsidR="00D97E5A" w:rsidRPr="00D97E5A" w14:paraId="7597AFD1"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AEFBBD" w14:textId="77777777" w:rsidR="00D97E5A" w:rsidRPr="00D97E5A" w:rsidRDefault="00D97E5A" w:rsidP="00C948D5">
            <w:pPr>
              <w:pStyle w:val="Nivel2"/>
            </w:pPr>
            <w:r w:rsidRPr="00D97E5A">
              <w:t xml:space="preserve">Possuir cadastro dos profissionais contendo no mínimo os seguintes campos: </w:t>
            </w:r>
          </w:p>
          <w:p w14:paraId="59FC62B1" w14:textId="77777777" w:rsidR="00D97E5A" w:rsidRPr="00D97E5A" w:rsidRDefault="00D97E5A" w:rsidP="00C948D5">
            <w:pPr>
              <w:pStyle w:val="Nivel2"/>
            </w:pPr>
            <w:r w:rsidRPr="00D97E5A">
              <w:t xml:space="preserve">o Profissão; </w:t>
            </w:r>
          </w:p>
          <w:p w14:paraId="426302C2" w14:textId="77777777" w:rsidR="00D97E5A" w:rsidRPr="00D97E5A" w:rsidRDefault="00D97E5A" w:rsidP="00C948D5">
            <w:pPr>
              <w:pStyle w:val="Nivel2"/>
            </w:pPr>
            <w:r w:rsidRPr="00D97E5A">
              <w:t xml:space="preserve">o Nome; </w:t>
            </w:r>
          </w:p>
          <w:p w14:paraId="6B6D99E0" w14:textId="77777777" w:rsidR="00D97E5A" w:rsidRPr="00D97E5A" w:rsidRDefault="00D97E5A" w:rsidP="00C948D5">
            <w:pPr>
              <w:pStyle w:val="Nivel2"/>
            </w:pPr>
            <w:r w:rsidRPr="00D97E5A">
              <w:t xml:space="preserve">o Sexo; </w:t>
            </w:r>
          </w:p>
          <w:p w14:paraId="66B51890" w14:textId="77777777" w:rsidR="00D97E5A" w:rsidRPr="00D97E5A" w:rsidRDefault="00D97E5A" w:rsidP="00C948D5">
            <w:pPr>
              <w:pStyle w:val="Nivel2"/>
            </w:pPr>
            <w:r w:rsidRPr="00D97E5A">
              <w:lastRenderedPageBreak/>
              <w:t xml:space="preserve">o Endereço; </w:t>
            </w:r>
          </w:p>
          <w:p w14:paraId="4C7C459F" w14:textId="77777777" w:rsidR="00D97E5A" w:rsidRPr="00D97E5A" w:rsidRDefault="00D97E5A" w:rsidP="00C948D5">
            <w:pPr>
              <w:pStyle w:val="Nivel2"/>
            </w:pPr>
            <w:r w:rsidRPr="00D97E5A">
              <w:t xml:space="preserve">o Município; </w:t>
            </w:r>
          </w:p>
          <w:p w14:paraId="5687C186" w14:textId="77777777" w:rsidR="00D97E5A" w:rsidRPr="00D97E5A" w:rsidRDefault="00D97E5A" w:rsidP="00C948D5">
            <w:pPr>
              <w:pStyle w:val="Nivel2"/>
            </w:pPr>
            <w:r w:rsidRPr="00D97E5A">
              <w:t xml:space="preserve">o Data de nascimento; </w:t>
            </w:r>
          </w:p>
          <w:p w14:paraId="31180693" w14:textId="77777777" w:rsidR="00D97E5A" w:rsidRPr="00D97E5A" w:rsidRDefault="00D97E5A" w:rsidP="00C948D5">
            <w:pPr>
              <w:pStyle w:val="Nivel2"/>
            </w:pPr>
            <w:r w:rsidRPr="00D97E5A">
              <w:t xml:space="preserve">o CNS; </w:t>
            </w:r>
          </w:p>
          <w:p w14:paraId="01C10787" w14:textId="77777777" w:rsidR="00D97E5A" w:rsidRPr="00D97E5A" w:rsidRDefault="00D97E5A" w:rsidP="00C948D5">
            <w:pPr>
              <w:pStyle w:val="Nivel2"/>
            </w:pPr>
            <w:r w:rsidRPr="00D97E5A">
              <w:t xml:space="preserve">o Tipo e número da licença profissional; </w:t>
            </w:r>
          </w:p>
          <w:p w14:paraId="654A7C84" w14:textId="77777777" w:rsidR="00D97E5A" w:rsidRPr="00D97E5A" w:rsidRDefault="00D97E5A" w:rsidP="00C948D5">
            <w:pPr>
              <w:pStyle w:val="Nivel2"/>
            </w:pPr>
            <w:r w:rsidRPr="00D97E5A">
              <w:t xml:space="preserve">o Ativo (sim/não). </w:t>
            </w:r>
          </w:p>
        </w:tc>
      </w:tr>
      <w:tr w:rsidR="00D97E5A" w:rsidRPr="00D97E5A" w14:paraId="6B8F839A"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40C9EE" w14:textId="77777777" w:rsidR="00D97E5A" w:rsidRPr="00D97E5A" w:rsidRDefault="00D97E5A" w:rsidP="00C948D5">
            <w:pPr>
              <w:pStyle w:val="Nivel2"/>
            </w:pPr>
            <w:r w:rsidRPr="00D97E5A">
              <w:lastRenderedPageBreak/>
              <w:t xml:space="preserve">Permitir configurar para cada unidade de atendimento o dia, horário inicial, horário final, intervalo, número de atendimento diários e CBO para cada unidade onde o profissional esteja habilitado a realizar consulta </w:t>
            </w:r>
          </w:p>
        </w:tc>
      </w:tr>
      <w:tr w:rsidR="00D97E5A" w:rsidRPr="00D97E5A" w14:paraId="7670C3CA"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B8AA78" w14:textId="77777777" w:rsidR="00D97E5A" w:rsidRPr="00D97E5A" w:rsidRDefault="00D97E5A" w:rsidP="00C948D5">
            <w:pPr>
              <w:pStyle w:val="Nivel2"/>
            </w:pPr>
            <w:r w:rsidRPr="00D97E5A">
              <w:t xml:space="preserve">Permitir cadastrar período de férias para cada profissional </w:t>
            </w:r>
          </w:p>
        </w:tc>
      </w:tr>
      <w:tr w:rsidR="00D97E5A" w:rsidRPr="00D97E5A" w14:paraId="1DB1253F"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40282" w14:textId="77777777" w:rsidR="00D97E5A" w:rsidRPr="00D97E5A" w:rsidRDefault="00D97E5A" w:rsidP="00C948D5">
            <w:pPr>
              <w:pStyle w:val="Nivel2"/>
            </w:pPr>
            <w:r w:rsidRPr="00D97E5A">
              <w:t xml:space="preserve">Permitir imprimir a agenda de atendimento do profissional. </w:t>
            </w:r>
          </w:p>
        </w:tc>
      </w:tr>
      <w:tr w:rsidR="00D97E5A" w:rsidRPr="00D97E5A" w14:paraId="72125DDB"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EEAA92" w14:textId="77777777" w:rsidR="00D97E5A" w:rsidRPr="00D97E5A" w:rsidRDefault="00D97E5A" w:rsidP="00C948D5">
            <w:pPr>
              <w:pStyle w:val="Nivel2"/>
            </w:pPr>
            <w:r w:rsidRPr="00D97E5A">
              <w:t xml:space="preserve">Permitir incluir ou excluir um dia de atendimento na agenda do profissional </w:t>
            </w:r>
          </w:p>
        </w:tc>
      </w:tr>
      <w:tr w:rsidR="00D97E5A" w:rsidRPr="00D97E5A" w14:paraId="478A77CD"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A78AF3" w14:textId="77777777" w:rsidR="00D97E5A" w:rsidRPr="00D97E5A" w:rsidRDefault="00D97E5A" w:rsidP="00C948D5">
            <w:pPr>
              <w:pStyle w:val="Nivel2"/>
            </w:pPr>
            <w:r w:rsidRPr="00D97E5A">
              <w:t xml:space="preserve">Permitir alterar o horário de início do atendimento na agenda do profissional </w:t>
            </w:r>
          </w:p>
        </w:tc>
      </w:tr>
      <w:tr w:rsidR="00D97E5A" w:rsidRPr="00D97E5A" w14:paraId="1E2E7EA1"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2C00D" w14:textId="77777777" w:rsidR="00D97E5A" w:rsidRPr="00D97E5A" w:rsidRDefault="00D97E5A" w:rsidP="00C948D5">
            <w:pPr>
              <w:pStyle w:val="Nivel2"/>
            </w:pPr>
            <w:r w:rsidRPr="00D97E5A">
              <w:t xml:space="preserve">Permitir que durante a consulta, o profissional consulte em tela o histórico médico do usuário (paciente), as consultas anteriores, a hipótese diagnóstica e o CID, unidade, data e profissional que realizou cada consulta, medicamentos fornecidos anteriormente ao usuário (paciente, os exames realizados pelo usuário (paciente) e os resultados dos exames realizados. </w:t>
            </w:r>
          </w:p>
        </w:tc>
      </w:tr>
      <w:tr w:rsidR="00D97E5A" w:rsidRPr="00D97E5A" w14:paraId="766E4A45"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C9A09" w14:textId="77777777" w:rsidR="00D97E5A" w:rsidRPr="00D97E5A" w:rsidRDefault="00D97E5A" w:rsidP="00C948D5">
            <w:pPr>
              <w:pStyle w:val="Nivel2"/>
            </w:pPr>
            <w:r w:rsidRPr="00D97E5A">
              <w:t xml:space="preserve">Permitir que durante a consulta o profissional possa digitar o histórico médico da consulta, a hipótese diagnostica, o CID, emitir receituário online com a farmácia e emitir o SADT. </w:t>
            </w:r>
          </w:p>
        </w:tc>
      </w:tr>
      <w:tr w:rsidR="00D97E5A" w:rsidRPr="00D97E5A" w14:paraId="08096594"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2434C7" w14:textId="77777777" w:rsidR="00D97E5A" w:rsidRPr="00D97E5A" w:rsidRDefault="00D97E5A" w:rsidP="00C948D5">
            <w:pPr>
              <w:pStyle w:val="Nivel2"/>
            </w:pPr>
            <w:r w:rsidRPr="00D97E5A">
              <w:t xml:space="preserve">Permitir que o usuário (funcionário) do sistema tenha permissão de acesso através de sua impressão digital (biometria). </w:t>
            </w:r>
          </w:p>
        </w:tc>
      </w:tr>
      <w:tr w:rsidR="00D97E5A" w:rsidRPr="00D97E5A" w14:paraId="3BE2EE0D"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8A837B" w14:textId="77777777" w:rsidR="00D97E5A" w:rsidRPr="00D97E5A" w:rsidRDefault="00D97E5A" w:rsidP="00C948D5">
            <w:pPr>
              <w:pStyle w:val="Nivel2"/>
            </w:pPr>
            <w:r w:rsidRPr="00D97E5A">
              <w:t xml:space="preserve">Permitir que ao acessar o sistema, seja identificado o nível de acesso, definido no perfil do usuário. </w:t>
            </w:r>
          </w:p>
        </w:tc>
      </w:tr>
      <w:tr w:rsidR="00D97E5A" w:rsidRPr="00D97E5A" w14:paraId="408B388E"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D33454" w14:textId="77777777" w:rsidR="00D97E5A" w:rsidRPr="00D97E5A" w:rsidRDefault="00D97E5A" w:rsidP="00C948D5">
            <w:pPr>
              <w:pStyle w:val="Nivel2"/>
            </w:pPr>
            <w:r w:rsidRPr="00D97E5A">
              <w:t xml:space="preserve">Permitir que sistema faça a autenticação do usuário (paciente) através de sua impressão digital (biometria) quando do agendamento de consulta. </w:t>
            </w:r>
          </w:p>
        </w:tc>
      </w:tr>
      <w:tr w:rsidR="00D97E5A" w:rsidRPr="00D97E5A" w14:paraId="475A81E3"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588B6" w14:textId="77777777" w:rsidR="00D97E5A" w:rsidRPr="00D97E5A" w:rsidRDefault="00D97E5A" w:rsidP="00C948D5">
            <w:pPr>
              <w:pStyle w:val="Nivel2"/>
            </w:pPr>
            <w:r w:rsidRPr="00D97E5A">
              <w:t xml:space="preserve">Permitir efetuar o agendamento de consultas, informando unidade, o profissional a data e hora, onde a consulta pode ser agendada através do número do prontuário ou número do cartão SUS do usuário (paciente). </w:t>
            </w:r>
          </w:p>
        </w:tc>
      </w:tr>
      <w:tr w:rsidR="00D97E5A" w:rsidRPr="00D97E5A" w14:paraId="06CCAC19"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5BE26" w14:textId="77777777" w:rsidR="00D97E5A" w:rsidRPr="00D97E5A" w:rsidRDefault="00D97E5A" w:rsidP="00C948D5">
            <w:pPr>
              <w:pStyle w:val="Nivel2"/>
            </w:pPr>
            <w:r w:rsidRPr="00D97E5A">
              <w:t xml:space="preserve">Permitir a impressão de um comprovante do agendamento, contendo a unidade, o profissional, a data e o horário do atendimento. </w:t>
            </w:r>
          </w:p>
        </w:tc>
      </w:tr>
      <w:tr w:rsidR="00D97E5A" w:rsidRPr="00D97E5A" w14:paraId="262CBBD5"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F2EAF5" w14:textId="77777777" w:rsidR="00D97E5A" w:rsidRPr="00D97E5A" w:rsidRDefault="00D97E5A" w:rsidP="00C948D5">
            <w:pPr>
              <w:pStyle w:val="Nivel2"/>
            </w:pPr>
            <w:r w:rsidRPr="00D97E5A">
              <w:t xml:space="preserve">Permitir aumentar o número de atendimentos da agenda do profissional. </w:t>
            </w:r>
          </w:p>
        </w:tc>
      </w:tr>
      <w:tr w:rsidR="00D97E5A" w:rsidRPr="00D97E5A" w14:paraId="1EDF5267"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E938D" w14:textId="77777777" w:rsidR="00D97E5A" w:rsidRPr="00D97E5A" w:rsidRDefault="00D97E5A" w:rsidP="00C948D5">
            <w:pPr>
              <w:pStyle w:val="Nivel2"/>
            </w:pPr>
            <w:r w:rsidRPr="00D97E5A">
              <w:t xml:space="preserve">Permitir no ato do agendamento identificar qual a data da última consulta do usuário (paciente) bem como o local da rede pública de saúde onde ele foi atendido. </w:t>
            </w:r>
          </w:p>
        </w:tc>
      </w:tr>
      <w:tr w:rsidR="00D97E5A" w:rsidRPr="00D97E5A" w14:paraId="7111E849"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90C83" w14:textId="77777777" w:rsidR="00D97E5A" w:rsidRPr="00D97E5A" w:rsidRDefault="00D97E5A" w:rsidP="00C948D5">
            <w:pPr>
              <w:pStyle w:val="Nivel2"/>
            </w:pPr>
            <w:r w:rsidRPr="00D97E5A">
              <w:t xml:space="preserve">Permitir no ato do agendamento identificar qual a quantidade de vezes o usuário (paciente) já foi consultado na rede de publica de saúde, bem como quantas vezes ele compareceu e quantas ele não compareceu. </w:t>
            </w:r>
          </w:p>
        </w:tc>
      </w:tr>
      <w:tr w:rsidR="00D97E5A" w:rsidRPr="00D97E5A" w14:paraId="15D7F9B8"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092B89" w14:textId="77777777" w:rsidR="00D97E5A" w:rsidRPr="00D97E5A" w:rsidRDefault="00D97E5A" w:rsidP="00C948D5">
            <w:pPr>
              <w:pStyle w:val="Nivel2"/>
            </w:pPr>
            <w:r w:rsidRPr="00D97E5A">
              <w:t xml:space="preserve">Na Impressão da FAA e FAO deve conter os programas de saúde em que o usuário (paciente) está incluído e os exames vigentes que o usuário (paciente) realizou. </w:t>
            </w:r>
          </w:p>
        </w:tc>
      </w:tr>
      <w:tr w:rsidR="00D97E5A" w:rsidRPr="00D97E5A" w14:paraId="53F6256B"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93BE3F" w14:textId="77777777" w:rsidR="00D97E5A" w:rsidRPr="00D97E5A" w:rsidRDefault="00D97E5A" w:rsidP="00C948D5">
            <w:pPr>
              <w:pStyle w:val="Nivel2"/>
            </w:pPr>
            <w:r w:rsidRPr="00D97E5A">
              <w:t xml:space="preserve">Permitir cadastrar lançamentos dos procedimentos odontológicos em odontograma digital </w:t>
            </w:r>
          </w:p>
        </w:tc>
      </w:tr>
      <w:tr w:rsidR="00D97E5A" w:rsidRPr="00D97E5A" w14:paraId="7D9E2C1B"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064BFF" w14:textId="77777777" w:rsidR="00D97E5A" w:rsidRPr="00D97E5A" w:rsidRDefault="00D97E5A" w:rsidP="00C948D5">
            <w:pPr>
              <w:pStyle w:val="Nivel2"/>
            </w:pPr>
            <w:r w:rsidRPr="00D97E5A">
              <w:t xml:space="preserve">Permitir cadastrar procedimentos odontológicos já executados em odontograma digital </w:t>
            </w:r>
          </w:p>
        </w:tc>
      </w:tr>
      <w:tr w:rsidR="00D97E5A" w:rsidRPr="00D97E5A" w14:paraId="3400C96C"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F0A09" w14:textId="77777777" w:rsidR="00D97E5A" w:rsidRPr="00D97E5A" w:rsidRDefault="00D97E5A" w:rsidP="00C948D5">
            <w:pPr>
              <w:pStyle w:val="Nivel2"/>
            </w:pPr>
            <w:r w:rsidRPr="00D97E5A">
              <w:lastRenderedPageBreak/>
              <w:t xml:space="preserve">Permitir lançar em odontograma digital procedimentos a serem executados, com no mínimo as seguintes informações: extração, coroa, Raio X, restauração, selante por face, pino, canal. </w:t>
            </w:r>
          </w:p>
        </w:tc>
      </w:tr>
      <w:tr w:rsidR="00D97E5A" w:rsidRPr="00D97E5A" w14:paraId="20CD04EB"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3BF905" w14:textId="77777777" w:rsidR="00D97E5A" w:rsidRPr="00D97E5A" w:rsidRDefault="00D97E5A" w:rsidP="00C948D5">
            <w:pPr>
              <w:pStyle w:val="Nivel2"/>
            </w:pPr>
            <w:r w:rsidRPr="00D97E5A">
              <w:t xml:space="preserve">Permitir personalizar as cores dos procedimentos do odontograma digital. </w:t>
            </w:r>
          </w:p>
        </w:tc>
      </w:tr>
      <w:tr w:rsidR="00D97E5A" w:rsidRPr="00D97E5A" w14:paraId="323D50FF"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426583" w14:textId="77777777" w:rsidR="00D97E5A" w:rsidRPr="00D97E5A" w:rsidRDefault="00D97E5A" w:rsidP="00C948D5">
            <w:pPr>
              <w:pStyle w:val="Nivel2"/>
            </w:pPr>
            <w:r w:rsidRPr="00D97E5A">
              <w:t xml:space="preserve">Imprimir relatório dos procedimentos odontológicos realizados por paciente. </w:t>
            </w:r>
          </w:p>
        </w:tc>
      </w:tr>
      <w:tr w:rsidR="00D97E5A" w:rsidRPr="00D97E5A" w14:paraId="73F85FC1"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590A98" w14:textId="77777777" w:rsidR="00D97E5A" w:rsidRPr="00D97E5A" w:rsidRDefault="00D97E5A" w:rsidP="00C948D5">
            <w:pPr>
              <w:pStyle w:val="Nivel2"/>
            </w:pPr>
            <w:r w:rsidRPr="00D97E5A">
              <w:t xml:space="preserve">Permitir que o sistema envie mensagem automaticamente para o paciente através de SMS (torpedo), quando da confirmação de consulta, com no mínimo as seguintes informações: nome do paciente, data, hora e local da consulta. </w:t>
            </w:r>
          </w:p>
        </w:tc>
      </w:tr>
      <w:tr w:rsidR="00D97E5A" w:rsidRPr="00D97E5A" w14:paraId="7BD27297"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7E56BE" w14:textId="77777777" w:rsidR="00D97E5A" w:rsidRPr="00D97E5A" w:rsidRDefault="00D97E5A" w:rsidP="00C948D5">
            <w:pPr>
              <w:pStyle w:val="Nivel2"/>
            </w:pPr>
            <w:r w:rsidRPr="00D97E5A">
              <w:t xml:space="preserve">Relatório de envio da mensagem SMS, com no mínimo as seguintes informações: número do celular, data, hora, status da mensagem (enviada ou cancelada). </w:t>
            </w:r>
          </w:p>
        </w:tc>
      </w:tr>
      <w:tr w:rsidR="00D97E5A" w:rsidRPr="00D97E5A" w14:paraId="61DF57B7"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2F434" w14:textId="77777777" w:rsidR="00D97E5A" w:rsidRPr="00D97E5A" w:rsidRDefault="00D97E5A" w:rsidP="00C948D5">
            <w:pPr>
              <w:pStyle w:val="Nivel2"/>
            </w:pPr>
            <w:r w:rsidRPr="00D97E5A">
              <w:t xml:space="preserve">Permitir a unificação do prontuário de pacientes coincidentes. </w:t>
            </w:r>
          </w:p>
        </w:tc>
      </w:tr>
      <w:tr w:rsidR="00D97E5A" w:rsidRPr="00D97E5A" w14:paraId="185E70D5"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34E5BD" w14:textId="77777777" w:rsidR="00D97E5A" w:rsidRPr="00D97E5A" w:rsidRDefault="00D97E5A" w:rsidP="00C948D5">
            <w:pPr>
              <w:pStyle w:val="Nivel2"/>
            </w:pPr>
            <w:r w:rsidRPr="00D97E5A">
              <w:t xml:space="preserve">Permitir a unificação de logradouros coincidentes. </w:t>
            </w:r>
          </w:p>
        </w:tc>
      </w:tr>
      <w:tr w:rsidR="00D97E5A" w:rsidRPr="00D97E5A" w14:paraId="086A2E2B"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1B67CD" w14:textId="77777777" w:rsidR="00D97E5A" w:rsidRPr="00D97E5A" w:rsidRDefault="00D97E5A" w:rsidP="00C948D5">
            <w:pPr>
              <w:pStyle w:val="Nivel2"/>
            </w:pPr>
            <w:r w:rsidRPr="00D97E5A">
              <w:t xml:space="preserve">Permitir a unificação dos bairros coincidentes </w:t>
            </w:r>
          </w:p>
        </w:tc>
      </w:tr>
      <w:tr w:rsidR="00D97E5A" w:rsidRPr="00D97E5A" w14:paraId="1B191146"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9E37D" w14:textId="77777777" w:rsidR="00D97E5A" w:rsidRPr="00D97E5A" w:rsidRDefault="00D97E5A" w:rsidP="00C948D5">
            <w:pPr>
              <w:pStyle w:val="Nivel2"/>
            </w:pPr>
            <w:r w:rsidRPr="00D97E5A">
              <w:t xml:space="preserve">Permitir a unificação de domicílios coincidentes. </w:t>
            </w:r>
          </w:p>
        </w:tc>
      </w:tr>
      <w:tr w:rsidR="00D97E5A" w:rsidRPr="00D97E5A" w14:paraId="13D6B6B8"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85C69" w14:textId="77777777" w:rsidR="00D97E5A" w:rsidRPr="00D97E5A" w:rsidRDefault="00D97E5A" w:rsidP="00C948D5">
            <w:pPr>
              <w:pStyle w:val="Nivel2"/>
            </w:pPr>
            <w:r w:rsidRPr="00D97E5A">
              <w:t xml:space="preserve">Emitir relatórios com filtros por: </w:t>
            </w:r>
          </w:p>
          <w:p w14:paraId="5ABDE18A" w14:textId="77777777" w:rsidR="00D97E5A" w:rsidRPr="00D97E5A" w:rsidRDefault="00D97E5A" w:rsidP="00C948D5">
            <w:pPr>
              <w:pStyle w:val="Nivel2"/>
            </w:pPr>
            <w:r w:rsidRPr="00D97E5A">
              <w:t xml:space="preserve">o Unidade; </w:t>
            </w:r>
          </w:p>
          <w:p w14:paraId="41824A38" w14:textId="77777777" w:rsidR="00D97E5A" w:rsidRPr="00D97E5A" w:rsidRDefault="00D97E5A" w:rsidP="00C948D5">
            <w:pPr>
              <w:pStyle w:val="Nivel2"/>
            </w:pPr>
            <w:r w:rsidRPr="00D97E5A">
              <w:t xml:space="preserve">o Período; </w:t>
            </w:r>
          </w:p>
          <w:p w14:paraId="3E660D14" w14:textId="77777777" w:rsidR="00D97E5A" w:rsidRPr="00D97E5A" w:rsidRDefault="00D97E5A" w:rsidP="00C948D5">
            <w:pPr>
              <w:pStyle w:val="Nivel2"/>
            </w:pPr>
            <w:r w:rsidRPr="00D97E5A">
              <w:t xml:space="preserve">o Profissional; </w:t>
            </w:r>
          </w:p>
          <w:p w14:paraId="6C107DB9" w14:textId="77777777" w:rsidR="00D97E5A" w:rsidRPr="00D97E5A" w:rsidRDefault="00D97E5A" w:rsidP="00C948D5">
            <w:pPr>
              <w:pStyle w:val="Nivel2"/>
            </w:pPr>
            <w:r w:rsidRPr="00D97E5A">
              <w:t xml:space="preserve">o CID 10; </w:t>
            </w:r>
          </w:p>
          <w:p w14:paraId="4FB40AA8" w14:textId="77777777" w:rsidR="00D97E5A" w:rsidRPr="00D97E5A" w:rsidRDefault="00D97E5A" w:rsidP="00C948D5">
            <w:pPr>
              <w:pStyle w:val="Nivel2"/>
            </w:pPr>
            <w:r w:rsidRPr="00D97E5A">
              <w:t xml:space="preserve">o CID 9; </w:t>
            </w:r>
          </w:p>
          <w:p w14:paraId="4909B0F6" w14:textId="77777777" w:rsidR="00D97E5A" w:rsidRPr="00D97E5A" w:rsidRDefault="00D97E5A" w:rsidP="00C948D5">
            <w:pPr>
              <w:pStyle w:val="Nivel2"/>
            </w:pPr>
            <w:r w:rsidRPr="00D97E5A">
              <w:t xml:space="preserve">o CBO. </w:t>
            </w:r>
          </w:p>
        </w:tc>
      </w:tr>
      <w:tr w:rsidR="00D97E5A" w:rsidRPr="00D97E5A" w14:paraId="0DE0D0D1"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2C7328" w14:textId="77777777" w:rsidR="00D97E5A" w:rsidRPr="00D97E5A" w:rsidRDefault="00D97E5A" w:rsidP="00C948D5">
            <w:pPr>
              <w:pStyle w:val="Nivel2"/>
            </w:pPr>
            <w:r w:rsidRPr="00D97E5A">
              <w:t xml:space="preserve">Permitir o cadastro do paciente no programa do HIPERDIA com no mínimo as seguintes informações: </w:t>
            </w:r>
          </w:p>
          <w:p w14:paraId="574A95DA" w14:textId="77777777" w:rsidR="00D97E5A" w:rsidRPr="00D97E5A" w:rsidRDefault="00D97E5A" w:rsidP="00C948D5">
            <w:pPr>
              <w:pStyle w:val="Nivel2"/>
            </w:pPr>
            <w:r w:rsidRPr="00D97E5A">
              <w:t xml:space="preserve">o Número do prontuário; </w:t>
            </w:r>
          </w:p>
          <w:p w14:paraId="6363C19B" w14:textId="77777777" w:rsidR="00D97E5A" w:rsidRPr="00D97E5A" w:rsidRDefault="00D97E5A" w:rsidP="00C948D5">
            <w:pPr>
              <w:pStyle w:val="Nivel2"/>
            </w:pPr>
            <w:r w:rsidRPr="00D97E5A">
              <w:t xml:space="preserve">o Nome do paciente; </w:t>
            </w:r>
          </w:p>
          <w:p w14:paraId="0507495A" w14:textId="77777777" w:rsidR="00D97E5A" w:rsidRPr="00D97E5A" w:rsidRDefault="00D97E5A" w:rsidP="00C948D5">
            <w:pPr>
              <w:pStyle w:val="Nivel2"/>
            </w:pPr>
            <w:r w:rsidRPr="00D97E5A">
              <w:t xml:space="preserve">o Data de nascimento; </w:t>
            </w:r>
          </w:p>
          <w:p w14:paraId="0395C6B5" w14:textId="77777777" w:rsidR="00D97E5A" w:rsidRPr="00D97E5A" w:rsidRDefault="00D97E5A" w:rsidP="00C948D5">
            <w:pPr>
              <w:pStyle w:val="Nivel2"/>
            </w:pPr>
            <w:r w:rsidRPr="00D97E5A">
              <w:t xml:space="preserve">o Sexo; </w:t>
            </w:r>
          </w:p>
          <w:p w14:paraId="23F4CC65" w14:textId="77777777" w:rsidR="00D97E5A" w:rsidRPr="00D97E5A" w:rsidRDefault="00D97E5A" w:rsidP="00C948D5">
            <w:pPr>
              <w:pStyle w:val="Nivel2"/>
            </w:pPr>
            <w:r w:rsidRPr="00D97E5A">
              <w:t xml:space="preserve">o Número do Cartão SUS; </w:t>
            </w:r>
          </w:p>
          <w:p w14:paraId="015212D7" w14:textId="77777777" w:rsidR="00D97E5A" w:rsidRPr="00D97E5A" w:rsidRDefault="00D97E5A" w:rsidP="00C948D5">
            <w:pPr>
              <w:pStyle w:val="Nivel2"/>
            </w:pPr>
            <w:r w:rsidRPr="00D97E5A">
              <w:t xml:space="preserve">o Nome da mãe; </w:t>
            </w:r>
          </w:p>
          <w:p w14:paraId="44A974E8" w14:textId="77777777" w:rsidR="00D97E5A" w:rsidRPr="00D97E5A" w:rsidRDefault="00D97E5A" w:rsidP="00C948D5">
            <w:pPr>
              <w:pStyle w:val="Nivel2"/>
            </w:pPr>
            <w:r w:rsidRPr="00D97E5A">
              <w:t xml:space="preserve">o Nome do pai; </w:t>
            </w:r>
          </w:p>
          <w:p w14:paraId="33F6C7F8" w14:textId="77777777" w:rsidR="00D97E5A" w:rsidRPr="00D97E5A" w:rsidRDefault="00D97E5A" w:rsidP="00C948D5">
            <w:pPr>
              <w:pStyle w:val="Nivel2"/>
            </w:pPr>
            <w:r w:rsidRPr="00D97E5A">
              <w:t xml:space="preserve">o Documentos gerais; </w:t>
            </w:r>
          </w:p>
          <w:p w14:paraId="1D623250" w14:textId="77777777" w:rsidR="00D97E5A" w:rsidRPr="00D97E5A" w:rsidRDefault="00D97E5A" w:rsidP="00C948D5">
            <w:pPr>
              <w:pStyle w:val="Nivel2"/>
            </w:pPr>
            <w:r w:rsidRPr="00D97E5A">
              <w:t xml:space="preserve">o Endereço; </w:t>
            </w:r>
          </w:p>
          <w:p w14:paraId="5B30E9E6" w14:textId="77777777" w:rsidR="00D97E5A" w:rsidRPr="00D97E5A" w:rsidRDefault="00D97E5A" w:rsidP="00C948D5">
            <w:pPr>
              <w:pStyle w:val="Nivel2"/>
            </w:pPr>
            <w:r w:rsidRPr="00D97E5A">
              <w:t xml:space="preserve">o Dados clínicos; </w:t>
            </w:r>
          </w:p>
          <w:p w14:paraId="7E89F74A" w14:textId="77777777" w:rsidR="00D97E5A" w:rsidRPr="00D97E5A" w:rsidRDefault="00D97E5A" w:rsidP="00C948D5">
            <w:pPr>
              <w:pStyle w:val="Nivel2"/>
            </w:pPr>
            <w:r w:rsidRPr="00D97E5A">
              <w:t xml:space="preserve">o Tratamento. </w:t>
            </w:r>
          </w:p>
        </w:tc>
      </w:tr>
      <w:tr w:rsidR="00D97E5A" w:rsidRPr="00D97E5A" w14:paraId="05514B4A"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B78A04" w14:textId="77777777" w:rsidR="00D97E5A" w:rsidRPr="00D97E5A" w:rsidRDefault="00D97E5A" w:rsidP="00C948D5">
            <w:pPr>
              <w:pStyle w:val="Nivel2"/>
            </w:pPr>
            <w:r w:rsidRPr="00D97E5A">
              <w:t xml:space="preserve">Permitir o acompanhamento do paciente com no mínimo às seguintes informações: </w:t>
            </w:r>
          </w:p>
          <w:p w14:paraId="103675C0" w14:textId="77777777" w:rsidR="00D97E5A" w:rsidRPr="00D97E5A" w:rsidRDefault="00D97E5A" w:rsidP="00C948D5">
            <w:pPr>
              <w:pStyle w:val="Nivel2"/>
            </w:pPr>
            <w:r w:rsidRPr="00D97E5A">
              <w:t xml:space="preserve">o Dados clínicos; </w:t>
            </w:r>
          </w:p>
          <w:p w14:paraId="1450065E" w14:textId="77777777" w:rsidR="00D97E5A" w:rsidRPr="00D97E5A" w:rsidRDefault="00D97E5A" w:rsidP="00C948D5">
            <w:pPr>
              <w:pStyle w:val="Nivel2"/>
            </w:pPr>
            <w:r w:rsidRPr="00D97E5A">
              <w:t xml:space="preserve">o Intercorrências das últimas consultas; </w:t>
            </w:r>
          </w:p>
          <w:p w14:paraId="5D10FFCA" w14:textId="77777777" w:rsidR="00D97E5A" w:rsidRPr="00D97E5A" w:rsidRDefault="00D97E5A" w:rsidP="00C948D5">
            <w:pPr>
              <w:pStyle w:val="Nivel2"/>
            </w:pPr>
            <w:r w:rsidRPr="00D97E5A">
              <w:t xml:space="preserve">o Exames realizados; </w:t>
            </w:r>
          </w:p>
          <w:p w14:paraId="7031D8B3" w14:textId="77777777" w:rsidR="00D97E5A" w:rsidRPr="00D97E5A" w:rsidRDefault="00D97E5A" w:rsidP="00C948D5">
            <w:pPr>
              <w:pStyle w:val="Nivel2"/>
            </w:pPr>
            <w:r w:rsidRPr="00D97E5A">
              <w:t xml:space="preserve">o Medicamentos utilizados no tratamento; </w:t>
            </w:r>
          </w:p>
          <w:p w14:paraId="43532F95" w14:textId="77777777" w:rsidR="00D97E5A" w:rsidRPr="00D97E5A" w:rsidRDefault="00D97E5A" w:rsidP="00C948D5">
            <w:pPr>
              <w:pStyle w:val="Nivel2"/>
            </w:pPr>
            <w:r w:rsidRPr="00D97E5A">
              <w:t xml:space="preserve">o Responsável pelo atendimento. </w:t>
            </w:r>
          </w:p>
          <w:p w14:paraId="695537F9" w14:textId="77777777" w:rsidR="00D97E5A" w:rsidRPr="00D97E5A" w:rsidRDefault="00D97E5A" w:rsidP="00C948D5">
            <w:pPr>
              <w:pStyle w:val="Nivel2"/>
            </w:pPr>
            <w:r w:rsidRPr="00D97E5A">
              <w:t xml:space="preserve">o Permitir emitir relatório de boletim de controle de atendimento básico (SIA/SUS). </w:t>
            </w:r>
          </w:p>
        </w:tc>
      </w:tr>
      <w:tr w:rsidR="00D97E5A" w:rsidRPr="00D97E5A" w14:paraId="5934FADA"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C204B7" w14:textId="77777777" w:rsidR="00D97E5A" w:rsidRPr="00D97E5A" w:rsidRDefault="00D97E5A" w:rsidP="00C948D5">
            <w:pPr>
              <w:pStyle w:val="Nivel2"/>
            </w:pPr>
            <w:r w:rsidRPr="00D97E5A">
              <w:t xml:space="preserve">Permitir emitir relatório de hipertensos e diabéticos por: </w:t>
            </w:r>
          </w:p>
          <w:p w14:paraId="203BA81D" w14:textId="77777777" w:rsidR="00D97E5A" w:rsidRPr="00D97E5A" w:rsidRDefault="00D97E5A" w:rsidP="00C948D5">
            <w:pPr>
              <w:pStyle w:val="Nivel2"/>
            </w:pPr>
            <w:r w:rsidRPr="00D97E5A">
              <w:t xml:space="preserve">o Unidade; </w:t>
            </w:r>
          </w:p>
          <w:p w14:paraId="2BAD2CE3" w14:textId="77777777" w:rsidR="00D97E5A" w:rsidRPr="00D97E5A" w:rsidRDefault="00D97E5A" w:rsidP="00C948D5">
            <w:pPr>
              <w:pStyle w:val="Nivel2"/>
            </w:pPr>
            <w:r w:rsidRPr="00D97E5A">
              <w:t xml:space="preserve">o Profissional; </w:t>
            </w:r>
          </w:p>
          <w:p w14:paraId="2D9FDDD4" w14:textId="77777777" w:rsidR="00D97E5A" w:rsidRPr="00D97E5A" w:rsidRDefault="00D97E5A" w:rsidP="00C948D5">
            <w:pPr>
              <w:pStyle w:val="Nivel2"/>
            </w:pPr>
            <w:r w:rsidRPr="00D97E5A">
              <w:t xml:space="preserve">o Tipo de patologia. </w:t>
            </w:r>
          </w:p>
          <w:p w14:paraId="690DCDED" w14:textId="77777777" w:rsidR="00D97E5A" w:rsidRPr="00D97E5A" w:rsidRDefault="00D97E5A" w:rsidP="00C948D5">
            <w:pPr>
              <w:pStyle w:val="Nivel2"/>
            </w:pPr>
            <w:r w:rsidRPr="00D97E5A">
              <w:t xml:space="preserve">o Permite o cadastro de gestantes com no mínimo as seguintes informações: </w:t>
            </w:r>
          </w:p>
          <w:p w14:paraId="51A1FAFA" w14:textId="77777777" w:rsidR="00D97E5A" w:rsidRPr="00D97E5A" w:rsidRDefault="00D97E5A" w:rsidP="00C948D5">
            <w:pPr>
              <w:pStyle w:val="Nivel2"/>
            </w:pPr>
            <w:r w:rsidRPr="00D97E5A">
              <w:t xml:space="preserve">o Código UF; </w:t>
            </w:r>
          </w:p>
          <w:p w14:paraId="4E2628A7" w14:textId="77777777" w:rsidR="00D97E5A" w:rsidRPr="00D97E5A" w:rsidRDefault="00D97E5A" w:rsidP="00C948D5">
            <w:pPr>
              <w:pStyle w:val="Nivel2"/>
            </w:pPr>
            <w:r w:rsidRPr="00D97E5A">
              <w:lastRenderedPageBreak/>
              <w:t xml:space="preserve">o Ano; </w:t>
            </w:r>
          </w:p>
          <w:p w14:paraId="28F274B9" w14:textId="77777777" w:rsidR="00D97E5A" w:rsidRPr="00D97E5A" w:rsidRDefault="00D97E5A" w:rsidP="00C948D5">
            <w:pPr>
              <w:pStyle w:val="Nivel2"/>
            </w:pPr>
            <w:r w:rsidRPr="00D97E5A">
              <w:t xml:space="preserve">o Data do cadastro; </w:t>
            </w:r>
          </w:p>
          <w:p w14:paraId="78749FD1" w14:textId="77777777" w:rsidR="00D97E5A" w:rsidRPr="00D97E5A" w:rsidRDefault="00D97E5A" w:rsidP="00C948D5">
            <w:pPr>
              <w:pStyle w:val="Nivel2"/>
            </w:pPr>
            <w:r w:rsidRPr="00D97E5A">
              <w:t xml:space="preserve">o Número do prontuário; </w:t>
            </w:r>
          </w:p>
          <w:p w14:paraId="2D240120" w14:textId="77777777" w:rsidR="00D97E5A" w:rsidRPr="00D97E5A" w:rsidRDefault="00D97E5A" w:rsidP="00C948D5">
            <w:pPr>
              <w:pStyle w:val="Nivel2"/>
            </w:pPr>
            <w:r w:rsidRPr="00D97E5A">
              <w:t xml:space="preserve">o Nome do paciente; </w:t>
            </w:r>
          </w:p>
          <w:p w14:paraId="594BE730" w14:textId="77777777" w:rsidR="00D97E5A" w:rsidRPr="00D97E5A" w:rsidRDefault="00D97E5A" w:rsidP="00C948D5">
            <w:pPr>
              <w:pStyle w:val="Nivel2"/>
            </w:pPr>
            <w:r w:rsidRPr="00D97E5A">
              <w:t xml:space="preserve">o Data de nascimento; </w:t>
            </w:r>
          </w:p>
          <w:p w14:paraId="4FF10FFA" w14:textId="77777777" w:rsidR="00D97E5A" w:rsidRPr="00D97E5A" w:rsidRDefault="00D97E5A" w:rsidP="00C948D5">
            <w:pPr>
              <w:pStyle w:val="Nivel2"/>
            </w:pPr>
            <w:r w:rsidRPr="00D97E5A">
              <w:t xml:space="preserve">o Profissional da primeira consulta com CBO; </w:t>
            </w:r>
          </w:p>
          <w:p w14:paraId="6DFEC71B" w14:textId="77777777" w:rsidR="00D97E5A" w:rsidRPr="00D97E5A" w:rsidRDefault="00D97E5A" w:rsidP="00C948D5">
            <w:pPr>
              <w:pStyle w:val="Nivel2"/>
            </w:pPr>
            <w:r w:rsidRPr="00D97E5A">
              <w:t xml:space="preserve">o Data da primeira consulta; </w:t>
            </w:r>
          </w:p>
          <w:p w14:paraId="6229361E" w14:textId="77777777" w:rsidR="00D97E5A" w:rsidRPr="00D97E5A" w:rsidRDefault="00D97E5A" w:rsidP="00C948D5">
            <w:pPr>
              <w:pStyle w:val="Nivel2"/>
            </w:pPr>
            <w:r w:rsidRPr="00D97E5A">
              <w:t xml:space="preserve">o Data da última menstruação; </w:t>
            </w:r>
          </w:p>
          <w:p w14:paraId="620DF889" w14:textId="77777777" w:rsidR="00D97E5A" w:rsidRPr="00D97E5A" w:rsidRDefault="00D97E5A" w:rsidP="00C948D5">
            <w:pPr>
              <w:pStyle w:val="Nivel2"/>
            </w:pPr>
            <w:r w:rsidRPr="00D97E5A">
              <w:t xml:space="preserve">o Domicílio; </w:t>
            </w:r>
          </w:p>
          <w:p w14:paraId="4D047F3A" w14:textId="77777777" w:rsidR="00D97E5A" w:rsidRPr="00D97E5A" w:rsidRDefault="00D97E5A" w:rsidP="00C948D5">
            <w:pPr>
              <w:pStyle w:val="Nivel2"/>
            </w:pPr>
            <w:r w:rsidRPr="00D97E5A">
              <w:t xml:space="preserve">o Dados pessoais; </w:t>
            </w:r>
          </w:p>
          <w:p w14:paraId="4091BDA5" w14:textId="77777777" w:rsidR="00D97E5A" w:rsidRPr="00D97E5A" w:rsidRDefault="00D97E5A" w:rsidP="00C948D5">
            <w:pPr>
              <w:pStyle w:val="Nivel2"/>
            </w:pPr>
            <w:r w:rsidRPr="00D97E5A">
              <w:t xml:space="preserve">o Documentos; </w:t>
            </w:r>
          </w:p>
          <w:p w14:paraId="32253A29" w14:textId="77777777" w:rsidR="00D97E5A" w:rsidRPr="00D97E5A" w:rsidRDefault="00D97E5A" w:rsidP="00C948D5">
            <w:pPr>
              <w:pStyle w:val="Nivel2"/>
            </w:pPr>
            <w:r w:rsidRPr="00D97E5A">
              <w:t xml:space="preserve">o Calcular automaticamente o tempo de gestação em dias e semanas. </w:t>
            </w:r>
          </w:p>
        </w:tc>
      </w:tr>
      <w:tr w:rsidR="00D97E5A" w:rsidRPr="00D97E5A" w14:paraId="72EA325E"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8873BB" w14:textId="77777777" w:rsidR="00D97E5A" w:rsidRPr="00D97E5A" w:rsidRDefault="00D97E5A" w:rsidP="00C948D5">
            <w:pPr>
              <w:pStyle w:val="Nivel2"/>
            </w:pPr>
            <w:r w:rsidRPr="00D97E5A">
              <w:lastRenderedPageBreak/>
              <w:t>Permitir o acompanhamento da gestante com no mínimo às seguintes informações:</w:t>
            </w:r>
          </w:p>
          <w:p w14:paraId="6DCCB468" w14:textId="77777777" w:rsidR="00D97E5A" w:rsidRPr="00D97E5A" w:rsidRDefault="00D97E5A" w:rsidP="00C948D5">
            <w:pPr>
              <w:pStyle w:val="Nivel2"/>
            </w:pPr>
            <w:r w:rsidRPr="00D97E5A">
              <w:t xml:space="preserve">o Número do prontuário; </w:t>
            </w:r>
          </w:p>
          <w:p w14:paraId="6131F410" w14:textId="77777777" w:rsidR="00D97E5A" w:rsidRPr="00D97E5A" w:rsidRDefault="00D97E5A" w:rsidP="00C948D5">
            <w:pPr>
              <w:pStyle w:val="Nivel2"/>
            </w:pPr>
            <w:r w:rsidRPr="00D97E5A">
              <w:t xml:space="preserve">o Nome do paciente; </w:t>
            </w:r>
          </w:p>
          <w:p w14:paraId="546CF46F" w14:textId="77777777" w:rsidR="00D97E5A" w:rsidRPr="00D97E5A" w:rsidRDefault="00D97E5A" w:rsidP="00C948D5">
            <w:pPr>
              <w:pStyle w:val="Nivel2"/>
            </w:pPr>
            <w:r w:rsidRPr="00D97E5A">
              <w:t>o Data do cadastro</w:t>
            </w:r>
          </w:p>
        </w:tc>
      </w:tr>
      <w:tr w:rsidR="00D97E5A" w:rsidRPr="00D97E5A" w14:paraId="6793535B"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B3D82" w14:textId="77777777" w:rsidR="00D97E5A" w:rsidRPr="00D97E5A" w:rsidRDefault="00D97E5A" w:rsidP="00C948D5">
            <w:pPr>
              <w:pStyle w:val="Nivel2"/>
            </w:pPr>
            <w:r w:rsidRPr="00D97E5A">
              <w:t>Permitir o acompanhamento da gestante até o último dia de gestação.</w:t>
            </w:r>
          </w:p>
        </w:tc>
      </w:tr>
      <w:tr w:rsidR="00D97E5A" w:rsidRPr="00D97E5A" w14:paraId="679C4F8B"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1AD91" w14:textId="77777777" w:rsidR="00D97E5A" w:rsidRPr="00D97E5A" w:rsidRDefault="00D97E5A" w:rsidP="00C948D5">
            <w:pPr>
              <w:pStyle w:val="Nivel2"/>
            </w:pPr>
            <w:r w:rsidRPr="00D97E5A">
              <w:t>Permitir o lançamento da consulta puerperal.</w:t>
            </w:r>
          </w:p>
        </w:tc>
      </w:tr>
      <w:tr w:rsidR="00D97E5A" w:rsidRPr="00D97E5A" w14:paraId="59FBF7F4"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A4665A" w14:textId="77777777" w:rsidR="00D97E5A" w:rsidRPr="00D97E5A" w:rsidRDefault="00D97E5A" w:rsidP="00C948D5">
            <w:pPr>
              <w:pStyle w:val="Nivel2"/>
            </w:pPr>
            <w:r w:rsidRPr="00D97E5A">
              <w:t>Permitir a inserção de no mínimo as seguintes informações durante o acompanhamento da gestação:</w:t>
            </w:r>
          </w:p>
          <w:p w14:paraId="27F78940" w14:textId="77777777" w:rsidR="00D97E5A" w:rsidRPr="00D97E5A" w:rsidRDefault="00D97E5A" w:rsidP="00C948D5">
            <w:pPr>
              <w:pStyle w:val="Nivel2"/>
            </w:pPr>
            <w:r w:rsidRPr="00D97E5A">
              <w:t xml:space="preserve">o Tipos de exames realizados; </w:t>
            </w:r>
          </w:p>
          <w:p w14:paraId="5E592E25" w14:textId="77777777" w:rsidR="00D97E5A" w:rsidRPr="00D97E5A" w:rsidRDefault="00D97E5A" w:rsidP="00C948D5">
            <w:pPr>
              <w:pStyle w:val="Nivel2"/>
            </w:pPr>
            <w:r w:rsidRPr="00D97E5A">
              <w:t xml:space="preserve">o Vacinas aplicadas; </w:t>
            </w:r>
          </w:p>
          <w:p w14:paraId="1E4C2FBD" w14:textId="77777777" w:rsidR="00D97E5A" w:rsidRPr="00D97E5A" w:rsidRDefault="00D97E5A" w:rsidP="00C948D5">
            <w:pPr>
              <w:pStyle w:val="Nivel2"/>
            </w:pPr>
            <w:r w:rsidRPr="00D97E5A">
              <w:t xml:space="preserve">o Riscos da gestação; </w:t>
            </w:r>
          </w:p>
          <w:p w14:paraId="6BD02785" w14:textId="77777777" w:rsidR="00D97E5A" w:rsidRPr="00D97E5A" w:rsidRDefault="00D97E5A" w:rsidP="00C948D5">
            <w:pPr>
              <w:pStyle w:val="Nivel2"/>
            </w:pPr>
            <w:r w:rsidRPr="00D97E5A">
              <w:t xml:space="preserve">o Local do parto; </w:t>
            </w:r>
          </w:p>
          <w:p w14:paraId="2B890C8F" w14:textId="77777777" w:rsidR="00D97E5A" w:rsidRPr="00D97E5A" w:rsidRDefault="00D97E5A" w:rsidP="00C948D5">
            <w:pPr>
              <w:pStyle w:val="Nivel2"/>
            </w:pPr>
            <w:r w:rsidRPr="00D97E5A">
              <w:t xml:space="preserve">o Motivo da interrupção do acompanhamento; </w:t>
            </w:r>
          </w:p>
          <w:p w14:paraId="43B38B83" w14:textId="77777777" w:rsidR="00D97E5A" w:rsidRPr="00D97E5A" w:rsidRDefault="00D97E5A" w:rsidP="00C948D5">
            <w:pPr>
              <w:pStyle w:val="Nivel2"/>
            </w:pPr>
            <w:r w:rsidRPr="00D97E5A">
              <w:t xml:space="preserve">o Observação. </w:t>
            </w:r>
          </w:p>
        </w:tc>
      </w:tr>
      <w:tr w:rsidR="00D97E5A" w:rsidRPr="00D97E5A" w14:paraId="4B8DBCD9"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6443E7" w14:textId="77777777" w:rsidR="00D97E5A" w:rsidRPr="00D97E5A" w:rsidRDefault="00D97E5A" w:rsidP="00C948D5">
            <w:pPr>
              <w:pStyle w:val="Nivel2"/>
            </w:pPr>
            <w:r w:rsidRPr="00D97E5A">
              <w:t>Emitir relatório de gestantes cadastradas por unidade.</w:t>
            </w:r>
          </w:p>
        </w:tc>
      </w:tr>
      <w:tr w:rsidR="00D97E5A" w:rsidRPr="00D97E5A" w14:paraId="72D24153"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92B90F" w14:textId="77777777" w:rsidR="00D97E5A" w:rsidRPr="00D97E5A" w:rsidRDefault="00D97E5A" w:rsidP="00C948D5">
            <w:pPr>
              <w:pStyle w:val="Nivel2"/>
            </w:pPr>
            <w:r w:rsidRPr="00D97E5A">
              <w:t>Emitir relatório de gestantes atendidas por trimestre.</w:t>
            </w:r>
          </w:p>
        </w:tc>
      </w:tr>
      <w:tr w:rsidR="00D97E5A" w:rsidRPr="00D97E5A" w14:paraId="3927D6B0"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20F4EF" w14:textId="77777777" w:rsidR="00D97E5A" w:rsidRPr="00D97E5A" w:rsidRDefault="00D97E5A" w:rsidP="00C948D5">
            <w:pPr>
              <w:pStyle w:val="Nivel2"/>
            </w:pPr>
            <w:r w:rsidRPr="00D97E5A">
              <w:t>Emitir relatório de acompanhamento de gestantes com no mínimo as seguintes informações:</w:t>
            </w:r>
          </w:p>
          <w:p w14:paraId="166117F8" w14:textId="77777777" w:rsidR="00D97E5A" w:rsidRPr="00D97E5A" w:rsidRDefault="00D97E5A" w:rsidP="00C948D5">
            <w:pPr>
              <w:pStyle w:val="Nivel2"/>
            </w:pPr>
            <w:r w:rsidRPr="00D97E5A">
              <w:t xml:space="preserve">o Número do prontuário; </w:t>
            </w:r>
          </w:p>
          <w:p w14:paraId="25E13FD7" w14:textId="77777777" w:rsidR="00D97E5A" w:rsidRPr="00D97E5A" w:rsidRDefault="00D97E5A" w:rsidP="00C948D5">
            <w:pPr>
              <w:pStyle w:val="Nivel2"/>
            </w:pPr>
            <w:r w:rsidRPr="00D97E5A">
              <w:t xml:space="preserve">o Nome da gestante; </w:t>
            </w:r>
          </w:p>
          <w:p w14:paraId="4D5ADE2A" w14:textId="77777777" w:rsidR="00D97E5A" w:rsidRPr="00D97E5A" w:rsidRDefault="00D97E5A" w:rsidP="00C948D5">
            <w:pPr>
              <w:pStyle w:val="Nivel2"/>
            </w:pPr>
            <w:r w:rsidRPr="00D97E5A">
              <w:t xml:space="preserve">o Data da última menstruação; </w:t>
            </w:r>
          </w:p>
          <w:p w14:paraId="3209E0E7" w14:textId="77777777" w:rsidR="00D97E5A" w:rsidRPr="00D97E5A" w:rsidRDefault="00D97E5A" w:rsidP="00C948D5">
            <w:pPr>
              <w:pStyle w:val="Nivel2"/>
            </w:pPr>
            <w:r w:rsidRPr="00D97E5A">
              <w:t xml:space="preserve">o Período; </w:t>
            </w:r>
          </w:p>
          <w:p w14:paraId="4005CA1F" w14:textId="77777777" w:rsidR="00D97E5A" w:rsidRPr="00D97E5A" w:rsidRDefault="00D97E5A" w:rsidP="00C948D5">
            <w:pPr>
              <w:pStyle w:val="Nivel2"/>
            </w:pPr>
            <w:r w:rsidRPr="00D97E5A">
              <w:t xml:space="preserve">o Por profissional. </w:t>
            </w:r>
          </w:p>
        </w:tc>
      </w:tr>
      <w:tr w:rsidR="00D97E5A" w:rsidRPr="00D97E5A" w14:paraId="7DDACE50" w14:textId="77777777" w:rsidTr="00DF1A84">
        <w:trPr>
          <w:trHeight w:val="1"/>
          <w:jc w:val="center"/>
        </w:trPr>
        <w:tc>
          <w:tcPr>
            <w:tcW w:w="84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63E618" w14:textId="77777777" w:rsidR="00D97E5A" w:rsidRPr="00D97E5A" w:rsidRDefault="00D97E5A" w:rsidP="00C948D5">
            <w:pPr>
              <w:pStyle w:val="Nivel2"/>
            </w:pPr>
            <w:r w:rsidRPr="00D97E5A">
              <w:t>Emitir relatório de consultas puerperais não realizadas com no mínimo as seguintes informações:</w:t>
            </w:r>
          </w:p>
          <w:p w14:paraId="3B7EFD7C" w14:textId="77777777" w:rsidR="00D97E5A" w:rsidRPr="00D97E5A" w:rsidRDefault="00D97E5A" w:rsidP="00C948D5">
            <w:pPr>
              <w:pStyle w:val="Nivel2"/>
            </w:pPr>
            <w:r w:rsidRPr="00D97E5A">
              <w:t xml:space="preserve">o Número do prontuário; </w:t>
            </w:r>
          </w:p>
          <w:p w14:paraId="11CF64ED" w14:textId="77777777" w:rsidR="00D97E5A" w:rsidRPr="00D97E5A" w:rsidRDefault="00D97E5A" w:rsidP="00C948D5">
            <w:pPr>
              <w:pStyle w:val="Nivel2"/>
            </w:pPr>
            <w:r w:rsidRPr="00D97E5A">
              <w:t xml:space="preserve">o Nome da gestante; </w:t>
            </w:r>
          </w:p>
          <w:p w14:paraId="5C5F9AA2" w14:textId="77777777" w:rsidR="00D97E5A" w:rsidRPr="00D97E5A" w:rsidRDefault="00D97E5A" w:rsidP="00C948D5">
            <w:pPr>
              <w:pStyle w:val="Nivel2"/>
            </w:pPr>
            <w:r w:rsidRPr="00D97E5A">
              <w:t xml:space="preserve">o Data prevista do parto; </w:t>
            </w:r>
          </w:p>
          <w:p w14:paraId="5ABC1E14" w14:textId="77777777" w:rsidR="00D97E5A" w:rsidRPr="00D97E5A" w:rsidRDefault="00D97E5A" w:rsidP="00C948D5">
            <w:pPr>
              <w:pStyle w:val="Nivel2"/>
            </w:pPr>
            <w:r w:rsidRPr="00D97E5A">
              <w:t xml:space="preserve">o Endereço. </w:t>
            </w:r>
          </w:p>
        </w:tc>
      </w:tr>
    </w:tbl>
    <w:p w14:paraId="4E29C63A" w14:textId="77777777" w:rsidR="00D97E5A" w:rsidRPr="00D97E5A" w:rsidRDefault="00D97E5A" w:rsidP="00C948D5">
      <w:pPr>
        <w:pStyle w:val="Nivel2"/>
      </w:pPr>
    </w:p>
    <w:p w14:paraId="33A67FF4" w14:textId="77777777" w:rsidR="00D97E5A" w:rsidRPr="00D97E5A" w:rsidRDefault="00D97E5A" w:rsidP="00C948D5">
      <w:pPr>
        <w:pStyle w:val="Nivel2"/>
      </w:pPr>
    </w:p>
    <w:p w14:paraId="1587882A" w14:textId="77777777" w:rsidR="00D97E5A" w:rsidRPr="00C1741B" w:rsidRDefault="00D97E5A" w:rsidP="008B4245">
      <w:pPr>
        <w:pStyle w:val="Nivel2"/>
        <w:numPr>
          <w:ilvl w:val="0"/>
          <w:numId w:val="29"/>
        </w:numPr>
        <w:rPr>
          <w:b/>
        </w:rPr>
      </w:pPr>
      <w:r w:rsidRPr="00C1741B">
        <w:rPr>
          <w:b/>
        </w:rPr>
        <w:t>OUVIDORIA EM SAÚDE</w:t>
      </w:r>
    </w:p>
    <w:p w14:paraId="0B7F628B"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1E91D89C" w14:textId="77777777" w:rsidTr="00C1741B">
        <w:trPr>
          <w:trHeight w:val="1"/>
          <w:jc w:val="center"/>
        </w:trPr>
        <w:tc>
          <w:tcPr>
            <w:tcW w:w="8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F41336" w14:textId="77777777" w:rsidR="00D97E5A" w:rsidRPr="00D97E5A" w:rsidRDefault="00D97E5A" w:rsidP="00C948D5">
            <w:pPr>
              <w:pStyle w:val="Nivel2"/>
            </w:pPr>
            <w:r w:rsidRPr="00D97E5A">
              <w:t>Descrição</w:t>
            </w:r>
          </w:p>
        </w:tc>
      </w:tr>
      <w:tr w:rsidR="00D97E5A" w:rsidRPr="00D97E5A" w14:paraId="27FDB585" w14:textId="77777777" w:rsidTr="00C1741B">
        <w:trPr>
          <w:trHeight w:val="1"/>
          <w:jc w:val="center"/>
        </w:trPr>
        <w:tc>
          <w:tcPr>
            <w:tcW w:w="8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2F91EA" w14:textId="77777777" w:rsidR="00D97E5A" w:rsidRPr="00D97E5A" w:rsidRDefault="00D97E5A" w:rsidP="00C948D5">
            <w:pPr>
              <w:pStyle w:val="Nivel2"/>
            </w:pPr>
            <w:r w:rsidRPr="00D97E5A">
              <w:lastRenderedPageBreak/>
              <w:t>Possibilitar o registro das reclamações, denúncias, sugestões, críticas e elogios para acompanhamento da ouvidoria da saúde.</w:t>
            </w:r>
          </w:p>
        </w:tc>
      </w:tr>
      <w:tr w:rsidR="00D97E5A" w:rsidRPr="00D97E5A" w14:paraId="11DEC7F5" w14:textId="77777777" w:rsidTr="00C1741B">
        <w:trPr>
          <w:trHeight w:val="1"/>
          <w:jc w:val="center"/>
        </w:trPr>
        <w:tc>
          <w:tcPr>
            <w:tcW w:w="8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97E4A" w14:textId="77777777" w:rsidR="00D97E5A" w:rsidRPr="00D97E5A" w:rsidRDefault="00D97E5A" w:rsidP="00C948D5">
            <w:pPr>
              <w:pStyle w:val="Nivel2"/>
            </w:pPr>
            <w:r w:rsidRPr="00D97E5A">
              <w:t>Identificar o reclamante, unidade de saúde, setor, profissional reclamado, assunto, prioridade e prazo para emissão de parecer para a ouvidoria da saúde.</w:t>
            </w:r>
          </w:p>
        </w:tc>
      </w:tr>
      <w:tr w:rsidR="00D97E5A" w:rsidRPr="00D97E5A" w14:paraId="4EE2BBFB" w14:textId="77777777" w:rsidTr="00C1741B">
        <w:trPr>
          <w:trHeight w:val="1"/>
          <w:jc w:val="center"/>
        </w:trPr>
        <w:tc>
          <w:tcPr>
            <w:tcW w:w="8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A9CB23" w14:textId="77777777" w:rsidR="00D97E5A" w:rsidRPr="00D97E5A" w:rsidRDefault="00D97E5A" w:rsidP="00C948D5">
            <w:pPr>
              <w:pStyle w:val="Nivel2"/>
            </w:pPr>
            <w:r w:rsidRPr="00D97E5A">
              <w:t>Possibilitar o registro de cada etapa no acompanhamento dos processos da ouvidoria, informando data e parecer emitido por cada responsável.</w:t>
            </w:r>
          </w:p>
        </w:tc>
      </w:tr>
      <w:tr w:rsidR="00D97E5A" w:rsidRPr="00D97E5A" w14:paraId="52CD699A" w14:textId="77777777" w:rsidTr="00C1741B">
        <w:trPr>
          <w:trHeight w:val="1"/>
          <w:jc w:val="center"/>
        </w:trPr>
        <w:tc>
          <w:tcPr>
            <w:tcW w:w="8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263D9" w14:textId="77777777" w:rsidR="00D97E5A" w:rsidRPr="00D97E5A" w:rsidRDefault="00D97E5A" w:rsidP="00C948D5">
            <w:pPr>
              <w:pStyle w:val="Nivel2"/>
            </w:pPr>
            <w:r w:rsidRPr="00D97E5A">
              <w:t>Possibilitar a consulta de processos da ouvidoria para verificação do andamento.</w:t>
            </w:r>
          </w:p>
        </w:tc>
      </w:tr>
      <w:tr w:rsidR="00D97E5A" w:rsidRPr="00D97E5A" w14:paraId="4DCDB3B5" w14:textId="77777777" w:rsidTr="00C1741B">
        <w:trPr>
          <w:trHeight w:val="1"/>
          <w:jc w:val="center"/>
        </w:trPr>
        <w:tc>
          <w:tcPr>
            <w:tcW w:w="8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5916D5" w14:textId="77777777" w:rsidR="00D97E5A" w:rsidRPr="00D97E5A" w:rsidRDefault="00D97E5A" w:rsidP="00C948D5">
            <w:pPr>
              <w:pStyle w:val="Nivel2"/>
            </w:pPr>
            <w:r w:rsidRPr="00D97E5A">
              <w:t>Emitir relatórios dos processos da ouvidoria por reclamante, assunto, unidade assistencial, profissional reclamado e parecer emitido.</w:t>
            </w:r>
          </w:p>
        </w:tc>
      </w:tr>
    </w:tbl>
    <w:p w14:paraId="677407C9" w14:textId="77777777" w:rsidR="00D97E5A" w:rsidRPr="00D97E5A" w:rsidRDefault="00D97E5A" w:rsidP="00C948D5">
      <w:pPr>
        <w:pStyle w:val="Nivel2"/>
      </w:pPr>
    </w:p>
    <w:p w14:paraId="695B8C79" w14:textId="77777777" w:rsidR="00D97E5A" w:rsidRPr="00D97E5A" w:rsidRDefault="00D97E5A" w:rsidP="00C948D5">
      <w:pPr>
        <w:pStyle w:val="Nivel2"/>
      </w:pPr>
    </w:p>
    <w:p w14:paraId="7828F1B8" w14:textId="77777777" w:rsidR="00D97E5A" w:rsidRPr="00C1741B" w:rsidRDefault="00D97E5A" w:rsidP="008B4245">
      <w:pPr>
        <w:pStyle w:val="Nivel2"/>
        <w:numPr>
          <w:ilvl w:val="0"/>
          <w:numId w:val="28"/>
        </w:numPr>
        <w:rPr>
          <w:b/>
        </w:rPr>
      </w:pPr>
      <w:r w:rsidRPr="00C1741B">
        <w:rPr>
          <w:b/>
        </w:rPr>
        <w:t>PPI</w:t>
      </w:r>
    </w:p>
    <w:p w14:paraId="55CE1209"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79D938BD"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96B637" w14:textId="77777777" w:rsidR="00D97E5A" w:rsidRPr="00D97E5A" w:rsidRDefault="00D97E5A" w:rsidP="00C948D5">
            <w:pPr>
              <w:pStyle w:val="Nivel2"/>
            </w:pPr>
            <w:r w:rsidRPr="00D97E5A">
              <w:t>Descrição</w:t>
            </w:r>
          </w:p>
        </w:tc>
      </w:tr>
      <w:tr w:rsidR="00D97E5A" w:rsidRPr="00D97E5A" w14:paraId="6C83FA91"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62A5EB" w14:textId="77777777" w:rsidR="00D97E5A" w:rsidRPr="00D97E5A" w:rsidRDefault="00D97E5A" w:rsidP="00C948D5">
            <w:pPr>
              <w:pStyle w:val="Nivel2"/>
            </w:pPr>
            <w:r w:rsidRPr="00D97E5A">
              <w:t>Possuir cadastro para unidades executantes.</w:t>
            </w:r>
          </w:p>
        </w:tc>
      </w:tr>
      <w:tr w:rsidR="00D97E5A" w:rsidRPr="00D97E5A" w14:paraId="4357F66D"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30707C" w14:textId="77777777" w:rsidR="00D97E5A" w:rsidRPr="00D97E5A" w:rsidRDefault="00D97E5A" w:rsidP="00C948D5">
            <w:pPr>
              <w:pStyle w:val="Nivel2"/>
            </w:pPr>
            <w:r w:rsidRPr="00D97E5A">
              <w:t>Possuir cadastro para unidades solicitantes.</w:t>
            </w:r>
          </w:p>
        </w:tc>
      </w:tr>
      <w:tr w:rsidR="00D97E5A" w:rsidRPr="00D97E5A" w14:paraId="22A80726"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581FA" w14:textId="77777777" w:rsidR="00D97E5A" w:rsidRPr="00D97E5A" w:rsidRDefault="00D97E5A" w:rsidP="00C948D5">
            <w:pPr>
              <w:pStyle w:val="Nivel2"/>
            </w:pPr>
            <w:r w:rsidRPr="00D97E5A">
              <w:t>Possuir cadastro para municípios externos;</w:t>
            </w:r>
          </w:p>
        </w:tc>
      </w:tr>
      <w:tr w:rsidR="00D97E5A" w:rsidRPr="00D97E5A" w14:paraId="2A4C8FC4"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27008B" w14:textId="77777777" w:rsidR="00D97E5A" w:rsidRPr="00D97E5A" w:rsidRDefault="00D97E5A" w:rsidP="00C948D5">
            <w:pPr>
              <w:pStyle w:val="Nivel2"/>
            </w:pPr>
            <w:r w:rsidRPr="00D97E5A">
              <w:t>Possuir cadastro para unidade externa;</w:t>
            </w:r>
          </w:p>
        </w:tc>
      </w:tr>
      <w:tr w:rsidR="00D97E5A" w:rsidRPr="00D97E5A" w14:paraId="28B02902"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341FAE" w14:textId="77777777" w:rsidR="00D97E5A" w:rsidRPr="00D97E5A" w:rsidRDefault="00D97E5A" w:rsidP="00C948D5">
            <w:pPr>
              <w:pStyle w:val="Nivel2"/>
            </w:pPr>
            <w:r w:rsidRPr="00D97E5A">
              <w:t>Possuir cadastro de locais de atendimento;</w:t>
            </w:r>
          </w:p>
        </w:tc>
      </w:tr>
      <w:tr w:rsidR="00D97E5A" w:rsidRPr="00D97E5A" w14:paraId="787BFE5B"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2008E" w14:textId="77777777" w:rsidR="00D97E5A" w:rsidRPr="00D97E5A" w:rsidRDefault="00D97E5A" w:rsidP="00C948D5">
            <w:pPr>
              <w:pStyle w:val="Nivel2"/>
            </w:pPr>
            <w:r w:rsidRPr="00D97E5A">
              <w:t>Possuir cadastro do consorcio de municípios;</w:t>
            </w:r>
          </w:p>
        </w:tc>
      </w:tr>
      <w:tr w:rsidR="00D97E5A" w:rsidRPr="00D97E5A" w14:paraId="0C91AFC7"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D9E0CB" w14:textId="77777777" w:rsidR="00D97E5A" w:rsidRPr="00D97E5A" w:rsidRDefault="00D97E5A" w:rsidP="00C948D5">
            <w:pPr>
              <w:pStyle w:val="Nivel2"/>
            </w:pPr>
            <w:r w:rsidRPr="00D97E5A">
              <w:t>Possibilitar lançamento de procedimentos executados pela Unidade Executante.</w:t>
            </w:r>
          </w:p>
        </w:tc>
      </w:tr>
      <w:tr w:rsidR="00D97E5A" w:rsidRPr="00D97E5A" w14:paraId="49C18EC7"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112B93" w14:textId="77777777" w:rsidR="00D97E5A" w:rsidRPr="00D97E5A" w:rsidRDefault="00D97E5A" w:rsidP="00C948D5">
            <w:pPr>
              <w:pStyle w:val="Nivel2"/>
            </w:pPr>
            <w:r w:rsidRPr="00D97E5A">
              <w:t>Possibilitar lançamento de quantidade de procedimentos executados pela Unidade Executante através de controle mensal.</w:t>
            </w:r>
          </w:p>
        </w:tc>
      </w:tr>
      <w:tr w:rsidR="00D97E5A" w:rsidRPr="00D97E5A" w14:paraId="100E4258"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F431C" w14:textId="77777777" w:rsidR="00D97E5A" w:rsidRPr="00D97E5A" w:rsidRDefault="00D97E5A" w:rsidP="00C948D5">
            <w:pPr>
              <w:pStyle w:val="Nivel2"/>
            </w:pPr>
            <w:r w:rsidRPr="00D97E5A">
              <w:t>Possibilitar distribuição dos procedimentos executados pela Unidade Executante para várias unidades solicitantes, com controle de quantidade por mês.</w:t>
            </w:r>
          </w:p>
        </w:tc>
      </w:tr>
      <w:tr w:rsidR="00D97E5A" w:rsidRPr="00D97E5A" w14:paraId="2E8A28E7"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3F427" w14:textId="77777777" w:rsidR="00D97E5A" w:rsidRPr="00D97E5A" w:rsidRDefault="00D97E5A" w:rsidP="00C948D5">
            <w:pPr>
              <w:pStyle w:val="Nivel2"/>
            </w:pPr>
            <w:r w:rsidRPr="00D97E5A">
              <w:t>Possuir rotina para transferência de cota de procedimentos da Unidade Executante.</w:t>
            </w:r>
          </w:p>
        </w:tc>
      </w:tr>
      <w:tr w:rsidR="00D97E5A" w:rsidRPr="00D97E5A" w14:paraId="65DA8C43"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4FEA42" w14:textId="77777777" w:rsidR="00D97E5A" w:rsidRPr="00D97E5A" w:rsidRDefault="00D97E5A" w:rsidP="00C948D5">
            <w:pPr>
              <w:pStyle w:val="Nivel2"/>
            </w:pPr>
            <w:r w:rsidRPr="00D97E5A">
              <w:t>Possuir rotina para transferência de cota de procedimentos das Unidades Solicitantes.</w:t>
            </w:r>
          </w:p>
        </w:tc>
      </w:tr>
      <w:tr w:rsidR="00D97E5A" w:rsidRPr="00D97E5A" w14:paraId="22E4E033"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43DF94" w14:textId="77777777" w:rsidR="00D97E5A" w:rsidRPr="00D97E5A" w:rsidRDefault="00D97E5A" w:rsidP="00C948D5">
            <w:pPr>
              <w:pStyle w:val="Nivel2"/>
            </w:pPr>
            <w:r w:rsidRPr="00D97E5A">
              <w:t>Possuir rotina para manutenção de horários de atendimento dos médicos das Unidades Executantes.</w:t>
            </w:r>
          </w:p>
        </w:tc>
      </w:tr>
      <w:tr w:rsidR="00D97E5A" w:rsidRPr="00D97E5A" w14:paraId="75753174"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79B72E" w14:textId="77777777" w:rsidR="00D97E5A" w:rsidRPr="00D97E5A" w:rsidRDefault="00D97E5A" w:rsidP="00C948D5">
            <w:pPr>
              <w:pStyle w:val="Nivel2"/>
            </w:pPr>
            <w:r w:rsidRPr="00D97E5A">
              <w:t>Possuir rotina para reserva de horários de atendimento na PPI.</w:t>
            </w:r>
          </w:p>
        </w:tc>
      </w:tr>
      <w:tr w:rsidR="00D97E5A" w:rsidRPr="00D97E5A" w14:paraId="17702F0D"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F735DD" w14:textId="77777777" w:rsidR="00D97E5A" w:rsidRPr="00D97E5A" w:rsidRDefault="00D97E5A" w:rsidP="00C948D5">
            <w:pPr>
              <w:pStyle w:val="Nivel2"/>
            </w:pPr>
            <w:r w:rsidRPr="00D97E5A">
              <w:t>Possuir rotina para listar informações sobre o agendamento de consultas na PPI, com no mínimoas seguintes informações:</w:t>
            </w:r>
          </w:p>
          <w:p w14:paraId="45DA298A" w14:textId="77777777" w:rsidR="00D97E5A" w:rsidRPr="00D97E5A" w:rsidRDefault="00D97E5A" w:rsidP="00C948D5">
            <w:pPr>
              <w:pStyle w:val="Nivel2"/>
            </w:pPr>
            <w:r w:rsidRPr="00D97E5A">
              <w:t xml:space="preserve">o Nome do profissional que gerou agenda; </w:t>
            </w:r>
          </w:p>
          <w:p w14:paraId="5D786D32" w14:textId="77777777" w:rsidR="00D97E5A" w:rsidRPr="00D97E5A" w:rsidRDefault="00D97E5A" w:rsidP="00C948D5">
            <w:pPr>
              <w:pStyle w:val="Nivel2"/>
            </w:pPr>
            <w:r w:rsidRPr="00D97E5A">
              <w:t xml:space="preserve">o Nome do profissional que fez o agendamento; </w:t>
            </w:r>
          </w:p>
          <w:p w14:paraId="7001FDBD" w14:textId="77777777" w:rsidR="00D97E5A" w:rsidRPr="00D97E5A" w:rsidRDefault="00D97E5A" w:rsidP="00C948D5">
            <w:pPr>
              <w:pStyle w:val="Nivel2"/>
            </w:pPr>
            <w:r w:rsidRPr="00D97E5A">
              <w:t xml:space="preserve">o Data que foi executado o agendamento. </w:t>
            </w:r>
          </w:p>
        </w:tc>
      </w:tr>
      <w:tr w:rsidR="00D97E5A" w:rsidRPr="00D97E5A" w14:paraId="6AFFFB16"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C9D512" w14:textId="77777777" w:rsidR="00D97E5A" w:rsidRPr="00D97E5A" w:rsidRDefault="00D97E5A" w:rsidP="00C948D5">
            <w:pPr>
              <w:pStyle w:val="Nivel2"/>
            </w:pPr>
            <w:r w:rsidRPr="00D97E5A">
              <w:t>Possuir rotina para marcação de consultas na PPI, onde o próprio sistema sugira o dia da consulta de acordo com a cota de cada Unidade Solicitante.</w:t>
            </w:r>
          </w:p>
        </w:tc>
      </w:tr>
      <w:tr w:rsidR="00D97E5A" w:rsidRPr="00D97E5A" w14:paraId="1FBB3D1A"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507C3E" w14:textId="77777777" w:rsidR="00D97E5A" w:rsidRPr="00D97E5A" w:rsidRDefault="00D97E5A" w:rsidP="00C948D5">
            <w:pPr>
              <w:pStyle w:val="Nivel2"/>
            </w:pPr>
            <w:r w:rsidRPr="00D97E5A">
              <w:t>Possuir rotina para marcação de consulta na PPI, onde o próprio sistema sugira o nome do profissional responsável pelo atendimento.</w:t>
            </w:r>
          </w:p>
        </w:tc>
      </w:tr>
      <w:tr w:rsidR="00D97E5A" w:rsidRPr="00D97E5A" w14:paraId="13AA602E"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23DB8B" w14:textId="77777777" w:rsidR="00D97E5A" w:rsidRPr="00D97E5A" w:rsidRDefault="00D97E5A" w:rsidP="00C948D5">
            <w:pPr>
              <w:pStyle w:val="Nivel2"/>
            </w:pPr>
            <w:r w:rsidRPr="00D97E5A">
              <w:t>Possuir cadastro com especificações dos procedimentos a serem executados na PPI.</w:t>
            </w:r>
          </w:p>
        </w:tc>
      </w:tr>
      <w:tr w:rsidR="00D97E5A" w:rsidRPr="00D97E5A" w14:paraId="34D78A8E"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881C8" w14:textId="77777777" w:rsidR="00D97E5A" w:rsidRPr="00D97E5A" w:rsidRDefault="00D97E5A" w:rsidP="00C948D5">
            <w:pPr>
              <w:pStyle w:val="Nivel2"/>
            </w:pPr>
            <w:r w:rsidRPr="00D97E5A">
              <w:t>Possuir cadastro com preparo para realização de cada procedimento a ser executado na PPI.</w:t>
            </w:r>
          </w:p>
        </w:tc>
      </w:tr>
      <w:tr w:rsidR="00D97E5A" w:rsidRPr="00D97E5A" w14:paraId="1CE52E7F"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B4C91" w14:textId="77777777" w:rsidR="00D97E5A" w:rsidRPr="00D97E5A" w:rsidRDefault="00D97E5A" w:rsidP="00C948D5">
            <w:pPr>
              <w:pStyle w:val="Nivel2"/>
            </w:pPr>
            <w:r w:rsidRPr="00D97E5A">
              <w:t>Possuir rotina para marcação de consultas na PPI, onde o usuário tem a opção de escolher o dia, hora e o profissional, conforme agenda gerada pela Unidade Executante.</w:t>
            </w:r>
          </w:p>
        </w:tc>
      </w:tr>
      <w:tr w:rsidR="00D97E5A" w:rsidRPr="00D97E5A" w14:paraId="5FA7ED77"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356D1E" w14:textId="77777777" w:rsidR="00D97E5A" w:rsidRPr="00D97E5A" w:rsidRDefault="00D97E5A" w:rsidP="00C948D5">
            <w:pPr>
              <w:pStyle w:val="Nivel2"/>
            </w:pPr>
            <w:r w:rsidRPr="00D97E5A">
              <w:lastRenderedPageBreak/>
              <w:t>Possuir Rotina para informar o resultado dos procedimentos realizados na agenda da PPI.</w:t>
            </w:r>
          </w:p>
        </w:tc>
      </w:tr>
      <w:tr w:rsidR="00D97E5A" w:rsidRPr="00D97E5A" w14:paraId="6D7F4F80"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4DD8B4" w14:textId="77777777" w:rsidR="00D97E5A" w:rsidRPr="00D97E5A" w:rsidRDefault="00D97E5A" w:rsidP="00C948D5">
            <w:pPr>
              <w:pStyle w:val="Nivel2"/>
            </w:pPr>
            <w:r w:rsidRPr="00D97E5A">
              <w:t>Possuir Rotina para validar o resultado dos procedimentos realizados na agenda da PPI.</w:t>
            </w:r>
          </w:p>
        </w:tc>
      </w:tr>
      <w:tr w:rsidR="00D97E5A" w:rsidRPr="00D97E5A" w14:paraId="1F03C10B"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19C0BC" w14:textId="77777777" w:rsidR="00D97E5A" w:rsidRPr="00D97E5A" w:rsidRDefault="00D97E5A" w:rsidP="00C948D5">
            <w:pPr>
              <w:pStyle w:val="Nivel2"/>
            </w:pPr>
            <w:r w:rsidRPr="00D97E5A">
              <w:t>Possuir Rotina para desvalidar o resultado dos procedimentos realizados na agenda da PPI.</w:t>
            </w:r>
          </w:p>
        </w:tc>
      </w:tr>
      <w:tr w:rsidR="00D97E5A" w:rsidRPr="00D97E5A" w14:paraId="317BD4CA"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1872E" w14:textId="77777777" w:rsidR="00D97E5A" w:rsidRPr="00D97E5A" w:rsidRDefault="00D97E5A" w:rsidP="00C948D5">
            <w:pPr>
              <w:pStyle w:val="Nivel2"/>
            </w:pPr>
            <w:r w:rsidRPr="00D97E5A">
              <w:t>Possuir Rotina para Reimpressão do resultado dos procedimentos realizados na agenda da PPI.</w:t>
            </w:r>
          </w:p>
        </w:tc>
      </w:tr>
      <w:tr w:rsidR="00D97E5A" w:rsidRPr="00D97E5A" w14:paraId="524AD10D"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F2491" w14:textId="77777777" w:rsidR="00D97E5A" w:rsidRPr="00D97E5A" w:rsidRDefault="00D97E5A" w:rsidP="00C948D5">
            <w:pPr>
              <w:pStyle w:val="Nivel2"/>
            </w:pPr>
            <w:r w:rsidRPr="00D97E5A">
              <w:t>Possuir Rotina para editar o resultado dos procedimentos realizados na agenda da PPI.</w:t>
            </w:r>
          </w:p>
        </w:tc>
      </w:tr>
      <w:tr w:rsidR="00D97E5A" w:rsidRPr="00D97E5A" w14:paraId="6A26175C"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42BBAA" w14:textId="77777777" w:rsidR="00D97E5A" w:rsidRPr="00D97E5A" w:rsidRDefault="00D97E5A" w:rsidP="00C948D5">
            <w:pPr>
              <w:pStyle w:val="Nivel2"/>
            </w:pPr>
            <w:r w:rsidRPr="00D97E5A">
              <w:t>Possuir rotina para visualizar o histórico de resultado dos procedimentos realizados na agenda da PPI.</w:t>
            </w:r>
          </w:p>
        </w:tc>
      </w:tr>
      <w:tr w:rsidR="00D97E5A" w:rsidRPr="00D97E5A" w14:paraId="0D7C2118" w14:textId="77777777" w:rsidTr="00DF1A84">
        <w:trPr>
          <w:trHeight w:val="1"/>
          <w:jc w:val="center"/>
        </w:trPr>
        <w:tc>
          <w:tcPr>
            <w:tcW w:w="8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B23E0" w14:textId="77777777" w:rsidR="00D97E5A" w:rsidRPr="00D97E5A" w:rsidRDefault="00D97E5A" w:rsidP="00C948D5">
            <w:pPr>
              <w:pStyle w:val="Nivel2"/>
            </w:pPr>
            <w:r w:rsidRPr="00D97E5A">
              <w:t>Possuir rotina para confirmar o agendamento de consulta da PPI através de SMS (TORPEDO).</w:t>
            </w:r>
          </w:p>
        </w:tc>
      </w:tr>
    </w:tbl>
    <w:p w14:paraId="6E0E4B97" w14:textId="77777777" w:rsidR="00D97E5A" w:rsidRPr="00D97E5A" w:rsidRDefault="00D97E5A" w:rsidP="00C948D5">
      <w:pPr>
        <w:pStyle w:val="Nivel2"/>
      </w:pPr>
    </w:p>
    <w:p w14:paraId="3576D0B3" w14:textId="77777777" w:rsidR="00D97E5A" w:rsidRPr="00C1741B" w:rsidRDefault="00D97E5A" w:rsidP="008B4245">
      <w:pPr>
        <w:pStyle w:val="Nivel2"/>
        <w:numPr>
          <w:ilvl w:val="0"/>
          <w:numId w:val="27"/>
        </w:numPr>
        <w:rPr>
          <w:b/>
        </w:rPr>
      </w:pPr>
      <w:r w:rsidRPr="00C1741B">
        <w:rPr>
          <w:b/>
        </w:rPr>
        <w:t>VACINA</w:t>
      </w:r>
    </w:p>
    <w:p w14:paraId="2A312BC9" w14:textId="77777777" w:rsidR="00D97E5A" w:rsidRPr="00C1741B" w:rsidRDefault="00D97E5A" w:rsidP="00C948D5">
      <w:pPr>
        <w:pStyle w:val="Nivel2"/>
        <w:rPr>
          <w:b/>
        </w:rPr>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5958EE1B"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697FCF" w14:textId="77777777" w:rsidR="00D97E5A" w:rsidRPr="00D97E5A" w:rsidRDefault="00D97E5A" w:rsidP="00C948D5">
            <w:pPr>
              <w:pStyle w:val="Nivel2"/>
            </w:pPr>
            <w:r w:rsidRPr="00D97E5A">
              <w:t>Descrição</w:t>
            </w:r>
          </w:p>
        </w:tc>
      </w:tr>
      <w:tr w:rsidR="00D97E5A" w:rsidRPr="00D97E5A" w14:paraId="3A5B6AF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B36DB5" w14:textId="77777777" w:rsidR="00D97E5A" w:rsidRPr="00D97E5A" w:rsidRDefault="00D97E5A" w:rsidP="00C948D5">
            <w:pPr>
              <w:pStyle w:val="Nivel2"/>
            </w:pPr>
            <w:r w:rsidRPr="00D97E5A">
              <w:t xml:space="preserve">Permitir o cadastro das vacinas contendo no mínimo as seguintes informações: </w:t>
            </w:r>
          </w:p>
          <w:p w14:paraId="558481CF" w14:textId="77777777" w:rsidR="00D97E5A" w:rsidRPr="00D97E5A" w:rsidRDefault="00D97E5A" w:rsidP="00C948D5">
            <w:pPr>
              <w:pStyle w:val="Nivel2"/>
            </w:pPr>
            <w:r w:rsidRPr="00D97E5A">
              <w:t xml:space="preserve">o Nome; </w:t>
            </w:r>
          </w:p>
          <w:p w14:paraId="5774BFDC" w14:textId="77777777" w:rsidR="00D97E5A" w:rsidRPr="00D97E5A" w:rsidRDefault="00D97E5A" w:rsidP="00C948D5">
            <w:pPr>
              <w:pStyle w:val="Nivel2"/>
            </w:pPr>
            <w:r w:rsidRPr="00D97E5A">
              <w:t xml:space="preserve">o Especificações; </w:t>
            </w:r>
          </w:p>
          <w:p w14:paraId="34F136B6" w14:textId="77777777" w:rsidR="00D97E5A" w:rsidRPr="00D97E5A" w:rsidRDefault="00D97E5A" w:rsidP="00C948D5">
            <w:pPr>
              <w:pStyle w:val="Nivel2"/>
            </w:pPr>
            <w:r w:rsidRPr="00D97E5A">
              <w:t xml:space="preserve">oContra indicações específicas; </w:t>
            </w:r>
          </w:p>
          <w:p w14:paraId="24CCAB27" w14:textId="77777777" w:rsidR="00D97E5A" w:rsidRPr="00D97E5A" w:rsidRDefault="00D97E5A" w:rsidP="00C948D5">
            <w:pPr>
              <w:pStyle w:val="Nivel2"/>
            </w:pPr>
            <w:r w:rsidRPr="00D97E5A">
              <w:t xml:space="preserve">o Eventos adversos; </w:t>
            </w:r>
          </w:p>
          <w:p w14:paraId="5ACEB223" w14:textId="77777777" w:rsidR="00D97E5A" w:rsidRPr="00D97E5A" w:rsidRDefault="00D97E5A" w:rsidP="00C948D5">
            <w:pPr>
              <w:pStyle w:val="Nivel2"/>
            </w:pPr>
            <w:r w:rsidRPr="00D97E5A">
              <w:t xml:space="preserve">o Eficácia da vacina; </w:t>
            </w:r>
          </w:p>
          <w:p w14:paraId="4694C0AE" w14:textId="77777777" w:rsidR="00D97E5A" w:rsidRPr="00D97E5A" w:rsidRDefault="00D97E5A" w:rsidP="00C948D5">
            <w:pPr>
              <w:pStyle w:val="Nivel2"/>
            </w:pPr>
            <w:r w:rsidRPr="00D97E5A">
              <w:t xml:space="preserve">o Validade; </w:t>
            </w:r>
          </w:p>
          <w:p w14:paraId="53B0B67D" w14:textId="77777777" w:rsidR="00D97E5A" w:rsidRPr="00D97E5A" w:rsidRDefault="00D97E5A" w:rsidP="00C948D5">
            <w:pPr>
              <w:pStyle w:val="Nivel2"/>
            </w:pPr>
            <w:r w:rsidRPr="00D97E5A">
              <w:t xml:space="preserve">o Validade após a abertura do frasco; </w:t>
            </w:r>
          </w:p>
          <w:p w14:paraId="3D55CD1A" w14:textId="77777777" w:rsidR="00D97E5A" w:rsidRPr="00D97E5A" w:rsidRDefault="00D97E5A" w:rsidP="00C948D5">
            <w:pPr>
              <w:pStyle w:val="Nivel2"/>
            </w:pPr>
            <w:r w:rsidRPr="00D97E5A">
              <w:t xml:space="preserve">o Apresentações; </w:t>
            </w:r>
          </w:p>
          <w:p w14:paraId="1FAA234F" w14:textId="77777777" w:rsidR="00D97E5A" w:rsidRPr="00D97E5A" w:rsidRDefault="00D97E5A" w:rsidP="00C948D5">
            <w:pPr>
              <w:pStyle w:val="Nivel2"/>
            </w:pPr>
            <w:r w:rsidRPr="00D97E5A">
              <w:t xml:space="preserve">o Composição; </w:t>
            </w:r>
          </w:p>
          <w:p w14:paraId="5D193E67" w14:textId="77777777" w:rsidR="00D97E5A" w:rsidRPr="00D97E5A" w:rsidRDefault="00D97E5A" w:rsidP="00C948D5">
            <w:pPr>
              <w:pStyle w:val="Nivel2"/>
            </w:pPr>
            <w:r w:rsidRPr="00D97E5A">
              <w:t xml:space="preserve">o Número de doses; </w:t>
            </w:r>
          </w:p>
          <w:p w14:paraId="2C7BD1CE" w14:textId="77777777" w:rsidR="00D97E5A" w:rsidRPr="00D97E5A" w:rsidRDefault="00D97E5A" w:rsidP="00C948D5">
            <w:pPr>
              <w:pStyle w:val="Nivel2"/>
            </w:pPr>
            <w:r w:rsidRPr="00D97E5A">
              <w:t xml:space="preserve">o Data inicial da vacinação; </w:t>
            </w:r>
          </w:p>
          <w:p w14:paraId="252CA441" w14:textId="77777777" w:rsidR="00D97E5A" w:rsidRPr="00D97E5A" w:rsidRDefault="00D97E5A" w:rsidP="00C948D5">
            <w:pPr>
              <w:pStyle w:val="Nivel2"/>
            </w:pPr>
            <w:r w:rsidRPr="00D97E5A">
              <w:t xml:space="preserve">o Intervalo recomendado entre as doses; </w:t>
            </w:r>
          </w:p>
          <w:p w14:paraId="3CA611FA" w14:textId="77777777" w:rsidR="00D97E5A" w:rsidRPr="00D97E5A" w:rsidRDefault="00D97E5A" w:rsidP="00C948D5">
            <w:pPr>
              <w:pStyle w:val="Nivel2"/>
            </w:pPr>
            <w:r w:rsidRPr="00D97E5A">
              <w:t xml:space="preserve">o Intervalo mínimo entre as doses; </w:t>
            </w:r>
          </w:p>
          <w:p w14:paraId="4A0C7EC8" w14:textId="77777777" w:rsidR="00D97E5A" w:rsidRPr="00D97E5A" w:rsidRDefault="00D97E5A" w:rsidP="00C948D5">
            <w:pPr>
              <w:pStyle w:val="Nivel2"/>
            </w:pPr>
            <w:r w:rsidRPr="00D97E5A">
              <w:t xml:space="preserve">o Reforço; </w:t>
            </w:r>
          </w:p>
          <w:p w14:paraId="5C68AC20" w14:textId="77777777" w:rsidR="00D97E5A" w:rsidRPr="00D97E5A" w:rsidRDefault="00D97E5A" w:rsidP="00C948D5">
            <w:pPr>
              <w:pStyle w:val="Nivel2"/>
            </w:pPr>
            <w:r w:rsidRPr="00D97E5A">
              <w:t xml:space="preserve">o Via de administração; </w:t>
            </w:r>
          </w:p>
          <w:p w14:paraId="36A02FED" w14:textId="77777777" w:rsidR="00D97E5A" w:rsidRPr="00D97E5A" w:rsidRDefault="00D97E5A" w:rsidP="00C948D5">
            <w:pPr>
              <w:pStyle w:val="Nivel2"/>
            </w:pPr>
            <w:r w:rsidRPr="00D97E5A">
              <w:t xml:space="preserve">o Volume de doses. </w:t>
            </w:r>
          </w:p>
        </w:tc>
      </w:tr>
      <w:tr w:rsidR="00D97E5A" w:rsidRPr="00D97E5A" w14:paraId="2710520F"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228334" w14:textId="77777777" w:rsidR="00D97E5A" w:rsidRPr="00D97E5A" w:rsidRDefault="00D97E5A" w:rsidP="00C948D5">
            <w:pPr>
              <w:pStyle w:val="Nivel2"/>
            </w:pPr>
            <w:r w:rsidRPr="00D97E5A">
              <w:t xml:space="preserve">Permitir o cadastro das vias de administração </w:t>
            </w:r>
          </w:p>
        </w:tc>
      </w:tr>
      <w:tr w:rsidR="00D97E5A" w:rsidRPr="00D97E5A" w14:paraId="6D58BB4B"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28E011" w14:textId="77777777" w:rsidR="00D97E5A" w:rsidRPr="00D97E5A" w:rsidRDefault="00D97E5A" w:rsidP="00C948D5">
            <w:pPr>
              <w:pStyle w:val="Nivel2"/>
            </w:pPr>
            <w:r w:rsidRPr="00D97E5A">
              <w:t xml:space="preserve">Permitir o cadastro das campanhas de vacinação como: </w:t>
            </w:r>
          </w:p>
          <w:p w14:paraId="1328C51E" w14:textId="77777777" w:rsidR="00D97E5A" w:rsidRPr="00D97E5A" w:rsidRDefault="00D97E5A" w:rsidP="00C948D5">
            <w:pPr>
              <w:pStyle w:val="Nivel2"/>
            </w:pPr>
            <w:r w:rsidRPr="00D97E5A">
              <w:t xml:space="preserve">o Nome da campanha; </w:t>
            </w:r>
          </w:p>
          <w:p w14:paraId="1E1EDAAE" w14:textId="77777777" w:rsidR="00D97E5A" w:rsidRPr="00D97E5A" w:rsidRDefault="00D97E5A" w:rsidP="00C948D5">
            <w:pPr>
              <w:pStyle w:val="Nivel2"/>
            </w:pPr>
            <w:r w:rsidRPr="00D97E5A">
              <w:t xml:space="preserve">o Data de início da campanha; </w:t>
            </w:r>
          </w:p>
          <w:p w14:paraId="20B80354" w14:textId="77777777" w:rsidR="00D97E5A" w:rsidRPr="00D97E5A" w:rsidRDefault="00D97E5A" w:rsidP="00C948D5">
            <w:pPr>
              <w:pStyle w:val="Nivel2"/>
            </w:pPr>
            <w:r w:rsidRPr="00D97E5A">
              <w:t xml:space="preserve">o Data de término da campanha; </w:t>
            </w:r>
          </w:p>
          <w:p w14:paraId="4E64773F" w14:textId="77777777" w:rsidR="00D97E5A" w:rsidRPr="00D97E5A" w:rsidRDefault="00D97E5A" w:rsidP="00C948D5">
            <w:pPr>
              <w:pStyle w:val="Nivel2"/>
            </w:pPr>
            <w:r w:rsidRPr="00D97E5A">
              <w:t xml:space="preserve">o Profissionais envolvidos; </w:t>
            </w:r>
          </w:p>
          <w:p w14:paraId="7F3F7B88" w14:textId="77777777" w:rsidR="00D97E5A" w:rsidRPr="00D97E5A" w:rsidRDefault="00D97E5A" w:rsidP="00C948D5">
            <w:pPr>
              <w:pStyle w:val="Nivel2"/>
            </w:pPr>
            <w:r w:rsidRPr="00D97E5A">
              <w:t xml:space="preserve">o Vacinas a aplicar; </w:t>
            </w:r>
          </w:p>
          <w:p w14:paraId="417313D5" w14:textId="77777777" w:rsidR="00D97E5A" w:rsidRPr="00D97E5A" w:rsidRDefault="00D97E5A" w:rsidP="00C948D5">
            <w:pPr>
              <w:pStyle w:val="Nivel2"/>
            </w:pPr>
            <w:r w:rsidRPr="00D97E5A">
              <w:t xml:space="preserve">o Faixa etária de cobertura; </w:t>
            </w:r>
          </w:p>
          <w:p w14:paraId="76CC9CEE" w14:textId="77777777" w:rsidR="00D97E5A" w:rsidRPr="00D97E5A" w:rsidRDefault="00D97E5A" w:rsidP="00C948D5">
            <w:pPr>
              <w:pStyle w:val="Nivel2"/>
            </w:pPr>
            <w:r w:rsidRPr="00D97E5A">
              <w:t xml:space="preserve">o Permitir o cadastro dos motivos das baixas das vacinas; </w:t>
            </w:r>
          </w:p>
          <w:p w14:paraId="22AD4C66" w14:textId="77777777" w:rsidR="00D97E5A" w:rsidRPr="00D97E5A" w:rsidRDefault="00D97E5A" w:rsidP="00C948D5">
            <w:pPr>
              <w:pStyle w:val="Nivel2"/>
            </w:pPr>
            <w:r w:rsidRPr="00D97E5A">
              <w:t xml:space="preserve">o Permitir o cadastro das faixas etárias para o enquadramento nas campanhas, contendo a idade de início e término de cada uma </w:t>
            </w:r>
          </w:p>
        </w:tc>
      </w:tr>
      <w:tr w:rsidR="00D97E5A" w:rsidRPr="00D97E5A" w14:paraId="6E18A512"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162F13" w14:textId="77777777" w:rsidR="00D97E5A" w:rsidRPr="00D97E5A" w:rsidRDefault="00D97E5A" w:rsidP="00C948D5">
            <w:pPr>
              <w:pStyle w:val="Nivel2"/>
            </w:pPr>
            <w:r w:rsidRPr="00D97E5A">
              <w:t xml:space="preserve">Permitir o cadastro das composições das vacinas. </w:t>
            </w:r>
          </w:p>
        </w:tc>
      </w:tr>
      <w:tr w:rsidR="00D97E5A" w:rsidRPr="00D97E5A" w14:paraId="001ACA84"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819415" w14:textId="77777777" w:rsidR="00D97E5A" w:rsidRPr="00D97E5A" w:rsidRDefault="00D97E5A" w:rsidP="00C948D5">
            <w:pPr>
              <w:pStyle w:val="Nivel2"/>
            </w:pPr>
            <w:r w:rsidRPr="00D97E5A">
              <w:lastRenderedPageBreak/>
              <w:t xml:space="preserve">Permitir o cadastro dos meios de locomoção que podem ser utilizados nas campanhas de vacinação. </w:t>
            </w:r>
          </w:p>
        </w:tc>
      </w:tr>
      <w:tr w:rsidR="00D97E5A" w:rsidRPr="00D97E5A" w14:paraId="598A7FD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D7D81C" w14:textId="77777777" w:rsidR="00D97E5A" w:rsidRPr="00D97E5A" w:rsidRDefault="00D97E5A" w:rsidP="00C948D5">
            <w:pPr>
              <w:pStyle w:val="Nivel2"/>
            </w:pPr>
            <w:r w:rsidRPr="00D97E5A">
              <w:t xml:space="preserve">Permitir o cadastro de apresentação das vacinas </w:t>
            </w:r>
          </w:p>
        </w:tc>
      </w:tr>
      <w:tr w:rsidR="00D97E5A" w:rsidRPr="00D97E5A" w14:paraId="570A2785"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564E64" w14:textId="77777777" w:rsidR="00D97E5A" w:rsidRPr="00D97E5A" w:rsidRDefault="00D97E5A" w:rsidP="00C948D5">
            <w:pPr>
              <w:pStyle w:val="Nivel2"/>
            </w:pPr>
            <w:r w:rsidRPr="00D97E5A">
              <w:t xml:space="preserve">Permitir o cadastro dos pacientes </w:t>
            </w:r>
          </w:p>
        </w:tc>
      </w:tr>
      <w:tr w:rsidR="00D97E5A" w:rsidRPr="00D97E5A" w14:paraId="4574546A"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B0750" w14:textId="77777777" w:rsidR="00D97E5A" w:rsidRPr="00D97E5A" w:rsidRDefault="00D97E5A" w:rsidP="00C948D5">
            <w:pPr>
              <w:pStyle w:val="Nivel2"/>
            </w:pPr>
            <w:r w:rsidRPr="00D97E5A">
              <w:t xml:space="preserve">Permitir o cadastro dos profissionais </w:t>
            </w:r>
          </w:p>
        </w:tc>
      </w:tr>
      <w:tr w:rsidR="00D97E5A" w:rsidRPr="00D97E5A" w14:paraId="4F5381ED"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D743DF" w14:textId="77777777" w:rsidR="00D97E5A" w:rsidRPr="00D97E5A" w:rsidRDefault="00D97E5A" w:rsidP="00C948D5">
            <w:pPr>
              <w:pStyle w:val="Nivel2"/>
            </w:pPr>
            <w:r w:rsidRPr="00D97E5A">
              <w:t xml:space="preserve">Permitir o cadastro de apresentações de vacina. </w:t>
            </w:r>
          </w:p>
        </w:tc>
      </w:tr>
      <w:tr w:rsidR="00D97E5A" w:rsidRPr="00D97E5A" w14:paraId="5704BEDE"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AC389D" w14:textId="77777777" w:rsidR="00D97E5A" w:rsidRPr="00D97E5A" w:rsidRDefault="00D97E5A" w:rsidP="00C948D5">
            <w:pPr>
              <w:pStyle w:val="Nivel2"/>
            </w:pPr>
            <w:r w:rsidRPr="00D97E5A">
              <w:t xml:space="preserve">Permitir o cadastro de unidades de medidas </w:t>
            </w:r>
          </w:p>
        </w:tc>
      </w:tr>
      <w:tr w:rsidR="00D97E5A" w:rsidRPr="00D97E5A" w14:paraId="6A282C00"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1B30B3" w14:textId="77777777" w:rsidR="00D97E5A" w:rsidRPr="00D97E5A" w:rsidRDefault="00D97E5A" w:rsidP="00C948D5">
            <w:pPr>
              <w:pStyle w:val="Nivel2"/>
            </w:pPr>
            <w:r w:rsidRPr="00D97E5A">
              <w:t xml:space="preserve">Permitir o cadastro de composições de vacinas </w:t>
            </w:r>
          </w:p>
        </w:tc>
      </w:tr>
      <w:tr w:rsidR="00D97E5A" w:rsidRPr="00D97E5A" w14:paraId="2FD78AF7"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CE846" w14:textId="77777777" w:rsidR="00D97E5A" w:rsidRPr="00D97E5A" w:rsidRDefault="00D97E5A" w:rsidP="00C948D5">
            <w:pPr>
              <w:pStyle w:val="Nivel2"/>
            </w:pPr>
            <w:r w:rsidRPr="00D97E5A">
              <w:t xml:space="preserve">Permitir o cadastro de inertes para a composição </w:t>
            </w:r>
          </w:p>
        </w:tc>
      </w:tr>
      <w:tr w:rsidR="00D97E5A" w:rsidRPr="00D97E5A" w14:paraId="07A772AF"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FAEEC8" w14:textId="77777777" w:rsidR="00D97E5A" w:rsidRPr="00D97E5A" w:rsidRDefault="00D97E5A" w:rsidP="00C948D5">
            <w:pPr>
              <w:pStyle w:val="Nivel2"/>
            </w:pPr>
            <w:r w:rsidRPr="00D97E5A">
              <w:t xml:space="preserve">Permitir o cadastro de motivos de aplicações. </w:t>
            </w:r>
          </w:p>
        </w:tc>
      </w:tr>
      <w:tr w:rsidR="00D97E5A" w:rsidRPr="00D97E5A" w14:paraId="6F53DBC5"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E75926" w14:textId="77777777" w:rsidR="00D97E5A" w:rsidRPr="00D97E5A" w:rsidRDefault="00D97E5A" w:rsidP="00C948D5">
            <w:pPr>
              <w:pStyle w:val="Nivel2"/>
            </w:pPr>
            <w:r w:rsidRPr="00D97E5A">
              <w:t xml:space="preserve">Permitir o cadastro de postos de vacinação. </w:t>
            </w:r>
          </w:p>
        </w:tc>
      </w:tr>
      <w:tr w:rsidR="00D97E5A" w:rsidRPr="00D97E5A" w14:paraId="7FC3DC9A"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231404" w14:textId="77777777" w:rsidR="00D97E5A" w:rsidRPr="00D97E5A" w:rsidRDefault="00D97E5A" w:rsidP="00C948D5">
            <w:pPr>
              <w:pStyle w:val="Nivel2"/>
            </w:pPr>
            <w:r w:rsidRPr="00D97E5A">
              <w:t xml:space="preserve">Permitir o cadastro de objetos de armazenamento </w:t>
            </w:r>
          </w:p>
        </w:tc>
      </w:tr>
      <w:tr w:rsidR="00D97E5A" w:rsidRPr="00D97E5A" w14:paraId="61C3B34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30997" w14:textId="77777777" w:rsidR="00D97E5A" w:rsidRPr="00D97E5A" w:rsidRDefault="00D97E5A" w:rsidP="00C948D5">
            <w:pPr>
              <w:pStyle w:val="Nivel2"/>
            </w:pPr>
            <w:r w:rsidRPr="00D97E5A">
              <w:t xml:space="preserve">Permitir o cadastro de fornecedores </w:t>
            </w:r>
          </w:p>
        </w:tc>
      </w:tr>
      <w:tr w:rsidR="00D97E5A" w:rsidRPr="00D97E5A" w14:paraId="082407C0"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C0B6CE" w14:textId="77777777" w:rsidR="00D97E5A" w:rsidRPr="00D97E5A" w:rsidRDefault="00D97E5A" w:rsidP="00C948D5">
            <w:pPr>
              <w:pStyle w:val="Nivel2"/>
            </w:pPr>
            <w:r w:rsidRPr="00D97E5A">
              <w:t xml:space="preserve">Permitir o controle das notas fiscais de entrada contendo ao menos as seguintes informações: </w:t>
            </w:r>
          </w:p>
          <w:p w14:paraId="1B31CFC9" w14:textId="77777777" w:rsidR="00D97E5A" w:rsidRPr="00D97E5A" w:rsidRDefault="00D97E5A" w:rsidP="00C948D5">
            <w:pPr>
              <w:pStyle w:val="Nivel2"/>
            </w:pPr>
            <w:r w:rsidRPr="00D97E5A">
              <w:t xml:space="preserve">o Número de entrada; </w:t>
            </w:r>
          </w:p>
          <w:p w14:paraId="60FD086A" w14:textId="77777777" w:rsidR="00D97E5A" w:rsidRPr="00D97E5A" w:rsidRDefault="00D97E5A" w:rsidP="00C948D5">
            <w:pPr>
              <w:pStyle w:val="Nivel2"/>
            </w:pPr>
            <w:r w:rsidRPr="00D97E5A">
              <w:t xml:space="preserve">o Fornecedor; </w:t>
            </w:r>
          </w:p>
          <w:p w14:paraId="6638C5C3" w14:textId="77777777" w:rsidR="00D97E5A" w:rsidRPr="00D97E5A" w:rsidRDefault="00D97E5A" w:rsidP="00C948D5">
            <w:pPr>
              <w:pStyle w:val="Nivel2"/>
            </w:pPr>
            <w:r w:rsidRPr="00D97E5A">
              <w:t xml:space="preserve">o Número da nota; </w:t>
            </w:r>
          </w:p>
          <w:p w14:paraId="2B07C253" w14:textId="77777777" w:rsidR="00D97E5A" w:rsidRPr="00D97E5A" w:rsidRDefault="00D97E5A" w:rsidP="00C948D5">
            <w:pPr>
              <w:pStyle w:val="Nivel2"/>
            </w:pPr>
            <w:r w:rsidRPr="00D97E5A">
              <w:t xml:space="preserve">o Data de entrada; </w:t>
            </w:r>
          </w:p>
          <w:p w14:paraId="63B6C6FD" w14:textId="77777777" w:rsidR="00D97E5A" w:rsidRPr="00D97E5A" w:rsidRDefault="00D97E5A" w:rsidP="00C948D5">
            <w:pPr>
              <w:pStyle w:val="Nivel2"/>
            </w:pPr>
            <w:r w:rsidRPr="00D97E5A">
              <w:t xml:space="preserve">o Valor total da nota; </w:t>
            </w:r>
          </w:p>
          <w:p w14:paraId="75FCB3C5" w14:textId="77777777" w:rsidR="00D97E5A" w:rsidRPr="00D97E5A" w:rsidRDefault="00D97E5A" w:rsidP="00C948D5">
            <w:pPr>
              <w:pStyle w:val="Nivel2"/>
            </w:pPr>
            <w:r w:rsidRPr="00D97E5A">
              <w:t xml:space="preserve">o Quantidade de itens; </w:t>
            </w:r>
          </w:p>
          <w:p w14:paraId="7A8980ED" w14:textId="77777777" w:rsidR="00D97E5A" w:rsidRPr="00D97E5A" w:rsidRDefault="00D97E5A" w:rsidP="00C948D5">
            <w:pPr>
              <w:pStyle w:val="Nivel2"/>
            </w:pPr>
            <w:r w:rsidRPr="00D97E5A">
              <w:t xml:space="preserve">o Valor unitário. </w:t>
            </w:r>
          </w:p>
        </w:tc>
      </w:tr>
      <w:tr w:rsidR="00D97E5A" w:rsidRPr="00D97E5A" w14:paraId="38F7CDC7"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4A09C5" w14:textId="77777777" w:rsidR="00D97E5A" w:rsidRPr="00D97E5A" w:rsidRDefault="00D97E5A" w:rsidP="00C948D5">
            <w:pPr>
              <w:pStyle w:val="Nivel2"/>
            </w:pPr>
            <w:r w:rsidRPr="00D97E5A">
              <w:t xml:space="preserve">Permitir o controle de temperatura das vacinas por meio de cadastro contendo, no mínimo, as seguintes informações: </w:t>
            </w:r>
          </w:p>
          <w:p w14:paraId="5865AD2C" w14:textId="77777777" w:rsidR="00D97E5A" w:rsidRPr="00D97E5A" w:rsidRDefault="00D97E5A" w:rsidP="00C948D5">
            <w:pPr>
              <w:pStyle w:val="Nivel2"/>
            </w:pPr>
            <w:r w:rsidRPr="00D97E5A">
              <w:t xml:space="preserve">o Descrição; </w:t>
            </w:r>
          </w:p>
          <w:p w14:paraId="4FB14C52" w14:textId="77777777" w:rsidR="00D97E5A" w:rsidRPr="00D97E5A" w:rsidRDefault="00D97E5A" w:rsidP="00C948D5">
            <w:pPr>
              <w:pStyle w:val="Nivel2"/>
            </w:pPr>
            <w:r w:rsidRPr="00D97E5A">
              <w:t xml:space="preserve">o Data; </w:t>
            </w:r>
          </w:p>
          <w:p w14:paraId="5FC9CFBC" w14:textId="77777777" w:rsidR="00D97E5A" w:rsidRPr="00D97E5A" w:rsidRDefault="00D97E5A" w:rsidP="00C948D5">
            <w:pPr>
              <w:pStyle w:val="Nivel2"/>
            </w:pPr>
            <w:r w:rsidRPr="00D97E5A">
              <w:t xml:space="preserve">o Temperatura; </w:t>
            </w:r>
          </w:p>
          <w:p w14:paraId="5C33595B" w14:textId="77777777" w:rsidR="00D97E5A" w:rsidRPr="00D97E5A" w:rsidRDefault="00D97E5A" w:rsidP="00C948D5">
            <w:pPr>
              <w:pStyle w:val="Nivel2"/>
            </w:pPr>
            <w:r w:rsidRPr="00D97E5A">
              <w:t xml:space="preserve">o Hora. </w:t>
            </w:r>
          </w:p>
        </w:tc>
      </w:tr>
      <w:tr w:rsidR="00D97E5A" w:rsidRPr="00D97E5A" w14:paraId="67E0891A"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9E1D58" w14:textId="77777777" w:rsidR="00D97E5A" w:rsidRPr="00D97E5A" w:rsidRDefault="00D97E5A" w:rsidP="00C948D5">
            <w:pPr>
              <w:pStyle w:val="Nivel2"/>
            </w:pPr>
            <w:r w:rsidRPr="00D97E5A">
              <w:t xml:space="preserve">Permitir gerar a carteirinha de vacinação dos pacientes com, no mínimo, as seguintes informações: </w:t>
            </w:r>
          </w:p>
          <w:p w14:paraId="6DD86879" w14:textId="77777777" w:rsidR="00D97E5A" w:rsidRPr="00D97E5A" w:rsidRDefault="00D97E5A" w:rsidP="00C948D5">
            <w:pPr>
              <w:pStyle w:val="Nivel2"/>
            </w:pPr>
            <w:r w:rsidRPr="00D97E5A">
              <w:t xml:space="preserve">o Conjunto das vacinas a serem aplicadas com suas doses; </w:t>
            </w:r>
          </w:p>
          <w:p w14:paraId="222CC9F1" w14:textId="77777777" w:rsidR="00D97E5A" w:rsidRPr="00D97E5A" w:rsidRDefault="00D97E5A" w:rsidP="00C948D5">
            <w:pPr>
              <w:pStyle w:val="Nivel2"/>
            </w:pPr>
            <w:r w:rsidRPr="00D97E5A">
              <w:t xml:space="preserve">o Data da aplicação; </w:t>
            </w:r>
          </w:p>
          <w:p w14:paraId="2B4BF041" w14:textId="77777777" w:rsidR="00D97E5A" w:rsidRPr="00D97E5A" w:rsidRDefault="00D97E5A" w:rsidP="00C948D5">
            <w:pPr>
              <w:pStyle w:val="Nivel2"/>
            </w:pPr>
            <w:r w:rsidRPr="00D97E5A">
              <w:t xml:space="preserve">o Lote da vacina; </w:t>
            </w:r>
          </w:p>
          <w:p w14:paraId="1B4CAEF4" w14:textId="77777777" w:rsidR="00D97E5A" w:rsidRPr="00D97E5A" w:rsidRDefault="00D97E5A" w:rsidP="00C948D5">
            <w:pPr>
              <w:pStyle w:val="Nivel2"/>
            </w:pPr>
            <w:r w:rsidRPr="00D97E5A">
              <w:t xml:space="preserve">o Número do profissional (CRM ou COREN). </w:t>
            </w:r>
          </w:p>
        </w:tc>
      </w:tr>
      <w:tr w:rsidR="00D97E5A" w:rsidRPr="00D97E5A" w14:paraId="78A14E8F"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F888B5" w14:textId="77777777" w:rsidR="00D97E5A" w:rsidRPr="00D97E5A" w:rsidRDefault="00D97E5A" w:rsidP="00C948D5">
            <w:pPr>
              <w:pStyle w:val="Nivel2"/>
            </w:pPr>
            <w:r w:rsidRPr="00D97E5A">
              <w:t xml:space="preserve">Permitir lançar as vacinas em estoque definindo os lotes com seus respectivos estoques e validades. </w:t>
            </w:r>
          </w:p>
        </w:tc>
      </w:tr>
      <w:tr w:rsidR="00D97E5A" w:rsidRPr="00D97E5A" w14:paraId="102254FE"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4FB6BD" w14:textId="77777777" w:rsidR="00D97E5A" w:rsidRPr="00D97E5A" w:rsidRDefault="00D97E5A" w:rsidP="00C948D5">
            <w:pPr>
              <w:pStyle w:val="Nivel2"/>
            </w:pPr>
            <w:r w:rsidRPr="00D97E5A">
              <w:t xml:space="preserve">Possibilitar o estorno da nota fiscal com ajuste automático do estoque. </w:t>
            </w:r>
          </w:p>
        </w:tc>
      </w:tr>
      <w:tr w:rsidR="00D97E5A" w:rsidRPr="00D97E5A" w14:paraId="0E505B25"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35012" w14:textId="77777777" w:rsidR="00D97E5A" w:rsidRPr="00D97E5A" w:rsidRDefault="00D97E5A" w:rsidP="00C948D5">
            <w:pPr>
              <w:pStyle w:val="Nivel2"/>
            </w:pPr>
            <w:r w:rsidRPr="00D97E5A">
              <w:t xml:space="preserve">Permitir efetuar a saída das vacinas dando baixa automática no estoque de acordo com o respectivo lote, contendo, no mínimo, as seguintes informações: </w:t>
            </w:r>
          </w:p>
          <w:p w14:paraId="35C37411" w14:textId="77777777" w:rsidR="00D97E5A" w:rsidRPr="00D97E5A" w:rsidRDefault="00D97E5A" w:rsidP="00C948D5">
            <w:pPr>
              <w:pStyle w:val="Nivel2"/>
            </w:pPr>
            <w:r w:rsidRPr="00D97E5A">
              <w:t xml:space="preserve">o Data; </w:t>
            </w:r>
          </w:p>
          <w:p w14:paraId="26488C7D" w14:textId="77777777" w:rsidR="00D97E5A" w:rsidRPr="00D97E5A" w:rsidRDefault="00D97E5A" w:rsidP="00C948D5">
            <w:pPr>
              <w:pStyle w:val="Nivel2"/>
            </w:pPr>
            <w:r w:rsidRPr="00D97E5A">
              <w:t xml:space="preserve">o Motivo da saída; </w:t>
            </w:r>
          </w:p>
          <w:p w14:paraId="484268DB" w14:textId="77777777" w:rsidR="00D97E5A" w:rsidRPr="00D97E5A" w:rsidRDefault="00D97E5A" w:rsidP="00C948D5">
            <w:pPr>
              <w:pStyle w:val="Nivel2"/>
            </w:pPr>
            <w:r w:rsidRPr="00D97E5A">
              <w:t xml:space="preserve">o Campanha de vacinação; </w:t>
            </w:r>
          </w:p>
          <w:p w14:paraId="36BD8468" w14:textId="77777777" w:rsidR="00D97E5A" w:rsidRPr="00D97E5A" w:rsidRDefault="00D97E5A" w:rsidP="00C948D5">
            <w:pPr>
              <w:pStyle w:val="Nivel2"/>
            </w:pPr>
            <w:r w:rsidRPr="00D97E5A">
              <w:t xml:space="preserve">o Profissional que aplicou; </w:t>
            </w:r>
          </w:p>
          <w:p w14:paraId="1F8D645F" w14:textId="77777777" w:rsidR="00D97E5A" w:rsidRPr="00D97E5A" w:rsidRDefault="00D97E5A" w:rsidP="00C948D5">
            <w:pPr>
              <w:pStyle w:val="Nivel2"/>
            </w:pPr>
            <w:r w:rsidRPr="00D97E5A">
              <w:t xml:space="preserve">o Paciente. </w:t>
            </w:r>
          </w:p>
        </w:tc>
      </w:tr>
      <w:tr w:rsidR="00D97E5A" w:rsidRPr="00D97E5A" w14:paraId="1ACC87BC"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54A9F" w14:textId="77777777" w:rsidR="00D97E5A" w:rsidRPr="00D97E5A" w:rsidRDefault="00D97E5A" w:rsidP="00C948D5">
            <w:pPr>
              <w:pStyle w:val="Nivel2"/>
            </w:pPr>
            <w:r w:rsidRPr="00D97E5A">
              <w:t xml:space="preserve">Permitir o cadastro das 10 digitais do paciente por meio da biometria. </w:t>
            </w:r>
          </w:p>
        </w:tc>
      </w:tr>
      <w:tr w:rsidR="00D97E5A" w:rsidRPr="00D97E5A" w14:paraId="517A9044"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633" w14:textId="77777777" w:rsidR="00D97E5A" w:rsidRPr="00D97E5A" w:rsidRDefault="00D97E5A" w:rsidP="00C948D5">
            <w:pPr>
              <w:pStyle w:val="Nivel2"/>
            </w:pPr>
            <w:r w:rsidRPr="00D97E5A">
              <w:lastRenderedPageBreak/>
              <w:t xml:space="preserve">Permitir a localização do paciente no sistema através de uma das 10 digitais cadastradas </w:t>
            </w:r>
          </w:p>
        </w:tc>
      </w:tr>
      <w:tr w:rsidR="00D97E5A" w:rsidRPr="00D97E5A" w14:paraId="47642BAE"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FD7451" w14:textId="77777777" w:rsidR="00D97E5A" w:rsidRPr="00D97E5A" w:rsidRDefault="00D97E5A" w:rsidP="00C948D5">
            <w:pPr>
              <w:pStyle w:val="Nivel2"/>
            </w:pPr>
            <w:r w:rsidRPr="00D97E5A">
              <w:t xml:space="preserve">Permitir efetuar a transferência de estoque das vacinas de uma unidade para outra do município, dando baixa e alta de estoque automaticamente nas respectivas unidades </w:t>
            </w:r>
          </w:p>
        </w:tc>
      </w:tr>
      <w:tr w:rsidR="00D97E5A" w:rsidRPr="00D97E5A" w14:paraId="55F95E1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EC8D66" w14:textId="77777777" w:rsidR="00D97E5A" w:rsidRPr="00D97E5A" w:rsidRDefault="00D97E5A" w:rsidP="00C948D5">
            <w:pPr>
              <w:pStyle w:val="Nivel2"/>
            </w:pPr>
            <w:r w:rsidRPr="00D97E5A">
              <w:t xml:space="preserve">Possibilitar a confirmação da nota fiscal com ajuste automático do estoque. </w:t>
            </w:r>
          </w:p>
        </w:tc>
      </w:tr>
      <w:tr w:rsidR="00D97E5A" w:rsidRPr="00D97E5A" w14:paraId="257830F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9A8E1D" w14:textId="77777777" w:rsidR="00D97E5A" w:rsidRPr="00D97E5A" w:rsidRDefault="00D97E5A" w:rsidP="00C948D5">
            <w:pPr>
              <w:pStyle w:val="Nivel2"/>
            </w:pPr>
            <w:r w:rsidRPr="00D97E5A">
              <w:t xml:space="preserve">Permitir emitir relatório de vacina com, no mínimo, os seguintes dizeres: </w:t>
            </w:r>
          </w:p>
          <w:p w14:paraId="764AC380" w14:textId="77777777" w:rsidR="00D97E5A" w:rsidRPr="00D97E5A" w:rsidRDefault="00D97E5A" w:rsidP="00C948D5">
            <w:pPr>
              <w:pStyle w:val="Nivel2"/>
            </w:pPr>
            <w:r w:rsidRPr="00D97E5A">
              <w:t>o Unidade prestado</w:t>
            </w:r>
            <w:r w:rsidR="00C1741B">
              <w:t>ra;</w:t>
            </w:r>
          </w:p>
          <w:p w14:paraId="2D3B04F4" w14:textId="77777777" w:rsidR="00D97E5A" w:rsidRPr="00D97E5A" w:rsidRDefault="00D97E5A" w:rsidP="00C948D5">
            <w:pPr>
              <w:pStyle w:val="Nivel2"/>
            </w:pPr>
            <w:r w:rsidRPr="00D97E5A">
              <w:t xml:space="preserve">o Listagem geral das vacinas; </w:t>
            </w:r>
          </w:p>
          <w:p w14:paraId="4C39DD6E" w14:textId="77777777" w:rsidR="00D97E5A" w:rsidRPr="00D97E5A" w:rsidRDefault="00D97E5A" w:rsidP="00C948D5">
            <w:pPr>
              <w:pStyle w:val="Nivel2"/>
            </w:pPr>
            <w:r w:rsidRPr="00D97E5A">
              <w:t xml:space="preserve">o Nome da vacina; </w:t>
            </w:r>
          </w:p>
          <w:p w14:paraId="62F0A82A" w14:textId="77777777" w:rsidR="00D97E5A" w:rsidRPr="00D97E5A" w:rsidRDefault="00D97E5A" w:rsidP="00C948D5">
            <w:pPr>
              <w:pStyle w:val="Nivel2"/>
            </w:pPr>
            <w:r w:rsidRPr="00D97E5A">
              <w:t xml:space="preserve">o Apresentação; </w:t>
            </w:r>
          </w:p>
          <w:p w14:paraId="45703FFB" w14:textId="77777777" w:rsidR="00D97E5A" w:rsidRPr="00D97E5A" w:rsidRDefault="00D97E5A" w:rsidP="00C948D5">
            <w:pPr>
              <w:pStyle w:val="Nivel2"/>
            </w:pPr>
            <w:r w:rsidRPr="00D97E5A">
              <w:t xml:space="preserve">o Via de administração; </w:t>
            </w:r>
          </w:p>
          <w:p w14:paraId="7E534929" w14:textId="77777777" w:rsidR="00D97E5A" w:rsidRPr="00D97E5A" w:rsidRDefault="00D97E5A" w:rsidP="00C948D5">
            <w:pPr>
              <w:pStyle w:val="Nivel2"/>
            </w:pPr>
            <w:r w:rsidRPr="00D97E5A">
              <w:t xml:space="preserve">o Especificação; </w:t>
            </w:r>
          </w:p>
          <w:p w14:paraId="5C2AA6F3" w14:textId="77777777" w:rsidR="00D97E5A" w:rsidRPr="00D97E5A" w:rsidRDefault="00D97E5A" w:rsidP="00C948D5">
            <w:pPr>
              <w:pStyle w:val="Nivel2"/>
            </w:pPr>
            <w:r w:rsidRPr="00D97E5A">
              <w:t xml:space="preserve">o Contra indicação; </w:t>
            </w:r>
          </w:p>
          <w:p w14:paraId="6B539842" w14:textId="77777777" w:rsidR="00D97E5A" w:rsidRPr="00D97E5A" w:rsidRDefault="00D97E5A" w:rsidP="00C948D5">
            <w:pPr>
              <w:pStyle w:val="Nivel2"/>
            </w:pPr>
            <w:r w:rsidRPr="00D97E5A">
              <w:t xml:space="preserve">o Eventos; </w:t>
            </w:r>
          </w:p>
          <w:p w14:paraId="01050FF8" w14:textId="77777777" w:rsidR="00D97E5A" w:rsidRPr="00D97E5A" w:rsidRDefault="00D97E5A" w:rsidP="00C948D5">
            <w:pPr>
              <w:pStyle w:val="Nivel2"/>
            </w:pPr>
            <w:r w:rsidRPr="00D97E5A">
              <w:t xml:space="preserve">o Eficácia; </w:t>
            </w:r>
          </w:p>
          <w:p w14:paraId="3A425777" w14:textId="77777777" w:rsidR="00D97E5A" w:rsidRPr="00D97E5A" w:rsidRDefault="00D97E5A" w:rsidP="00C948D5">
            <w:pPr>
              <w:pStyle w:val="Nivel2"/>
            </w:pPr>
            <w:r w:rsidRPr="00D97E5A">
              <w:t xml:space="preserve">o Composição; </w:t>
            </w:r>
          </w:p>
          <w:p w14:paraId="1E2236D1" w14:textId="77777777" w:rsidR="00D97E5A" w:rsidRPr="00D97E5A" w:rsidRDefault="00D97E5A" w:rsidP="00C948D5">
            <w:pPr>
              <w:pStyle w:val="Nivel2"/>
            </w:pPr>
            <w:r w:rsidRPr="00D97E5A">
              <w:t xml:space="preserve">o Doses básicas; </w:t>
            </w:r>
          </w:p>
          <w:p w14:paraId="219DB2EA" w14:textId="77777777" w:rsidR="00D97E5A" w:rsidRPr="00D97E5A" w:rsidRDefault="00D97E5A" w:rsidP="00C948D5">
            <w:pPr>
              <w:pStyle w:val="Nivel2"/>
            </w:pPr>
            <w:r w:rsidRPr="00D97E5A">
              <w:t xml:space="preserve">o Intervalo mínimo das doses; </w:t>
            </w:r>
          </w:p>
          <w:p w14:paraId="39E57D52" w14:textId="77777777" w:rsidR="00D97E5A" w:rsidRPr="00D97E5A" w:rsidRDefault="00D97E5A" w:rsidP="00C948D5">
            <w:pPr>
              <w:pStyle w:val="Nivel2"/>
            </w:pPr>
            <w:r w:rsidRPr="00D97E5A">
              <w:t xml:space="preserve">o Intervalo recomendado; </w:t>
            </w:r>
          </w:p>
          <w:p w14:paraId="3405831D" w14:textId="77777777" w:rsidR="00D97E5A" w:rsidRPr="00D97E5A" w:rsidRDefault="00D97E5A" w:rsidP="00C948D5">
            <w:pPr>
              <w:pStyle w:val="Nivel2"/>
            </w:pPr>
            <w:r w:rsidRPr="00D97E5A">
              <w:t xml:space="preserve">o Volume da dose; </w:t>
            </w:r>
          </w:p>
          <w:p w14:paraId="5283BE95" w14:textId="77777777" w:rsidR="00D97E5A" w:rsidRPr="00D97E5A" w:rsidRDefault="00D97E5A" w:rsidP="00C948D5">
            <w:pPr>
              <w:pStyle w:val="Nivel2"/>
            </w:pPr>
            <w:r w:rsidRPr="00D97E5A">
              <w:t xml:space="preserve">o Início da vacina; </w:t>
            </w:r>
          </w:p>
          <w:p w14:paraId="23334C2C" w14:textId="77777777" w:rsidR="00D97E5A" w:rsidRPr="00D97E5A" w:rsidRDefault="00D97E5A" w:rsidP="00C948D5">
            <w:pPr>
              <w:pStyle w:val="Nivel2"/>
            </w:pPr>
            <w:r w:rsidRPr="00D97E5A">
              <w:t xml:space="preserve">o Reforço; </w:t>
            </w:r>
          </w:p>
          <w:p w14:paraId="01FDF8FF" w14:textId="77777777" w:rsidR="00D97E5A" w:rsidRPr="00D97E5A" w:rsidRDefault="00D97E5A" w:rsidP="00C948D5">
            <w:pPr>
              <w:pStyle w:val="Nivel2"/>
            </w:pPr>
            <w:r w:rsidRPr="00D97E5A">
              <w:t xml:space="preserve">o Validade; </w:t>
            </w:r>
          </w:p>
          <w:p w14:paraId="07460D48" w14:textId="77777777" w:rsidR="00D97E5A" w:rsidRPr="00D97E5A" w:rsidRDefault="00D97E5A" w:rsidP="00C948D5">
            <w:pPr>
              <w:pStyle w:val="Nivel2"/>
            </w:pPr>
            <w:r w:rsidRPr="00D97E5A">
              <w:t xml:space="preserve">o Temperatura de conservação. </w:t>
            </w:r>
          </w:p>
        </w:tc>
      </w:tr>
      <w:tr w:rsidR="00D97E5A" w:rsidRPr="00D97E5A" w14:paraId="34F5B8B4"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A5759" w14:textId="77777777" w:rsidR="00D97E5A" w:rsidRPr="00D97E5A" w:rsidRDefault="00D97E5A" w:rsidP="00C948D5">
            <w:pPr>
              <w:pStyle w:val="Nivel2"/>
            </w:pPr>
            <w:r w:rsidRPr="00D97E5A">
              <w:t xml:space="preserve">Permitir emitir relatório de apresentação das vacinas </w:t>
            </w:r>
          </w:p>
        </w:tc>
      </w:tr>
      <w:tr w:rsidR="00D97E5A" w:rsidRPr="00D97E5A" w14:paraId="24D79860"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B9889" w14:textId="77777777" w:rsidR="00D97E5A" w:rsidRPr="00D97E5A" w:rsidRDefault="00D97E5A" w:rsidP="00C948D5">
            <w:pPr>
              <w:pStyle w:val="Nivel2"/>
            </w:pPr>
            <w:r w:rsidRPr="00D97E5A">
              <w:t xml:space="preserve">Permitir emitir relatório de composição das vacinas </w:t>
            </w:r>
          </w:p>
        </w:tc>
      </w:tr>
      <w:tr w:rsidR="00D97E5A" w:rsidRPr="00D97E5A" w14:paraId="7B5FF118"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FD5983" w14:textId="77777777" w:rsidR="00D97E5A" w:rsidRPr="00D97E5A" w:rsidRDefault="00D97E5A" w:rsidP="00C948D5">
            <w:pPr>
              <w:pStyle w:val="Nivel2"/>
            </w:pPr>
            <w:r w:rsidRPr="00D97E5A">
              <w:t xml:space="preserve">Permitir emitir relatório de inertes da vacina. </w:t>
            </w:r>
          </w:p>
        </w:tc>
      </w:tr>
      <w:tr w:rsidR="00D97E5A" w:rsidRPr="00D97E5A" w14:paraId="68F1A183"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B12553" w14:textId="77777777" w:rsidR="00D97E5A" w:rsidRPr="00D97E5A" w:rsidRDefault="00C1741B" w:rsidP="00C948D5">
            <w:pPr>
              <w:pStyle w:val="Nivel2"/>
            </w:pPr>
            <w:r>
              <w:t>Per</w:t>
            </w:r>
            <w:r w:rsidR="00D97E5A" w:rsidRPr="00D97E5A">
              <w:t xml:space="preserve">mitir emitir relatório de entrada das vacinas. </w:t>
            </w:r>
          </w:p>
        </w:tc>
      </w:tr>
      <w:tr w:rsidR="00D97E5A" w:rsidRPr="00D97E5A" w14:paraId="710C209B"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CE1FEB" w14:textId="77777777" w:rsidR="00D97E5A" w:rsidRPr="00D97E5A" w:rsidRDefault="00D97E5A" w:rsidP="00C948D5">
            <w:pPr>
              <w:pStyle w:val="Nivel2"/>
            </w:pPr>
            <w:r w:rsidRPr="00D97E5A">
              <w:t xml:space="preserve">Permitir emitir relatório do estoque: </w:t>
            </w:r>
          </w:p>
          <w:p w14:paraId="36AB417B" w14:textId="77777777" w:rsidR="00D97E5A" w:rsidRPr="00D97E5A" w:rsidRDefault="00D97E5A" w:rsidP="00C948D5">
            <w:pPr>
              <w:pStyle w:val="Nivel2"/>
            </w:pPr>
            <w:r w:rsidRPr="00D97E5A">
              <w:t xml:space="preserve">o Sintético; </w:t>
            </w:r>
          </w:p>
          <w:p w14:paraId="62FBCD9E" w14:textId="77777777" w:rsidR="00D97E5A" w:rsidRPr="00D97E5A" w:rsidRDefault="00D97E5A" w:rsidP="00C948D5">
            <w:pPr>
              <w:pStyle w:val="Nivel2"/>
            </w:pPr>
            <w:r w:rsidRPr="00D97E5A">
              <w:t xml:space="preserve">o Analítico. </w:t>
            </w:r>
          </w:p>
        </w:tc>
      </w:tr>
    </w:tbl>
    <w:p w14:paraId="794BBDF6" w14:textId="77777777" w:rsidR="00D97E5A" w:rsidRPr="00D97E5A" w:rsidRDefault="00D97E5A" w:rsidP="00C948D5">
      <w:pPr>
        <w:pStyle w:val="Nivel2"/>
      </w:pPr>
    </w:p>
    <w:p w14:paraId="69C376AF" w14:textId="77777777" w:rsidR="00D97E5A" w:rsidRPr="00D97E5A" w:rsidRDefault="00D97E5A" w:rsidP="00C948D5">
      <w:pPr>
        <w:pStyle w:val="Nivel2"/>
      </w:pPr>
    </w:p>
    <w:p w14:paraId="0AACFC35" w14:textId="77777777" w:rsidR="00D97E5A" w:rsidRPr="001D541F" w:rsidRDefault="00D97E5A" w:rsidP="008B4245">
      <w:pPr>
        <w:pStyle w:val="Nivel2"/>
        <w:numPr>
          <w:ilvl w:val="0"/>
          <w:numId w:val="26"/>
        </w:numPr>
        <w:rPr>
          <w:b/>
        </w:rPr>
      </w:pPr>
      <w:r w:rsidRPr="001D541F">
        <w:rPr>
          <w:b/>
        </w:rPr>
        <w:t>EXAMES LABORATORIAIS</w:t>
      </w:r>
    </w:p>
    <w:p w14:paraId="29542E8F" w14:textId="77777777" w:rsidR="00D97E5A" w:rsidRPr="001D541F" w:rsidRDefault="00D97E5A" w:rsidP="00C948D5">
      <w:pPr>
        <w:pStyle w:val="Nivel2"/>
        <w:rPr>
          <w:b/>
        </w:rPr>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7573DFDE"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8AEB5C" w14:textId="77777777" w:rsidR="00D97E5A" w:rsidRPr="00D97E5A" w:rsidRDefault="00D97E5A" w:rsidP="00C948D5">
            <w:pPr>
              <w:pStyle w:val="Nivel2"/>
            </w:pPr>
            <w:r w:rsidRPr="00D97E5A">
              <w:t>Descrição</w:t>
            </w:r>
          </w:p>
        </w:tc>
      </w:tr>
      <w:tr w:rsidR="00D97E5A" w:rsidRPr="00D97E5A" w14:paraId="7A52EEBD"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60315E" w14:textId="77777777" w:rsidR="00D97E5A" w:rsidRPr="00D97E5A" w:rsidRDefault="00D97E5A" w:rsidP="00C948D5">
            <w:pPr>
              <w:pStyle w:val="Nivel2"/>
            </w:pPr>
            <w:r w:rsidRPr="00D97E5A">
              <w:t>Permitir o cadastro dos laboratórios.</w:t>
            </w:r>
          </w:p>
        </w:tc>
      </w:tr>
      <w:tr w:rsidR="00D97E5A" w:rsidRPr="00D97E5A" w14:paraId="6EBA3FDD"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9DB1C9" w14:textId="77777777" w:rsidR="00D97E5A" w:rsidRPr="00D97E5A" w:rsidRDefault="00D97E5A" w:rsidP="00C948D5">
            <w:pPr>
              <w:pStyle w:val="Nivel2"/>
            </w:pPr>
            <w:r w:rsidRPr="00D97E5A">
              <w:t>Permitir informar se o laboratório trabalha com cotas de exames, e se essas cotas são por quantidade de exames, em valor individual para cada tipo de exames ou valor total.</w:t>
            </w:r>
          </w:p>
        </w:tc>
      </w:tr>
      <w:tr w:rsidR="00D97E5A" w:rsidRPr="00D97E5A" w14:paraId="40CBBB8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30E4F0" w14:textId="77777777" w:rsidR="00D97E5A" w:rsidRPr="00D97E5A" w:rsidRDefault="00D97E5A" w:rsidP="00C948D5">
            <w:pPr>
              <w:pStyle w:val="Nivel2"/>
            </w:pPr>
            <w:r w:rsidRPr="00D97E5A">
              <w:t>Permitir cadastrar para cada laboratório quais exames o mesmo pode efetuar.</w:t>
            </w:r>
          </w:p>
        </w:tc>
      </w:tr>
      <w:tr w:rsidR="00D97E5A" w:rsidRPr="00D97E5A" w14:paraId="0C4F417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E5287D" w14:textId="77777777" w:rsidR="00D97E5A" w:rsidRPr="00D97E5A" w:rsidRDefault="00D97E5A" w:rsidP="00C948D5">
            <w:pPr>
              <w:pStyle w:val="Nivel2"/>
            </w:pPr>
            <w:r w:rsidRPr="00D97E5A">
              <w:t>Permitir o cadastro dos locais de coleta.</w:t>
            </w:r>
          </w:p>
        </w:tc>
      </w:tr>
      <w:tr w:rsidR="00D97E5A" w:rsidRPr="00D97E5A" w14:paraId="0A248D5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8E5375" w14:textId="77777777" w:rsidR="00D97E5A" w:rsidRPr="00D97E5A" w:rsidRDefault="00D97E5A" w:rsidP="00C948D5">
            <w:pPr>
              <w:pStyle w:val="Nivel2"/>
            </w:pPr>
            <w:r w:rsidRPr="00D97E5A">
              <w:t>Permitir o cadastro das famílias dos exames;</w:t>
            </w:r>
          </w:p>
        </w:tc>
      </w:tr>
      <w:tr w:rsidR="00D97E5A" w:rsidRPr="00D97E5A" w14:paraId="4B26472C"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4E1FCA" w14:textId="77777777" w:rsidR="00D97E5A" w:rsidRPr="00D97E5A" w:rsidRDefault="00D97E5A" w:rsidP="00C948D5">
            <w:pPr>
              <w:pStyle w:val="Nivel2"/>
            </w:pPr>
            <w:r w:rsidRPr="00D97E5A">
              <w:t>Permitir o cadastro os exames;</w:t>
            </w:r>
          </w:p>
        </w:tc>
      </w:tr>
      <w:tr w:rsidR="00D97E5A" w:rsidRPr="00D97E5A" w14:paraId="11B76E1A"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854512" w14:textId="77777777" w:rsidR="00D97E5A" w:rsidRPr="00D97E5A" w:rsidRDefault="001D541F" w:rsidP="00C948D5">
            <w:pPr>
              <w:pStyle w:val="Nivel2"/>
            </w:pPr>
            <w:r>
              <w:t>Permitir o c</w:t>
            </w:r>
            <w:r w:rsidR="00D97E5A" w:rsidRPr="00D97E5A">
              <w:t>adastro dos Antibióticos;</w:t>
            </w:r>
          </w:p>
        </w:tc>
      </w:tr>
      <w:tr w:rsidR="00D97E5A" w:rsidRPr="00D97E5A" w14:paraId="4EFFBA06"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079584" w14:textId="77777777" w:rsidR="00D97E5A" w:rsidRPr="00D97E5A" w:rsidRDefault="001D541F" w:rsidP="00C948D5">
            <w:pPr>
              <w:pStyle w:val="Nivel2"/>
            </w:pPr>
            <w:r>
              <w:t>Permitir o ca</w:t>
            </w:r>
            <w:r w:rsidR="00D97E5A" w:rsidRPr="00D97E5A">
              <w:t>dastro da família de Bactérias;</w:t>
            </w:r>
          </w:p>
        </w:tc>
      </w:tr>
      <w:tr w:rsidR="00D97E5A" w:rsidRPr="00D97E5A" w14:paraId="15BAF80E"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90668D" w14:textId="77777777" w:rsidR="00D97E5A" w:rsidRPr="00D97E5A" w:rsidRDefault="00D97E5A" w:rsidP="00C948D5">
            <w:pPr>
              <w:pStyle w:val="Nivel2"/>
            </w:pPr>
            <w:r w:rsidRPr="00D97E5A">
              <w:lastRenderedPageBreak/>
              <w:t>Permitir o cadastro de Bactérias;</w:t>
            </w:r>
          </w:p>
        </w:tc>
      </w:tr>
      <w:tr w:rsidR="00D97E5A" w:rsidRPr="00D97E5A" w14:paraId="45DF954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CAF9D7" w14:textId="77777777" w:rsidR="00D97E5A" w:rsidRPr="00D97E5A" w:rsidRDefault="00D97E5A" w:rsidP="00C948D5">
            <w:pPr>
              <w:pStyle w:val="Nivel2"/>
            </w:pPr>
            <w:r w:rsidRPr="00D97E5A">
              <w:t>Permitir visualizar exames por família;</w:t>
            </w:r>
          </w:p>
        </w:tc>
      </w:tr>
      <w:tr w:rsidR="00D97E5A" w:rsidRPr="00D97E5A" w14:paraId="680D2BFF"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DCAE3" w14:textId="77777777" w:rsidR="00D97E5A" w:rsidRPr="00D97E5A" w:rsidRDefault="00D97E5A" w:rsidP="00C948D5">
            <w:pPr>
              <w:pStyle w:val="Nivel2"/>
            </w:pPr>
            <w:r w:rsidRPr="00D97E5A">
              <w:t>Permitir cadastrar um grupo de exames;</w:t>
            </w:r>
          </w:p>
        </w:tc>
      </w:tr>
      <w:tr w:rsidR="00D97E5A" w:rsidRPr="00D97E5A" w14:paraId="145D87C0"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DC50E" w14:textId="77777777" w:rsidR="00D97E5A" w:rsidRPr="00D97E5A" w:rsidRDefault="001D541F" w:rsidP="00C948D5">
            <w:pPr>
              <w:pStyle w:val="Nivel2"/>
            </w:pPr>
            <w:r>
              <w:t>Permitir c</w:t>
            </w:r>
            <w:r w:rsidR="00D97E5A" w:rsidRPr="00D97E5A">
              <w:t>adastrar um grupo de SADT;</w:t>
            </w:r>
          </w:p>
        </w:tc>
      </w:tr>
      <w:tr w:rsidR="00D97E5A" w:rsidRPr="00D97E5A" w14:paraId="32789EC9"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2D862C" w14:textId="77777777" w:rsidR="00D97E5A" w:rsidRPr="00D97E5A" w:rsidRDefault="00D97E5A" w:rsidP="00C948D5">
            <w:pPr>
              <w:pStyle w:val="Nivel2"/>
            </w:pPr>
            <w:r w:rsidRPr="00D97E5A">
              <w:t>Permitir agendar um pedido de exame informando no mínimo os seguintes campos:</w:t>
            </w:r>
          </w:p>
          <w:p w14:paraId="64813361" w14:textId="77777777" w:rsidR="00D97E5A" w:rsidRPr="00D97E5A" w:rsidRDefault="00D97E5A" w:rsidP="00C948D5">
            <w:pPr>
              <w:pStyle w:val="Nivel2"/>
            </w:pPr>
            <w:r w:rsidRPr="00D97E5A">
              <w:t xml:space="preserve">o Paciente; </w:t>
            </w:r>
          </w:p>
          <w:p w14:paraId="4B9CF192" w14:textId="77777777" w:rsidR="00D97E5A" w:rsidRPr="00D97E5A" w:rsidRDefault="00D97E5A" w:rsidP="00C948D5">
            <w:pPr>
              <w:pStyle w:val="Nivel2"/>
            </w:pPr>
            <w:r w:rsidRPr="00D97E5A">
              <w:t xml:space="preserve">o Profissional que solicitou; </w:t>
            </w:r>
          </w:p>
          <w:p w14:paraId="5EEC4601" w14:textId="77777777" w:rsidR="00D97E5A" w:rsidRPr="00D97E5A" w:rsidRDefault="00D97E5A" w:rsidP="00C948D5">
            <w:pPr>
              <w:pStyle w:val="Nivel2"/>
            </w:pPr>
            <w:r w:rsidRPr="00D97E5A">
              <w:t xml:space="preserve">o Laboratório; </w:t>
            </w:r>
          </w:p>
          <w:p w14:paraId="294677A5" w14:textId="77777777" w:rsidR="00D97E5A" w:rsidRPr="00D97E5A" w:rsidRDefault="00D97E5A" w:rsidP="00C948D5">
            <w:pPr>
              <w:pStyle w:val="Nivel2"/>
            </w:pPr>
            <w:r w:rsidRPr="00D97E5A">
              <w:t xml:space="preserve">o Local de coleta </w:t>
            </w:r>
          </w:p>
          <w:p w14:paraId="0F68C245" w14:textId="77777777" w:rsidR="00D97E5A" w:rsidRPr="00D97E5A" w:rsidRDefault="00D97E5A" w:rsidP="00C948D5">
            <w:pPr>
              <w:pStyle w:val="Nivel2"/>
            </w:pPr>
            <w:r w:rsidRPr="00D97E5A">
              <w:t xml:space="preserve">o Data e hora do exame; </w:t>
            </w:r>
          </w:p>
          <w:p w14:paraId="40F195ED" w14:textId="77777777" w:rsidR="00D97E5A" w:rsidRPr="00D97E5A" w:rsidRDefault="00D97E5A" w:rsidP="00C948D5">
            <w:pPr>
              <w:pStyle w:val="Nivel2"/>
            </w:pPr>
            <w:r w:rsidRPr="00D97E5A">
              <w:t xml:space="preserve">o Unidade solicitante; </w:t>
            </w:r>
          </w:p>
          <w:p w14:paraId="0F117C2B" w14:textId="77777777" w:rsidR="00D97E5A" w:rsidRPr="00D97E5A" w:rsidRDefault="00D97E5A" w:rsidP="00C948D5">
            <w:pPr>
              <w:pStyle w:val="Nivel2"/>
            </w:pPr>
            <w:r w:rsidRPr="00D97E5A">
              <w:t xml:space="preserve">o Exames que serão realizados; </w:t>
            </w:r>
          </w:p>
          <w:p w14:paraId="2CD533A5" w14:textId="77777777" w:rsidR="00D97E5A" w:rsidRPr="00D97E5A" w:rsidRDefault="00D97E5A" w:rsidP="00C948D5">
            <w:pPr>
              <w:pStyle w:val="Nivel2"/>
            </w:pPr>
            <w:r w:rsidRPr="00D97E5A">
              <w:t xml:space="preserve">o Urgência; </w:t>
            </w:r>
          </w:p>
          <w:p w14:paraId="0A2B195C" w14:textId="77777777" w:rsidR="00D97E5A" w:rsidRPr="00D97E5A" w:rsidRDefault="00D97E5A" w:rsidP="00C948D5">
            <w:pPr>
              <w:pStyle w:val="Nivel2"/>
            </w:pPr>
            <w:r w:rsidRPr="00D97E5A">
              <w:t xml:space="preserve">o Atendimento Interno ou Externo; </w:t>
            </w:r>
          </w:p>
        </w:tc>
      </w:tr>
      <w:tr w:rsidR="00D97E5A" w:rsidRPr="00D97E5A" w14:paraId="6A1F0DA7"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705FFB" w14:textId="77777777" w:rsidR="00D97E5A" w:rsidRPr="00D97E5A" w:rsidRDefault="00D97E5A" w:rsidP="00C948D5">
            <w:pPr>
              <w:pStyle w:val="Nivel2"/>
            </w:pPr>
            <w:r w:rsidRPr="00D97E5A">
              <w:t xml:space="preserve">Emitir comprovante de agendamento do exame. </w:t>
            </w:r>
          </w:p>
        </w:tc>
      </w:tr>
      <w:tr w:rsidR="00D97E5A" w:rsidRPr="00D97E5A" w14:paraId="0B47A8F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5BA7F8" w14:textId="77777777" w:rsidR="00D97E5A" w:rsidRPr="00D97E5A" w:rsidRDefault="00D97E5A" w:rsidP="00C948D5">
            <w:pPr>
              <w:pStyle w:val="Nivel2"/>
            </w:pPr>
            <w:r w:rsidRPr="00D97E5A">
              <w:t xml:space="preserve">Permitir dar baixa nos exames realizados e retirados pelo paciente. </w:t>
            </w:r>
          </w:p>
        </w:tc>
      </w:tr>
      <w:tr w:rsidR="00D97E5A" w:rsidRPr="00D97E5A" w14:paraId="56934246"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8E2D7" w14:textId="77777777" w:rsidR="00D97E5A" w:rsidRPr="00D97E5A" w:rsidRDefault="00D97E5A" w:rsidP="00C948D5">
            <w:pPr>
              <w:pStyle w:val="Nivel2"/>
            </w:pPr>
            <w:r w:rsidRPr="00D97E5A">
              <w:t>Emitir comprovante de entrega de exame, constando o nome da pessoa que recebeu o exame.</w:t>
            </w:r>
          </w:p>
        </w:tc>
      </w:tr>
      <w:tr w:rsidR="00D97E5A" w:rsidRPr="00D97E5A" w14:paraId="5858FB4C"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624E0B" w14:textId="77777777" w:rsidR="00D97E5A" w:rsidRPr="00D97E5A" w:rsidRDefault="00D97E5A" w:rsidP="00C948D5">
            <w:pPr>
              <w:pStyle w:val="Nivel2"/>
            </w:pPr>
            <w:r w:rsidRPr="00D97E5A">
              <w:t xml:space="preserve">Permitir que sistema faça a autenticação do usuário (paciente) através de sua impressão digital (biometria) quando do agendamento de exames. </w:t>
            </w:r>
          </w:p>
        </w:tc>
      </w:tr>
      <w:tr w:rsidR="00D97E5A" w:rsidRPr="00D97E5A" w14:paraId="63A4413A"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AD83C0" w14:textId="77777777" w:rsidR="00D97E5A" w:rsidRPr="00D97E5A" w:rsidRDefault="00D97E5A" w:rsidP="00C948D5">
            <w:pPr>
              <w:pStyle w:val="Nivel2"/>
            </w:pPr>
            <w:r w:rsidRPr="00D97E5A">
              <w:t>Permitir que sistema faça a autenticação do usuário (paciente) através de sua impressão digital (biometria) quando da retirada do resultado do exame.</w:t>
            </w:r>
          </w:p>
        </w:tc>
      </w:tr>
      <w:tr w:rsidR="00D97E5A" w:rsidRPr="00D97E5A" w14:paraId="26C8A0E9"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673E2A" w14:textId="77777777" w:rsidR="00D97E5A" w:rsidRPr="00D97E5A" w:rsidRDefault="00D97E5A" w:rsidP="00C948D5">
            <w:pPr>
              <w:pStyle w:val="Nivel2"/>
            </w:pPr>
            <w:r w:rsidRPr="00D97E5A">
              <w:t>Permitir cancelar o agendamento de exames.</w:t>
            </w:r>
          </w:p>
        </w:tc>
      </w:tr>
      <w:tr w:rsidR="00D97E5A" w:rsidRPr="00D97E5A" w14:paraId="7EF3175E"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1C157" w14:textId="77777777" w:rsidR="00D97E5A" w:rsidRPr="00D97E5A" w:rsidRDefault="00C86D92" w:rsidP="00C948D5">
            <w:pPr>
              <w:pStyle w:val="Nivel2"/>
            </w:pPr>
            <w:r>
              <w:t>Permitir r</w:t>
            </w:r>
            <w:r w:rsidR="00D97E5A" w:rsidRPr="00D97E5A">
              <w:t>emanejar os exames agendados;</w:t>
            </w:r>
          </w:p>
        </w:tc>
      </w:tr>
      <w:tr w:rsidR="00D97E5A" w:rsidRPr="00D97E5A" w14:paraId="492F82DF"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D47F96" w14:textId="77777777" w:rsidR="00D97E5A" w:rsidRPr="00D97E5A" w:rsidRDefault="00D97E5A" w:rsidP="00C948D5">
            <w:pPr>
              <w:pStyle w:val="Nivel2"/>
            </w:pPr>
            <w:r w:rsidRPr="00D97E5A">
              <w:t>Permitir consultar a situação dos exames, agendado, realizado, retirado ou cancelado.</w:t>
            </w:r>
          </w:p>
        </w:tc>
      </w:tr>
      <w:tr w:rsidR="00D97E5A" w:rsidRPr="00D97E5A" w14:paraId="5EF9B2C6"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BC75A3" w14:textId="77777777" w:rsidR="00D97E5A" w:rsidRPr="00D97E5A" w:rsidRDefault="00D97E5A" w:rsidP="00C948D5">
            <w:pPr>
              <w:pStyle w:val="Nivel2"/>
            </w:pPr>
            <w:r w:rsidRPr="00D97E5A">
              <w:t>Permitir consultar quais exames foram realizados anteriormente pelo paciente.</w:t>
            </w:r>
          </w:p>
        </w:tc>
      </w:tr>
      <w:tr w:rsidR="00D97E5A" w:rsidRPr="00D97E5A" w14:paraId="02F97CEC"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C377D" w14:textId="77777777" w:rsidR="00D97E5A" w:rsidRPr="00D97E5A" w:rsidRDefault="00D97E5A" w:rsidP="00C948D5">
            <w:pPr>
              <w:pStyle w:val="Nivel2"/>
            </w:pPr>
            <w:r w:rsidRPr="00D97E5A">
              <w:t>Permitir que no ato do agendamento do exame o sistema informe como estão as cotas do respectivo exame no respectivo laboratório.</w:t>
            </w:r>
          </w:p>
        </w:tc>
      </w:tr>
      <w:tr w:rsidR="00D97E5A" w:rsidRPr="00D97E5A" w14:paraId="280F5756"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A1A4A" w14:textId="77777777" w:rsidR="00D97E5A" w:rsidRPr="00D97E5A" w:rsidRDefault="00D97E5A" w:rsidP="00C948D5">
            <w:pPr>
              <w:pStyle w:val="Nivel2"/>
            </w:pPr>
            <w:r w:rsidRPr="00D97E5A">
              <w:t>Permitir que no ato de agendamento seja emitido um aviso caso o usuário (paciente) já possua o mesmo exame agendado para a mesma ou outra data.</w:t>
            </w:r>
          </w:p>
        </w:tc>
      </w:tr>
      <w:tr w:rsidR="00D97E5A" w:rsidRPr="00D97E5A" w14:paraId="74763E0B"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964F89" w14:textId="77777777" w:rsidR="00D97E5A" w:rsidRPr="00D97E5A" w:rsidRDefault="00D97E5A" w:rsidP="00C948D5">
            <w:pPr>
              <w:pStyle w:val="Nivel2"/>
            </w:pPr>
            <w:r w:rsidRPr="00D97E5A">
              <w:t>Permitir Realizar agendamento de Exames com data retroativa;</w:t>
            </w:r>
          </w:p>
        </w:tc>
      </w:tr>
      <w:tr w:rsidR="00D97E5A" w:rsidRPr="00D97E5A" w14:paraId="1640A4F9"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370ED3" w14:textId="77777777" w:rsidR="00D97E5A" w:rsidRPr="00D97E5A" w:rsidRDefault="00D97E5A" w:rsidP="00C948D5">
            <w:pPr>
              <w:pStyle w:val="Nivel2"/>
            </w:pPr>
            <w:r w:rsidRPr="00D97E5A">
              <w:t>Permitir Realizar o interfaceamento do resultado do exame;</w:t>
            </w:r>
          </w:p>
        </w:tc>
      </w:tr>
      <w:tr w:rsidR="00D97E5A" w:rsidRPr="00D97E5A" w14:paraId="78406ADF"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05A2B9" w14:textId="77777777" w:rsidR="00D97E5A" w:rsidRPr="00D97E5A" w:rsidRDefault="00D97E5A" w:rsidP="00C948D5">
            <w:pPr>
              <w:pStyle w:val="Nivel2"/>
            </w:pPr>
            <w:r w:rsidRPr="00D97E5A">
              <w:t>Permitir Consultar o Status dos arquivos do interfaceamento;</w:t>
            </w:r>
          </w:p>
        </w:tc>
      </w:tr>
      <w:tr w:rsidR="00D97E5A" w:rsidRPr="00D97E5A" w14:paraId="6AE6088A"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50DAC8" w14:textId="77777777" w:rsidR="00D97E5A" w:rsidRPr="00D97E5A" w:rsidRDefault="00D97E5A" w:rsidP="00C948D5">
            <w:pPr>
              <w:pStyle w:val="Nivel2"/>
            </w:pPr>
            <w:r w:rsidRPr="00D97E5A">
              <w:t>Permitir o cadastro para resultado de exames com no mínimo os seguintes campos no cadastro de laudo: LIM (limite inferior do resultado), LSM (limite superiordo resultado), tipo de unidade do resultado;</w:t>
            </w:r>
          </w:p>
        </w:tc>
      </w:tr>
      <w:tr w:rsidR="00D97E5A" w:rsidRPr="00D97E5A" w14:paraId="2E5B2DB0"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E286D4" w14:textId="77777777" w:rsidR="00D97E5A" w:rsidRPr="00D97E5A" w:rsidRDefault="00D97E5A" w:rsidP="00C948D5">
            <w:pPr>
              <w:pStyle w:val="Nivel2"/>
            </w:pPr>
            <w:r w:rsidRPr="00D97E5A">
              <w:t>Permitir que no ato de agendamento do exame seja emitido um aviso caso o paciente já tenha realizado o exame em questão e ele ainda esteja em tempo de vigência.</w:t>
            </w:r>
          </w:p>
        </w:tc>
      </w:tr>
      <w:tr w:rsidR="00D97E5A" w:rsidRPr="00D97E5A" w14:paraId="0F3A814F"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F47507" w14:textId="77777777" w:rsidR="00D97E5A" w:rsidRPr="00D97E5A" w:rsidRDefault="00D97E5A" w:rsidP="00C948D5">
            <w:pPr>
              <w:pStyle w:val="Nivel2"/>
            </w:pPr>
            <w:r w:rsidRPr="00D97E5A">
              <w:t>Permitir a digitação dos resultados dos exames;</w:t>
            </w:r>
          </w:p>
        </w:tc>
      </w:tr>
      <w:tr w:rsidR="00D97E5A" w:rsidRPr="00D97E5A" w14:paraId="004F10DD"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F7F9A" w14:textId="77777777" w:rsidR="00D97E5A" w:rsidRPr="00D97E5A" w:rsidRDefault="00D97E5A" w:rsidP="00C948D5">
            <w:pPr>
              <w:pStyle w:val="Nivel2"/>
            </w:pPr>
            <w:r w:rsidRPr="00D97E5A">
              <w:t>Permitir a Reimpressão dos resultados de exames;</w:t>
            </w:r>
          </w:p>
        </w:tc>
      </w:tr>
      <w:tr w:rsidR="00D97E5A" w:rsidRPr="00D97E5A" w14:paraId="548A8995"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46A08F" w14:textId="77777777" w:rsidR="00D97E5A" w:rsidRPr="00D97E5A" w:rsidRDefault="00D97E5A" w:rsidP="00C948D5">
            <w:pPr>
              <w:pStyle w:val="Nivel2"/>
            </w:pPr>
            <w:r w:rsidRPr="00D97E5A">
              <w:t>Possuir uma rotina pra que possa validar o resultado de um exame, obrigando que o resultado somente possa ser impresso com a validação do resultado digitado;</w:t>
            </w:r>
          </w:p>
        </w:tc>
      </w:tr>
      <w:tr w:rsidR="00D97E5A" w:rsidRPr="00D97E5A" w14:paraId="0F0AA056"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CF61D" w14:textId="77777777" w:rsidR="00D97E5A" w:rsidRPr="00D97E5A" w:rsidRDefault="00D97E5A" w:rsidP="00C948D5">
            <w:pPr>
              <w:pStyle w:val="Nivel2"/>
            </w:pPr>
            <w:r w:rsidRPr="00D97E5A">
              <w:t>Possuir uma rotina pra que possa desvalidar um resultado de exame;</w:t>
            </w:r>
          </w:p>
        </w:tc>
      </w:tr>
      <w:tr w:rsidR="00D97E5A" w:rsidRPr="00D97E5A" w14:paraId="49ECE2F6"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B5C901" w14:textId="77777777" w:rsidR="00D97E5A" w:rsidRPr="00D97E5A" w:rsidRDefault="00D97E5A" w:rsidP="00C948D5">
            <w:pPr>
              <w:pStyle w:val="Nivel2"/>
            </w:pPr>
            <w:r w:rsidRPr="00D97E5A">
              <w:t>Possuir uma rotina para controlar a alteração de resultado de exame, dando opção de visualizar todas as alterações dos resultados, data e hora da alteração, nome do profissional que alterou;</w:t>
            </w:r>
          </w:p>
        </w:tc>
      </w:tr>
      <w:tr w:rsidR="00D97E5A" w:rsidRPr="00D97E5A" w14:paraId="67DDFEAB"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CBC8AB" w14:textId="77777777" w:rsidR="00D97E5A" w:rsidRPr="00D97E5A" w:rsidRDefault="00D97E5A" w:rsidP="00C948D5">
            <w:pPr>
              <w:pStyle w:val="Nivel2"/>
            </w:pPr>
            <w:r w:rsidRPr="00D97E5A">
              <w:lastRenderedPageBreak/>
              <w:t>Possuir uma rotina que possa desvalidar um resultado de exame, para que possa fazer uma alteração nos dados do resultado;</w:t>
            </w:r>
          </w:p>
        </w:tc>
      </w:tr>
      <w:tr w:rsidR="00D97E5A" w:rsidRPr="00D97E5A" w14:paraId="05BCB086"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7FC8F4" w14:textId="77777777" w:rsidR="00D97E5A" w:rsidRPr="00D97E5A" w:rsidRDefault="00D97E5A" w:rsidP="00C948D5">
            <w:pPr>
              <w:pStyle w:val="Nivel2"/>
            </w:pPr>
            <w:r w:rsidRPr="00D97E5A">
              <w:t>Permitir que na impressão do resultado do exame, possa identificar o nome do profissional que:</w:t>
            </w:r>
          </w:p>
          <w:p w14:paraId="234D0286" w14:textId="77777777" w:rsidR="00D97E5A" w:rsidRPr="00D97E5A" w:rsidRDefault="00D97E5A" w:rsidP="00C948D5">
            <w:pPr>
              <w:pStyle w:val="Nivel2"/>
            </w:pPr>
            <w:r w:rsidRPr="00D97E5A">
              <w:t xml:space="preserve">o Agendou o exame; </w:t>
            </w:r>
          </w:p>
          <w:p w14:paraId="5C6685E7" w14:textId="77777777" w:rsidR="00D97E5A" w:rsidRPr="00D97E5A" w:rsidRDefault="00D97E5A" w:rsidP="00C948D5">
            <w:pPr>
              <w:pStyle w:val="Nivel2"/>
            </w:pPr>
            <w:r w:rsidRPr="00D97E5A">
              <w:t xml:space="preserve">o Realizou o exame; </w:t>
            </w:r>
          </w:p>
          <w:p w14:paraId="642BC3BC" w14:textId="77777777" w:rsidR="00D97E5A" w:rsidRPr="00D97E5A" w:rsidRDefault="00D97E5A" w:rsidP="00C948D5">
            <w:pPr>
              <w:pStyle w:val="Nivel2"/>
            </w:pPr>
            <w:r w:rsidRPr="00D97E5A">
              <w:t xml:space="preserve">o Validou o resultado do exame; </w:t>
            </w:r>
          </w:p>
          <w:p w14:paraId="7E00F4CF" w14:textId="77777777" w:rsidR="00D97E5A" w:rsidRPr="00D97E5A" w:rsidRDefault="00D97E5A" w:rsidP="00C948D5">
            <w:pPr>
              <w:pStyle w:val="Nivel2"/>
            </w:pPr>
            <w:r w:rsidRPr="00D97E5A">
              <w:t xml:space="preserve">o Imprimiu o exame; </w:t>
            </w:r>
          </w:p>
        </w:tc>
      </w:tr>
      <w:tr w:rsidR="00D97E5A" w:rsidRPr="00D97E5A" w14:paraId="7306A519"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CCB9F4" w14:textId="77777777" w:rsidR="00D97E5A" w:rsidRPr="00D97E5A" w:rsidRDefault="00D97E5A" w:rsidP="00C948D5">
            <w:pPr>
              <w:pStyle w:val="Nivel2"/>
            </w:pPr>
            <w:r w:rsidRPr="00D97E5A">
              <w:t>Possuir uma rotina para controlar a coleta de material para exames;</w:t>
            </w:r>
          </w:p>
        </w:tc>
      </w:tr>
      <w:tr w:rsidR="00D97E5A" w:rsidRPr="00D97E5A" w14:paraId="472C81AE"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F899A8" w14:textId="77777777" w:rsidR="00D97E5A" w:rsidRPr="00D97E5A" w:rsidRDefault="00D97E5A" w:rsidP="00C948D5">
            <w:pPr>
              <w:pStyle w:val="Nivel2"/>
            </w:pPr>
            <w:r w:rsidRPr="00D97E5A">
              <w:t>Possuir uma rotina para imprimir uma etiqueta para identificar os materiais coletados para exames, com no mínimo as seguintes informações:</w:t>
            </w:r>
          </w:p>
          <w:p w14:paraId="3C2B9953" w14:textId="77777777" w:rsidR="00D97E5A" w:rsidRPr="00D97E5A" w:rsidRDefault="00D97E5A" w:rsidP="00C948D5">
            <w:pPr>
              <w:pStyle w:val="Nivel2"/>
            </w:pPr>
            <w:r w:rsidRPr="00D97E5A">
              <w:t xml:space="preserve">o Nome do paciente; </w:t>
            </w:r>
          </w:p>
          <w:p w14:paraId="6FA5D014" w14:textId="77777777" w:rsidR="00D97E5A" w:rsidRPr="00D97E5A" w:rsidRDefault="00D97E5A" w:rsidP="00C948D5">
            <w:pPr>
              <w:pStyle w:val="Nivel2"/>
            </w:pPr>
            <w:r w:rsidRPr="00D97E5A">
              <w:t xml:space="preserve">o Descrição do exame; </w:t>
            </w:r>
          </w:p>
        </w:tc>
      </w:tr>
      <w:tr w:rsidR="00D97E5A" w:rsidRPr="00D97E5A" w14:paraId="3DAB8E15"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7D824" w14:textId="77777777" w:rsidR="00D97E5A" w:rsidRPr="00D97E5A" w:rsidRDefault="00D97E5A" w:rsidP="00C948D5">
            <w:pPr>
              <w:pStyle w:val="Nivel2"/>
            </w:pPr>
            <w:r w:rsidRPr="00D97E5A">
              <w:t>Código de barra com um número sequencial único para cada amostra.</w:t>
            </w:r>
          </w:p>
        </w:tc>
      </w:tr>
      <w:tr w:rsidR="00D97E5A" w:rsidRPr="00D97E5A" w14:paraId="54203BF9"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768D86" w14:textId="77777777" w:rsidR="00D97E5A" w:rsidRPr="00D97E5A" w:rsidRDefault="00D97E5A" w:rsidP="00C948D5">
            <w:pPr>
              <w:pStyle w:val="Nivel2"/>
            </w:pPr>
            <w:r w:rsidRPr="00D97E5A">
              <w:t>Permitir a manutenção dos exames de SADT;</w:t>
            </w:r>
          </w:p>
        </w:tc>
      </w:tr>
      <w:tr w:rsidR="00D97E5A" w:rsidRPr="00D97E5A" w14:paraId="4E92B173"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A9A7AE" w14:textId="77777777" w:rsidR="00D97E5A" w:rsidRPr="00D97E5A" w:rsidRDefault="00D97E5A" w:rsidP="00C948D5">
            <w:pPr>
              <w:pStyle w:val="Nivel2"/>
            </w:pPr>
            <w:r w:rsidRPr="00D97E5A">
              <w:t>Permitir opção de criar lotes de exames;</w:t>
            </w:r>
          </w:p>
        </w:tc>
      </w:tr>
      <w:tr w:rsidR="00D97E5A" w:rsidRPr="00D97E5A" w14:paraId="7B2680C1"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AE70B3" w14:textId="77777777" w:rsidR="00D97E5A" w:rsidRPr="00D97E5A" w:rsidRDefault="00D97E5A" w:rsidP="00C948D5">
            <w:pPr>
              <w:pStyle w:val="Nivel2"/>
            </w:pPr>
            <w:r w:rsidRPr="00D97E5A">
              <w:t>Permitir opção de receber lotes de exames;</w:t>
            </w:r>
          </w:p>
        </w:tc>
      </w:tr>
      <w:tr w:rsidR="00D97E5A" w:rsidRPr="00D97E5A" w14:paraId="4EEB3E9F"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66487" w14:textId="77777777" w:rsidR="00D97E5A" w:rsidRPr="00D97E5A" w:rsidRDefault="00D97E5A" w:rsidP="00C948D5">
            <w:pPr>
              <w:pStyle w:val="Nivel2"/>
            </w:pPr>
            <w:r w:rsidRPr="00D97E5A">
              <w:t>Permitir opção de entregar os exames disponíveis;</w:t>
            </w:r>
          </w:p>
        </w:tc>
      </w:tr>
      <w:tr w:rsidR="00D97E5A" w:rsidRPr="00D97E5A" w14:paraId="509575FC"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CE40B7" w14:textId="77777777" w:rsidR="00D97E5A" w:rsidRPr="00D97E5A" w:rsidRDefault="00D97E5A" w:rsidP="00C948D5">
            <w:pPr>
              <w:pStyle w:val="Nivel2"/>
            </w:pPr>
            <w:r w:rsidRPr="00D97E5A">
              <w:t>Permitir realizar a transferência das cotas de exames;</w:t>
            </w:r>
          </w:p>
        </w:tc>
      </w:tr>
      <w:tr w:rsidR="00D97E5A" w:rsidRPr="00D97E5A" w14:paraId="689D6117"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DC25A8" w14:textId="77777777" w:rsidR="00D97E5A" w:rsidRPr="00D97E5A" w:rsidRDefault="00D97E5A" w:rsidP="00C948D5">
            <w:pPr>
              <w:pStyle w:val="Nivel2"/>
            </w:pPr>
            <w:r w:rsidRPr="00D97E5A">
              <w:t>Permitir Visualizar e imprimir uma folha de bancada com os resultados dos exames;</w:t>
            </w:r>
          </w:p>
        </w:tc>
      </w:tr>
      <w:tr w:rsidR="00D97E5A" w:rsidRPr="00D97E5A" w14:paraId="11BA8F35"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29EFF" w14:textId="77777777" w:rsidR="00D97E5A" w:rsidRPr="00D97E5A" w:rsidRDefault="00D97E5A" w:rsidP="00C948D5">
            <w:pPr>
              <w:pStyle w:val="Nivel2"/>
            </w:pPr>
            <w:r w:rsidRPr="00D97E5A">
              <w:t>Permitir Controlar Prazo de entrega do resultado do Exame;</w:t>
            </w:r>
          </w:p>
        </w:tc>
      </w:tr>
      <w:tr w:rsidR="00D97E5A" w:rsidRPr="00D97E5A" w14:paraId="58810474"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48D64" w14:textId="77777777" w:rsidR="00D97E5A" w:rsidRPr="00D97E5A" w:rsidRDefault="00D97E5A" w:rsidP="00C948D5">
            <w:pPr>
              <w:pStyle w:val="Nivel2"/>
            </w:pPr>
            <w:r w:rsidRPr="00D97E5A">
              <w:t>Permitir visualizar histórico de exames realizados;</w:t>
            </w:r>
          </w:p>
        </w:tc>
      </w:tr>
      <w:tr w:rsidR="00D97E5A" w:rsidRPr="00D97E5A" w14:paraId="2A1C0E46"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94A8C9" w14:textId="77777777" w:rsidR="00D97E5A" w:rsidRPr="00D97E5A" w:rsidRDefault="00D97E5A" w:rsidP="00C948D5">
            <w:pPr>
              <w:pStyle w:val="Nivel2"/>
            </w:pPr>
            <w:r w:rsidRPr="00D97E5A">
              <w:t>Permitir realizar o agendamento de exames com controle e gerenciamento por senhas.</w:t>
            </w:r>
          </w:p>
        </w:tc>
      </w:tr>
      <w:tr w:rsidR="00D97E5A" w:rsidRPr="00D97E5A" w14:paraId="1DD3B00A" w14:textId="77777777" w:rsidTr="00DF1A84">
        <w:trPr>
          <w:trHeight w:val="1"/>
          <w:jc w:val="center"/>
        </w:trPr>
        <w:tc>
          <w:tcPr>
            <w:tcW w:w="8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5C5273" w14:textId="77777777" w:rsidR="00D97E5A" w:rsidRPr="00D97E5A" w:rsidRDefault="00D97E5A" w:rsidP="00C948D5">
            <w:pPr>
              <w:pStyle w:val="Nivel2"/>
            </w:pPr>
            <w:r w:rsidRPr="00D97E5A">
              <w:t xml:space="preserve">Permitir que os laboratórios municipais, terceirizados e particulares, lancem os resultados diretamente no prontuário do paciente, ficando estes disponíveis para a visualização dos profissionais de saúde e os próprios pacientes, inclusive pelo aplicativo de saúde. </w:t>
            </w:r>
          </w:p>
        </w:tc>
      </w:tr>
    </w:tbl>
    <w:p w14:paraId="5D153431" w14:textId="77777777" w:rsidR="00D97E5A" w:rsidRPr="00D97E5A" w:rsidRDefault="00D97E5A" w:rsidP="00C948D5">
      <w:pPr>
        <w:pStyle w:val="Nivel2"/>
      </w:pPr>
    </w:p>
    <w:p w14:paraId="11801D5C" w14:textId="77777777" w:rsidR="00D97E5A" w:rsidRPr="00D97E5A" w:rsidRDefault="00D97E5A" w:rsidP="00C948D5">
      <w:pPr>
        <w:pStyle w:val="Nivel2"/>
      </w:pPr>
    </w:p>
    <w:p w14:paraId="7AF318ED" w14:textId="77777777" w:rsidR="00D97E5A" w:rsidRPr="008847CC" w:rsidRDefault="00D97E5A" w:rsidP="008B4245">
      <w:pPr>
        <w:pStyle w:val="Nivel2"/>
        <w:numPr>
          <w:ilvl w:val="0"/>
          <w:numId w:val="25"/>
        </w:numPr>
        <w:rPr>
          <w:b/>
        </w:rPr>
      </w:pPr>
      <w:r w:rsidRPr="008847CC">
        <w:rPr>
          <w:b/>
        </w:rPr>
        <w:t>GERENCIAMENTO DE SENHAS DE ATENDIMENTO - RECEPÇÃO / TOTEM FACIAL</w:t>
      </w:r>
    </w:p>
    <w:p w14:paraId="5B103960"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03D19C99"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60CB1" w14:textId="77777777" w:rsidR="00D97E5A" w:rsidRPr="00D97E5A" w:rsidRDefault="00D97E5A" w:rsidP="00C948D5">
            <w:pPr>
              <w:pStyle w:val="Nivel2"/>
            </w:pPr>
            <w:r w:rsidRPr="00D97E5A">
              <w:t>Descrição</w:t>
            </w:r>
          </w:p>
        </w:tc>
      </w:tr>
      <w:tr w:rsidR="00D97E5A" w:rsidRPr="00D97E5A" w14:paraId="6677B52B"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715933" w14:textId="77777777" w:rsidR="00D97E5A" w:rsidRPr="00D97E5A" w:rsidRDefault="00D97E5A" w:rsidP="00C948D5">
            <w:pPr>
              <w:pStyle w:val="Nivel2"/>
            </w:pPr>
            <w:r w:rsidRPr="00D97E5A">
              <w:t xml:space="preserve">Permitir gerar senhas para atendimento dos pacientes </w:t>
            </w:r>
          </w:p>
        </w:tc>
      </w:tr>
      <w:tr w:rsidR="00D97E5A" w:rsidRPr="00D97E5A" w14:paraId="313F35BE"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6E22F1" w14:textId="77777777" w:rsidR="00D97E5A" w:rsidRPr="00D97E5A" w:rsidRDefault="00D97E5A" w:rsidP="00C948D5">
            <w:pPr>
              <w:pStyle w:val="Nivel2"/>
            </w:pPr>
            <w:r w:rsidRPr="00D97E5A">
              <w:t xml:space="preserve">Permitir gerar senhas do tipo de atendimento (prioritário e normal). </w:t>
            </w:r>
          </w:p>
        </w:tc>
      </w:tr>
      <w:tr w:rsidR="00D97E5A" w:rsidRPr="00D97E5A" w14:paraId="0093C438"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FD8AB8" w14:textId="77777777" w:rsidR="00D97E5A" w:rsidRPr="00D97E5A" w:rsidRDefault="00D97E5A" w:rsidP="00C948D5">
            <w:pPr>
              <w:pStyle w:val="Nivel2"/>
            </w:pPr>
            <w:r w:rsidRPr="00D97E5A">
              <w:t xml:space="preserve">Permitir a impressão para o paciente da senha de atendimento gerada contendo no mínimo as seguintes informações: </w:t>
            </w:r>
          </w:p>
          <w:p w14:paraId="79BFA6BB" w14:textId="77777777" w:rsidR="00D97E5A" w:rsidRPr="00D97E5A" w:rsidRDefault="00D97E5A" w:rsidP="00C948D5">
            <w:pPr>
              <w:pStyle w:val="Nivel2"/>
            </w:pPr>
            <w:r w:rsidRPr="00D97E5A">
              <w:t xml:space="preserve">o Número da senha; </w:t>
            </w:r>
          </w:p>
          <w:p w14:paraId="486C57BB" w14:textId="77777777" w:rsidR="00D97E5A" w:rsidRPr="00D97E5A" w:rsidRDefault="00D97E5A" w:rsidP="00C948D5">
            <w:pPr>
              <w:pStyle w:val="Nivel2"/>
            </w:pPr>
            <w:r w:rsidRPr="00D97E5A">
              <w:t xml:space="preserve">o Nome da unidade; </w:t>
            </w:r>
          </w:p>
          <w:p w14:paraId="7F6E8E40" w14:textId="77777777" w:rsidR="00D97E5A" w:rsidRPr="00D97E5A" w:rsidRDefault="00D97E5A" w:rsidP="00C948D5">
            <w:pPr>
              <w:pStyle w:val="Nivel2"/>
            </w:pPr>
            <w:r w:rsidRPr="00D97E5A">
              <w:t xml:space="preserve">o Tipo de atendimento; </w:t>
            </w:r>
          </w:p>
          <w:p w14:paraId="4F542DFA" w14:textId="77777777" w:rsidR="00D97E5A" w:rsidRPr="00D97E5A" w:rsidRDefault="00D97E5A" w:rsidP="00C948D5">
            <w:pPr>
              <w:pStyle w:val="Nivel2"/>
            </w:pPr>
            <w:r w:rsidRPr="00D97E5A">
              <w:t xml:space="preserve">o Terminal; </w:t>
            </w:r>
          </w:p>
          <w:p w14:paraId="6B74AC0E" w14:textId="77777777" w:rsidR="00D97E5A" w:rsidRPr="00D97E5A" w:rsidRDefault="00D97E5A" w:rsidP="00C948D5">
            <w:pPr>
              <w:pStyle w:val="Nivel2"/>
            </w:pPr>
            <w:r w:rsidRPr="00D97E5A">
              <w:t xml:space="preserve">o Data; </w:t>
            </w:r>
          </w:p>
          <w:p w14:paraId="75F985ED" w14:textId="77777777" w:rsidR="00D97E5A" w:rsidRPr="00D97E5A" w:rsidRDefault="00D97E5A" w:rsidP="00C948D5">
            <w:pPr>
              <w:pStyle w:val="Nivel2"/>
            </w:pPr>
            <w:r w:rsidRPr="00D97E5A">
              <w:t xml:space="preserve">o Hora. </w:t>
            </w:r>
          </w:p>
        </w:tc>
      </w:tr>
      <w:tr w:rsidR="00D97E5A" w:rsidRPr="00D97E5A" w14:paraId="5D207021"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B5A35" w14:textId="77777777" w:rsidR="00D97E5A" w:rsidRPr="00D97E5A" w:rsidRDefault="00D97E5A" w:rsidP="00C948D5">
            <w:pPr>
              <w:pStyle w:val="Nivel2"/>
            </w:pPr>
            <w:r w:rsidRPr="00D97E5A">
              <w:t>Disponibilizar sistema de painel para visualização das senhas chamadas para o atendimento.</w:t>
            </w:r>
          </w:p>
        </w:tc>
      </w:tr>
      <w:tr w:rsidR="00D97E5A" w:rsidRPr="00D97E5A" w14:paraId="39BBB9D9"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7A953A" w14:textId="77777777" w:rsidR="00D97E5A" w:rsidRPr="00D97E5A" w:rsidRDefault="00D97E5A" w:rsidP="00C948D5">
            <w:pPr>
              <w:pStyle w:val="Nivel2"/>
            </w:pPr>
            <w:r w:rsidRPr="00D97E5A">
              <w:lastRenderedPageBreak/>
              <w:t>Visualizar as últimas cinco senhas atendidas no painel de chamada.</w:t>
            </w:r>
          </w:p>
        </w:tc>
      </w:tr>
      <w:tr w:rsidR="00D97E5A" w:rsidRPr="00D97E5A" w14:paraId="27197B7B"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D58342" w14:textId="77777777" w:rsidR="00D97E5A" w:rsidRPr="00D97E5A" w:rsidRDefault="00D97E5A" w:rsidP="00C948D5">
            <w:pPr>
              <w:pStyle w:val="Nivel2"/>
            </w:pPr>
            <w:r w:rsidRPr="00D97E5A">
              <w:t>Permitir que o sistema reset as senhas na virada do dia.</w:t>
            </w:r>
          </w:p>
        </w:tc>
      </w:tr>
      <w:tr w:rsidR="00D97E5A" w:rsidRPr="00D97E5A" w14:paraId="5F35C16C"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A2E4F1" w14:textId="77777777" w:rsidR="00D97E5A" w:rsidRPr="00D97E5A" w:rsidRDefault="00D97E5A" w:rsidP="00C948D5">
            <w:pPr>
              <w:pStyle w:val="Nivel2"/>
            </w:pPr>
            <w:r w:rsidRPr="00D97E5A">
              <w:t xml:space="preserve">Permitir que o sistema exiba no painel a senha chamada juntamente com o “Box” de atendimento do paciente. </w:t>
            </w:r>
          </w:p>
        </w:tc>
      </w:tr>
      <w:tr w:rsidR="00D97E5A" w:rsidRPr="00D97E5A" w14:paraId="37410EEF"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A3E34" w14:textId="77777777" w:rsidR="00D97E5A" w:rsidRPr="00D97E5A" w:rsidRDefault="00D97E5A" w:rsidP="00C948D5">
            <w:pPr>
              <w:pStyle w:val="Nivel2"/>
            </w:pPr>
            <w:r w:rsidRPr="00D97E5A">
              <w:t xml:space="preserve">Permitir que o sistema gerencie a chamada de senhas privilegiando os prioritários </w:t>
            </w:r>
          </w:p>
        </w:tc>
      </w:tr>
      <w:tr w:rsidR="00D97E5A" w:rsidRPr="00D97E5A" w14:paraId="0D04B344"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E6A996" w14:textId="77777777" w:rsidR="00D97E5A" w:rsidRPr="00D97E5A" w:rsidRDefault="00D97E5A" w:rsidP="00C948D5">
            <w:pPr>
              <w:pStyle w:val="Nivel2"/>
            </w:pPr>
            <w:r w:rsidRPr="00D97E5A">
              <w:t xml:space="preserve">Permitir que o sistema seja disponibilizado através de parametrização. </w:t>
            </w:r>
          </w:p>
        </w:tc>
      </w:tr>
      <w:tr w:rsidR="00D97E5A" w:rsidRPr="00D97E5A" w14:paraId="16815079"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5DEE08" w14:textId="77777777" w:rsidR="00D97E5A" w:rsidRPr="00D97E5A" w:rsidRDefault="00D97E5A" w:rsidP="00C948D5">
            <w:pPr>
              <w:pStyle w:val="Nivel2"/>
            </w:pPr>
            <w:r w:rsidRPr="00D97E5A">
              <w:t xml:space="preserve">Permitir a geração de senha através da leitura do cartão cidadão. </w:t>
            </w:r>
          </w:p>
        </w:tc>
      </w:tr>
      <w:tr w:rsidR="00D97E5A" w:rsidRPr="00D97E5A" w14:paraId="5BFCAB34"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8E1D5" w14:textId="77777777" w:rsidR="00D97E5A" w:rsidRPr="00D97E5A" w:rsidRDefault="00D97E5A" w:rsidP="00C948D5">
            <w:pPr>
              <w:pStyle w:val="Nivel2"/>
            </w:pPr>
            <w:r w:rsidRPr="00D97E5A">
              <w:t xml:space="preserve">Permitir rotina que possibilite configurar visualização de vídeo com extensão (*.WMV) no painel de chamada de senhas durante a espera do paciente. </w:t>
            </w:r>
          </w:p>
        </w:tc>
      </w:tr>
      <w:tr w:rsidR="00D97E5A" w:rsidRPr="00D97E5A" w14:paraId="5B7C24C6"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40C96E" w14:textId="77777777" w:rsidR="00D97E5A" w:rsidRPr="00D97E5A" w:rsidRDefault="00D97E5A" w:rsidP="00C948D5">
            <w:pPr>
              <w:pStyle w:val="Nivel2"/>
            </w:pPr>
            <w:r w:rsidRPr="00D97E5A">
              <w:t xml:space="preserve">Permitir a geração de senha de atendimento através da leitura da impressão digital </w:t>
            </w:r>
          </w:p>
        </w:tc>
      </w:tr>
      <w:tr w:rsidR="00D97E5A" w:rsidRPr="00D97E5A" w14:paraId="2523F5AA"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9BB963" w14:textId="77777777" w:rsidR="00D97E5A" w:rsidRPr="00D97E5A" w:rsidRDefault="00D97E5A" w:rsidP="00C948D5">
            <w:pPr>
              <w:pStyle w:val="Nivel2"/>
            </w:pPr>
            <w:r w:rsidRPr="00D97E5A">
              <w:t xml:space="preserve">Disponibilizar configuração que possibilite o painel da chamada de senha narrar o nome do paciente. </w:t>
            </w:r>
          </w:p>
        </w:tc>
      </w:tr>
      <w:tr w:rsidR="00D97E5A" w:rsidRPr="00D97E5A" w14:paraId="4910D287"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944768" w14:textId="77777777" w:rsidR="00D97E5A" w:rsidRPr="00D97E5A" w:rsidRDefault="00D97E5A" w:rsidP="00C948D5">
            <w:pPr>
              <w:pStyle w:val="Nivel2"/>
            </w:pPr>
            <w:r w:rsidRPr="00D97E5A">
              <w:t xml:space="preserve">Permite a emissão de Relatórios das senhas de atendimento tais como: </w:t>
            </w:r>
          </w:p>
          <w:p w14:paraId="26845A04" w14:textId="77777777" w:rsidR="00D97E5A" w:rsidRPr="00D97E5A" w:rsidRDefault="00D97E5A" w:rsidP="00C948D5">
            <w:pPr>
              <w:pStyle w:val="Nivel2"/>
            </w:pPr>
            <w:r w:rsidRPr="00D97E5A">
              <w:t xml:space="preserve">o Tempo entre tirar senha até ser chamado no painel da recepção; </w:t>
            </w:r>
          </w:p>
          <w:p w14:paraId="3E7E2165" w14:textId="77777777" w:rsidR="00D97E5A" w:rsidRPr="00D97E5A" w:rsidRDefault="00D97E5A" w:rsidP="00C948D5">
            <w:pPr>
              <w:pStyle w:val="Nivel2"/>
            </w:pPr>
            <w:r w:rsidRPr="00D97E5A">
              <w:t xml:space="preserve">o Tempo entre tirar senha até iniciar atendimento na recepção; </w:t>
            </w:r>
          </w:p>
          <w:p w14:paraId="07D406A6" w14:textId="77777777" w:rsidR="00D97E5A" w:rsidRPr="00D97E5A" w:rsidRDefault="00D97E5A" w:rsidP="00C948D5">
            <w:pPr>
              <w:pStyle w:val="Nivel2"/>
            </w:pPr>
            <w:r w:rsidRPr="00D97E5A">
              <w:t xml:space="preserve">o Tempo entre tirar a senha até salvar o atendimento na recepção; </w:t>
            </w:r>
          </w:p>
          <w:p w14:paraId="6C0FB172" w14:textId="77777777" w:rsidR="00D97E5A" w:rsidRPr="00D97E5A" w:rsidRDefault="00D97E5A" w:rsidP="00C948D5">
            <w:pPr>
              <w:pStyle w:val="Nivel2"/>
            </w:pPr>
            <w:r w:rsidRPr="00D97E5A">
              <w:t xml:space="preserve">o Tempo entre iniciou do atendimento até salvar o atendimento na recepção; </w:t>
            </w:r>
          </w:p>
          <w:p w14:paraId="31174386" w14:textId="77777777" w:rsidR="00D97E5A" w:rsidRPr="00D97E5A" w:rsidRDefault="00D97E5A" w:rsidP="00C948D5">
            <w:pPr>
              <w:pStyle w:val="Nivel2"/>
            </w:pPr>
            <w:r w:rsidRPr="00D97E5A">
              <w:t xml:space="preserve">o Tempo entre tirar senha até chamar no painel da pré-consulta; </w:t>
            </w:r>
          </w:p>
          <w:p w14:paraId="64862EBD" w14:textId="77777777" w:rsidR="00D97E5A" w:rsidRPr="00D97E5A" w:rsidRDefault="00D97E5A" w:rsidP="00C948D5">
            <w:pPr>
              <w:pStyle w:val="Nivel2"/>
            </w:pPr>
            <w:r w:rsidRPr="00D97E5A">
              <w:t xml:space="preserve">o Tempo entre tirar senha até iniciar o atendimento da pré-consulta; </w:t>
            </w:r>
          </w:p>
          <w:p w14:paraId="0ABBF84F" w14:textId="77777777" w:rsidR="00D97E5A" w:rsidRPr="00D97E5A" w:rsidRDefault="00D97E5A" w:rsidP="00C948D5">
            <w:pPr>
              <w:pStyle w:val="Nivel2"/>
            </w:pPr>
            <w:r w:rsidRPr="00D97E5A">
              <w:t xml:space="preserve">o Tempo entre tirar senha até salvar o atendimento da pré-consulta; </w:t>
            </w:r>
          </w:p>
          <w:p w14:paraId="68319489" w14:textId="77777777" w:rsidR="00D97E5A" w:rsidRPr="00D97E5A" w:rsidRDefault="00D97E5A" w:rsidP="00C948D5">
            <w:pPr>
              <w:pStyle w:val="Nivel2"/>
            </w:pPr>
            <w:r w:rsidRPr="00D97E5A">
              <w:t xml:space="preserve">o Tempo do atendimento da pré-consulta; </w:t>
            </w:r>
          </w:p>
          <w:p w14:paraId="511C418E" w14:textId="77777777" w:rsidR="00D97E5A" w:rsidRPr="00D97E5A" w:rsidRDefault="00D97E5A" w:rsidP="00C948D5">
            <w:pPr>
              <w:pStyle w:val="Nivel2"/>
            </w:pPr>
            <w:r w:rsidRPr="00D97E5A">
              <w:t xml:space="preserve">o Tempo entre tirar senha até chamar no painel da consulta médica; </w:t>
            </w:r>
          </w:p>
          <w:p w14:paraId="440BD31B" w14:textId="77777777" w:rsidR="00D97E5A" w:rsidRPr="00D97E5A" w:rsidRDefault="00D97E5A" w:rsidP="00C948D5">
            <w:pPr>
              <w:pStyle w:val="Nivel2"/>
            </w:pPr>
            <w:r w:rsidRPr="00D97E5A">
              <w:t xml:space="preserve">o Tempo entre tirar senha até iniciar o atendimento médico; </w:t>
            </w:r>
          </w:p>
          <w:p w14:paraId="14AE8994" w14:textId="77777777" w:rsidR="00D97E5A" w:rsidRPr="00D97E5A" w:rsidRDefault="00D97E5A" w:rsidP="00C948D5">
            <w:pPr>
              <w:pStyle w:val="Nivel2"/>
            </w:pPr>
            <w:r w:rsidRPr="00D97E5A">
              <w:t xml:space="preserve">o Tempo entre tirar senha até salvar o atendimento da consulta médica; </w:t>
            </w:r>
          </w:p>
          <w:p w14:paraId="06E0B348" w14:textId="77777777" w:rsidR="00D97E5A" w:rsidRPr="00D97E5A" w:rsidRDefault="00D97E5A" w:rsidP="00C948D5">
            <w:pPr>
              <w:pStyle w:val="Nivel2"/>
            </w:pPr>
            <w:r w:rsidRPr="00D97E5A">
              <w:t xml:space="preserve">o Tempo do atendimento da consulta médica; </w:t>
            </w:r>
          </w:p>
          <w:p w14:paraId="754A93B1" w14:textId="77777777" w:rsidR="00D97E5A" w:rsidRPr="00D97E5A" w:rsidRDefault="00D97E5A" w:rsidP="00C948D5">
            <w:pPr>
              <w:pStyle w:val="Nivel2"/>
            </w:pPr>
            <w:r w:rsidRPr="00D97E5A">
              <w:t xml:space="preserve">o Tempo entre tirar senha até a saída do paciente da unidade. </w:t>
            </w:r>
          </w:p>
        </w:tc>
      </w:tr>
      <w:tr w:rsidR="00D97E5A" w:rsidRPr="00D97E5A" w14:paraId="58B43B64"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696E2B" w14:textId="77777777" w:rsidR="00D97E5A" w:rsidRPr="00D97E5A" w:rsidRDefault="00D97E5A" w:rsidP="00C948D5">
            <w:pPr>
              <w:pStyle w:val="Nivel2"/>
            </w:pPr>
            <w:r w:rsidRPr="00D97E5A">
              <w:t>Possuir rotina para o controle de acesso e solução de identificação do paciente,</w:t>
            </w:r>
            <w:r w:rsidR="008847CC">
              <w:t xml:space="preserve"> através de um terminal de auto-</w:t>
            </w:r>
            <w:r w:rsidRPr="00D97E5A">
              <w:t>atendimento (</w:t>
            </w:r>
            <w:r w:rsidRPr="00D97E5A">
              <w:rPr>
                <w:b/>
              </w:rPr>
              <w:t>TOTEM</w:t>
            </w:r>
            <w:r w:rsidRPr="00D97E5A">
              <w:t xml:space="preserve">), com recurso de </w:t>
            </w:r>
            <w:r w:rsidRPr="00D97E5A">
              <w:rPr>
                <w:b/>
              </w:rPr>
              <w:t>reconhecimento facial</w:t>
            </w:r>
            <w:r w:rsidRPr="00D97E5A">
              <w:t>.</w:t>
            </w:r>
          </w:p>
        </w:tc>
      </w:tr>
      <w:tr w:rsidR="00D97E5A" w:rsidRPr="00D97E5A" w14:paraId="50728F61"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74804" w14:textId="77777777" w:rsidR="00D97E5A" w:rsidRPr="00D97E5A" w:rsidRDefault="00D97E5A" w:rsidP="00C948D5">
            <w:pPr>
              <w:pStyle w:val="Nivel2"/>
            </w:pPr>
            <w:r w:rsidRPr="00D97E5A">
              <w:t>Permitir o cadastro via recepcionista com captura de foto(s) para o sistema de reconhecimento facial.</w:t>
            </w:r>
          </w:p>
        </w:tc>
      </w:tr>
      <w:tr w:rsidR="00D97E5A" w:rsidRPr="00D97E5A" w14:paraId="72B01524"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F3527B" w14:textId="77777777" w:rsidR="00D97E5A" w:rsidRPr="00D97E5A" w:rsidRDefault="00D97E5A" w:rsidP="00C948D5">
            <w:pPr>
              <w:pStyle w:val="Nivel2"/>
            </w:pPr>
            <w:r w:rsidRPr="00D97E5A">
              <w:t>Permitir que o paciente faça seu cadastro antecipado via aplicativo para o reconhecimento facial.</w:t>
            </w:r>
          </w:p>
        </w:tc>
      </w:tr>
      <w:tr w:rsidR="00D97E5A" w:rsidRPr="00D97E5A" w14:paraId="635A8055"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280BD3" w14:textId="77777777" w:rsidR="00D97E5A" w:rsidRPr="00D97E5A" w:rsidRDefault="008847CC" w:rsidP="00C948D5">
            <w:pPr>
              <w:pStyle w:val="Nivel2"/>
            </w:pPr>
            <w:r>
              <w:t>Permitir que o paciente seje</w:t>
            </w:r>
            <w:r w:rsidR="00D97E5A" w:rsidRPr="00D97E5A">
              <w:t xml:space="preserve"> automaticamente identificado via sistema de reconhecimento facial, medição de temperatura e uso de máscara através do TOTEM na entrada da unidade, diminuindo assim o tempo de atendimento.</w:t>
            </w:r>
          </w:p>
        </w:tc>
      </w:tr>
      <w:tr w:rsidR="00D97E5A" w:rsidRPr="00D97E5A" w14:paraId="138B33E8" w14:textId="77777777" w:rsidTr="00DF1A84">
        <w:trPr>
          <w:trHeight w:val="1"/>
          <w:jc w:val="center"/>
        </w:trPr>
        <w:tc>
          <w:tcPr>
            <w:tcW w:w="88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FA1F30" w14:textId="77777777" w:rsidR="00D97E5A" w:rsidRPr="00D97E5A" w:rsidRDefault="00D97E5A" w:rsidP="00C948D5">
            <w:pPr>
              <w:pStyle w:val="Nivel2"/>
            </w:pPr>
            <w:r w:rsidRPr="00D97E5A">
              <w:t>Totem de Satisfação ao cliente</w:t>
            </w:r>
          </w:p>
        </w:tc>
      </w:tr>
    </w:tbl>
    <w:p w14:paraId="5E52F8FC" w14:textId="77777777" w:rsidR="00D97E5A" w:rsidRPr="00D97E5A" w:rsidRDefault="00D97E5A" w:rsidP="00C948D5">
      <w:pPr>
        <w:pStyle w:val="Nivel2"/>
      </w:pPr>
    </w:p>
    <w:p w14:paraId="3026D41C" w14:textId="77777777" w:rsidR="00D97E5A" w:rsidRPr="00D97E5A" w:rsidRDefault="00D97E5A" w:rsidP="00C948D5">
      <w:pPr>
        <w:pStyle w:val="Nivel2"/>
      </w:pPr>
    </w:p>
    <w:p w14:paraId="5CA3F39D" w14:textId="77777777" w:rsidR="00D97E5A" w:rsidRPr="008847CC" w:rsidRDefault="00D97E5A" w:rsidP="008B4245">
      <w:pPr>
        <w:pStyle w:val="Nivel2"/>
        <w:numPr>
          <w:ilvl w:val="0"/>
          <w:numId w:val="24"/>
        </w:numPr>
        <w:rPr>
          <w:b/>
        </w:rPr>
      </w:pPr>
      <w:r w:rsidRPr="008847CC">
        <w:rPr>
          <w:b/>
        </w:rPr>
        <w:t>ENVIO AUTOMÁTICO DE TORPEDO PARA PACIENTES - SMS</w:t>
      </w:r>
    </w:p>
    <w:p w14:paraId="18C5A5C7"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466226CF"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7591AA" w14:textId="77777777" w:rsidR="00D97E5A" w:rsidRPr="00D97E5A" w:rsidRDefault="00D97E5A" w:rsidP="00C948D5">
            <w:pPr>
              <w:pStyle w:val="Nivel2"/>
            </w:pPr>
            <w:r w:rsidRPr="00D97E5A">
              <w:t>Descrição</w:t>
            </w:r>
          </w:p>
        </w:tc>
      </w:tr>
      <w:tr w:rsidR="00D97E5A" w:rsidRPr="00D97E5A" w14:paraId="6ED11194"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77BD5F" w14:textId="77777777" w:rsidR="00D97E5A" w:rsidRPr="00D97E5A" w:rsidRDefault="00D97E5A" w:rsidP="00C948D5">
            <w:pPr>
              <w:pStyle w:val="Nivel2"/>
            </w:pPr>
            <w:r w:rsidRPr="00D97E5A">
              <w:t xml:space="preserve">O sistema deverá enviar torpedos (SMS) automaticamente para os pacientes: </w:t>
            </w:r>
          </w:p>
          <w:p w14:paraId="12A8CE1D" w14:textId="77777777" w:rsidR="00D97E5A" w:rsidRPr="00D97E5A" w:rsidRDefault="008847CC" w:rsidP="00C948D5">
            <w:pPr>
              <w:pStyle w:val="Nivel2"/>
            </w:pPr>
            <w:r>
              <w:t>-</w:t>
            </w:r>
            <w:r w:rsidR="00D97E5A" w:rsidRPr="00D97E5A">
              <w:t xml:space="preserve"> Quando do atendimento de uma solicitação do complexo de regulação com as seguintes informações: </w:t>
            </w:r>
          </w:p>
          <w:p w14:paraId="70F7F7E3" w14:textId="77777777" w:rsidR="00D97E5A" w:rsidRPr="00D97E5A" w:rsidRDefault="00D97E5A" w:rsidP="00C948D5">
            <w:pPr>
              <w:pStyle w:val="Nivel2"/>
            </w:pPr>
            <w:r w:rsidRPr="00D97E5A">
              <w:t>o Nome do paciente;</w:t>
            </w:r>
          </w:p>
          <w:p w14:paraId="73EDB8FF" w14:textId="77777777" w:rsidR="00D97E5A" w:rsidRPr="00D97E5A" w:rsidRDefault="00D97E5A" w:rsidP="00C948D5">
            <w:pPr>
              <w:pStyle w:val="Nivel2"/>
            </w:pPr>
            <w:r w:rsidRPr="00D97E5A">
              <w:lastRenderedPageBreak/>
              <w:t>o Descrição da ação reguladora;</w:t>
            </w:r>
          </w:p>
          <w:p w14:paraId="01DF0075" w14:textId="77777777" w:rsidR="00D97E5A" w:rsidRPr="00D97E5A" w:rsidRDefault="00D97E5A" w:rsidP="00C948D5">
            <w:pPr>
              <w:pStyle w:val="Nivel2"/>
            </w:pPr>
            <w:r w:rsidRPr="00D97E5A">
              <w:t>o Descrição do procedimento;</w:t>
            </w:r>
          </w:p>
          <w:p w14:paraId="632138AE" w14:textId="77777777" w:rsidR="00D97E5A" w:rsidRPr="00D97E5A" w:rsidRDefault="00D97E5A" w:rsidP="00C948D5">
            <w:pPr>
              <w:pStyle w:val="Nivel2"/>
            </w:pPr>
            <w:r w:rsidRPr="00D97E5A">
              <w:t>o Nome do profissional solicitante;</w:t>
            </w:r>
          </w:p>
          <w:p w14:paraId="0C88638D" w14:textId="77777777" w:rsidR="00D97E5A" w:rsidRPr="00D97E5A" w:rsidRDefault="00D97E5A" w:rsidP="00C948D5">
            <w:pPr>
              <w:pStyle w:val="Nivel2"/>
            </w:pPr>
            <w:r w:rsidRPr="00D97E5A">
              <w:t>o Data e hora que foi marcado a solicitação;</w:t>
            </w:r>
          </w:p>
          <w:p w14:paraId="675FD7C3" w14:textId="77777777" w:rsidR="00D97E5A" w:rsidRPr="00D97E5A" w:rsidRDefault="00D97E5A" w:rsidP="00C948D5">
            <w:pPr>
              <w:pStyle w:val="Nivel2"/>
            </w:pPr>
            <w:r w:rsidRPr="00D97E5A">
              <w:t>o Endereço do local que foi marcado a solicitação.</w:t>
            </w:r>
          </w:p>
          <w:p w14:paraId="62E52EE0" w14:textId="77777777" w:rsidR="00D97E5A" w:rsidRPr="00D97E5A" w:rsidRDefault="00D97E5A" w:rsidP="00C948D5">
            <w:pPr>
              <w:pStyle w:val="Nivel2"/>
            </w:pPr>
          </w:p>
          <w:p w14:paraId="0D443BD1" w14:textId="77777777" w:rsidR="00D97E5A" w:rsidRPr="00D97E5A" w:rsidRDefault="008847CC" w:rsidP="00C948D5">
            <w:pPr>
              <w:pStyle w:val="Nivel2"/>
            </w:pPr>
            <w:r>
              <w:t xml:space="preserve">- </w:t>
            </w:r>
            <w:r w:rsidR="00D97E5A" w:rsidRPr="00D97E5A">
              <w:t xml:space="preserve">Com viagens marcadas na Agenda de Viagens com (X) dias de antecedência com as seguintes informações: </w:t>
            </w:r>
          </w:p>
          <w:p w14:paraId="0DB77EBF" w14:textId="77777777" w:rsidR="00D97E5A" w:rsidRPr="00D97E5A" w:rsidRDefault="00D97E5A" w:rsidP="00C948D5">
            <w:pPr>
              <w:pStyle w:val="Nivel2"/>
            </w:pPr>
            <w:r w:rsidRPr="00D97E5A">
              <w:t>o Nome do paciente;</w:t>
            </w:r>
          </w:p>
          <w:p w14:paraId="5386133E" w14:textId="77777777" w:rsidR="00D97E5A" w:rsidRPr="00D97E5A" w:rsidRDefault="00D97E5A" w:rsidP="00C948D5">
            <w:pPr>
              <w:pStyle w:val="Nivel2"/>
            </w:pPr>
            <w:r w:rsidRPr="00D97E5A">
              <w:t>o Dia, hora e local de embarque do paciente;</w:t>
            </w:r>
          </w:p>
          <w:p w14:paraId="599D11A8" w14:textId="77777777" w:rsidR="00D97E5A" w:rsidRPr="00D97E5A" w:rsidRDefault="00D97E5A" w:rsidP="00C948D5">
            <w:pPr>
              <w:pStyle w:val="Nivel2"/>
            </w:pPr>
            <w:r w:rsidRPr="00D97E5A">
              <w:t xml:space="preserve">o </w:t>
            </w:r>
            <w:r w:rsidR="008847CC">
              <w:t>D</w:t>
            </w:r>
            <w:r w:rsidRPr="00D97E5A">
              <w:t>ia, hora e local do atendimento no destino.</w:t>
            </w:r>
          </w:p>
          <w:p w14:paraId="79BB3597" w14:textId="77777777" w:rsidR="00D97E5A" w:rsidRPr="00D97E5A" w:rsidRDefault="00D97E5A" w:rsidP="00C948D5">
            <w:pPr>
              <w:pStyle w:val="Nivel2"/>
            </w:pPr>
          </w:p>
          <w:p w14:paraId="1E03E0B6" w14:textId="77777777" w:rsidR="00D97E5A" w:rsidRPr="00D97E5A" w:rsidRDefault="008847CC" w:rsidP="00C948D5">
            <w:pPr>
              <w:pStyle w:val="Nivel2"/>
            </w:pPr>
            <w:r>
              <w:t xml:space="preserve">- </w:t>
            </w:r>
            <w:r w:rsidR="00D97E5A" w:rsidRPr="00D97E5A">
              <w:t xml:space="preserve">Com exames agendados com (X) dias de antecedência com no mínimo as seguintes informações: </w:t>
            </w:r>
          </w:p>
          <w:p w14:paraId="15D06D87" w14:textId="77777777" w:rsidR="00D97E5A" w:rsidRPr="00D97E5A" w:rsidRDefault="00D97E5A" w:rsidP="00C948D5">
            <w:pPr>
              <w:pStyle w:val="Nivel2"/>
            </w:pPr>
            <w:r w:rsidRPr="00D97E5A">
              <w:t>o Nome do paciente;</w:t>
            </w:r>
          </w:p>
          <w:p w14:paraId="78068B7D" w14:textId="77777777" w:rsidR="00D97E5A" w:rsidRPr="00D97E5A" w:rsidRDefault="00D97E5A" w:rsidP="00C948D5">
            <w:pPr>
              <w:pStyle w:val="Nivel2"/>
            </w:pPr>
            <w:r w:rsidRPr="00D97E5A">
              <w:t>o Data, hora e local de coleta de material para exame;</w:t>
            </w:r>
          </w:p>
          <w:p w14:paraId="2E222423" w14:textId="77777777" w:rsidR="00D97E5A" w:rsidRPr="00D97E5A" w:rsidRDefault="00D97E5A" w:rsidP="00C948D5">
            <w:pPr>
              <w:pStyle w:val="Nivel2"/>
            </w:pPr>
            <w:r w:rsidRPr="00D97E5A">
              <w:t>o Descrição do exame.</w:t>
            </w:r>
          </w:p>
        </w:tc>
      </w:tr>
      <w:tr w:rsidR="00D97E5A" w:rsidRPr="00D97E5A" w14:paraId="36E275E1"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9C43D0" w14:textId="77777777" w:rsidR="00D97E5A" w:rsidRPr="00D97E5A" w:rsidRDefault="00D97E5A" w:rsidP="00C948D5">
            <w:pPr>
              <w:pStyle w:val="Nivel2"/>
            </w:pPr>
            <w:r w:rsidRPr="00D97E5A">
              <w:lastRenderedPageBreak/>
              <w:t xml:space="preserve">Consultas marcadas na Agenda de Consultas com (X) dias de antecedência </w:t>
            </w:r>
          </w:p>
        </w:tc>
      </w:tr>
      <w:tr w:rsidR="00D97E5A" w:rsidRPr="00D97E5A" w14:paraId="7524C791"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1011F" w14:textId="77777777" w:rsidR="00D97E5A" w:rsidRPr="00D97E5A" w:rsidRDefault="00D97E5A" w:rsidP="00C948D5">
            <w:pPr>
              <w:pStyle w:val="Nivel2"/>
            </w:pPr>
            <w:r w:rsidRPr="00D97E5A">
              <w:t xml:space="preserve">Consultas marcadas na Agenda da PPI com (X) dias de antecedência </w:t>
            </w:r>
          </w:p>
        </w:tc>
      </w:tr>
      <w:tr w:rsidR="00D97E5A" w:rsidRPr="00D97E5A" w14:paraId="384D393F"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09068E" w14:textId="77777777" w:rsidR="00D97E5A" w:rsidRPr="00D97E5A" w:rsidRDefault="00D97E5A" w:rsidP="00C948D5">
            <w:pPr>
              <w:pStyle w:val="Nivel2"/>
            </w:pPr>
            <w:r w:rsidRPr="00D97E5A">
              <w:t xml:space="preserve">Exames agendados na Agenda da PPI com (X) dias de antecedência; </w:t>
            </w:r>
          </w:p>
        </w:tc>
      </w:tr>
      <w:tr w:rsidR="00D97E5A" w:rsidRPr="00D97E5A" w14:paraId="0013F2D3"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9A008E" w14:textId="77777777" w:rsidR="00D97E5A" w:rsidRPr="00D97E5A" w:rsidRDefault="00D97E5A" w:rsidP="00C948D5">
            <w:pPr>
              <w:pStyle w:val="Nivel2"/>
            </w:pPr>
            <w:r w:rsidRPr="00D97E5A">
              <w:t xml:space="preserve">Exames agendados na Agenda de Exames com (X) dias de antecedência; </w:t>
            </w:r>
          </w:p>
        </w:tc>
      </w:tr>
      <w:tr w:rsidR="00D97E5A" w:rsidRPr="00D97E5A" w14:paraId="648DFC76"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5734B7" w14:textId="77777777" w:rsidR="00D97E5A" w:rsidRPr="00D97E5A" w:rsidRDefault="00D97E5A" w:rsidP="00C948D5">
            <w:pPr>
              <w:pStyle w:val="Nivel2"/>
            </w:pPr>
            <w:r w:rsidRPr="00D97E5A">
              <w:t xml:space="preserve">Vacinas atrasadas com (X) dias de atraso </w:t>
            </w:r>
          </w:p>
        </w:tc>
      </w:tr>
      <w:tr w:rsidR="00D97E5A" w:rsidRPr="00D97E5A" w14:paraId="4D970C95"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1B3A44" w14:textId="77777777" w:rsidR="00D97E5A" w:rsidRPr="00D97E5A" w:rsidRDefault="00D97E5A" w:rsidP="00C948D5">
            <w:pPr>
              <w:pStyle w:val="Nivel2"/>
            </w:pPr>
            <w:r w:rsidRPr="00D97E5A">
              <w:t xml:space="preserve">Resultado de exames disponíveis para retirada; </w:t>
            </w:r>
          </w:p>
        </w:tc>
      </w:tr>
      <w:tr w:rsidR="00D97E5A" w:rsidRPr="00D97E5A" w14:paraId="13AB7A4D"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CA8DB7" w14:textId="77777777" w:rsidR="00D97E5A" w:rsidRPr="00D97E5A" w:rsidRDefault="00D97E5A" w:rsidP="00C948D5">
            <w:pPr>
              <w:pStyle w:val="Nivel2"/>
            </w:pPr>
            <w:r w:rsidRPr="00D97E5A">
              <w:t xml:space="preserve">Cartão do cidadão disponível para retirada </w:t>
            </w:r>
          </w:p>
        </w:tc>
      </w:tr>
      <w:tr w:rsidR="00D97E5A" w:rsidRPr="00D97E5A" w14:paraId="203B5796"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7FA720" w14:textId="77777777" w:rsidR="00D97E5A" w:rsidRPr="00D97E5A" w:rsidRDefault="00D97E5A" w:rsidP="00C948D5">
            <w:pPr>
              <w:pStyle w:val="Nivel2"/>
            </w:pPr>
            <w:r w:rsidRPr="00D97E5A">
              <w:t xml:space="preserve">Medicamentos disponíveis em processo judicial disponível para retirada. </w:t>
            </w:r>
          </w:p>
        </w:tc>
      </w:tr>
      <w:tr w:rsidR="00D97E5A" w:rsidRPr="00D97E5A" w14:paraId="36B8E0EC"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9BCA9E" w14:textId="77777777" w:rsidR="00D97E5A" w:rsidRPr="00D97E5A" w:rsidRDefault="00D97E5A" w:rsidP="00C948D5">
            <w:pPr>
              <w:pStyle w:val="Nivel2"/>
            </w:pPr>
            <w:r w:rsidRPr="00D97E5A">
              <w:t xml:space="preserve">Além do torpedo para os pacientes enquadrados nas configurações acima, o sistema deverá enviar uma mensagem de confirmação para no mínimo três celulares de pré cadastrados; </w:t>
            </w:r>
          </w:p>
        </w:tc>
      </w:tr>
      <w:tr w:rsidR="00D97E5A" w:rsidRPr="00D97E5A" w14:paraId="3630CCE8"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99892F" w14:textId="77777777" w:rsidR="00D97E5A" w:rsidRPr="00D97E5A" w:rsidRDefault="00D97E5A" w:rsidP="00C948D5">
            <w:pPr>
              <w:pStyle w:val="Nivel2"/>
            </w:pPr>
            <w:r w:rsidRPr="00D97E5A">
              <w:t xml:space="preserve">Permitir a escolha do modelo de mensagem pré-cadastrada; </w:t>
            </w:r>
          </w:p>
        </w:tc>
      </w:tr>
      <w:tr w:rsidR="00D97E5A" w:rsidRPr="00D97E5A" w14:paraId="518AA248" w14:textId="77777777" w:rsidTr="00DF1A84">
        <w:trPr>
          <w:trHeight w:val="1"/>
          <w:jc w:val="center"/>
        </w:trPr>
        <w:tc>
          <w:tcPr>
            <w:tcW w:w="90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31AB70" w14:textId="77777777" w:rsidR="00D97E5A" w:rsidRPr="00D97E5A" w:rsidRDefault="00D97E5A" w:rsidP="00C948D5">
            <w:pPr>
              <w:pStyle w:val="Nivel2"/>
            </w:pPr>
            <w:r w:rsidRPr="00D97E5A">
              <w:t xml:space="preserve">Permitir salvar a configuração efetuada para uma ou mais unidade disponível </w:t>
            </w:r>
          </w:p>
        </w:tc>
      </w:tr>
    </w:tbl>
    <w:p w14:paraId="4E807FA5" w14:textId="77777777" w:rsidR="00D97E5A" w:rsidRPr="00D97E5A" w:rsidRDefault="00D97E5A" w:rsidP="00C948D5">
      <w:pPr>
        <w:pStyle w:val="Nivel2"/>
      </w:pPr>
    </w:p>
    <w:p w14:paraId="32ADAE77" w14:textId="77777777" w:rsidR="00D97E5A" w:rsidRPr="00D97E5A" w:rsidRDefault="00D97E5A" w:rsidP="00C948D5">
      <w:pPr>
        <w:pStyle w:val="Nivel2"/>
      </w:pPr>
    </w:p>
    <w:p w14:paraId="4C0AD6AF" w14:textId="77777777" w:rsidR="00D97E5A" w:rsidRPr="003061FE" w:rsidRDefault="00D97E5A" w:rsidP="008B4245">
      <w:pPr>
        <w:pStyle w:val="Nivel2"/>
        <w:numPr>
          <w:ilvl w:val="0"/>
          <w:numId w:val="23"/>
        </w:numPr>
        <w:rPr>
          <w:b/>
        </w:rPr>
      </w:pPr>
      <w:r w:rsidRPr="003061FE">
        <w:rPr>
          <w:b/>
        </w:rPr>
        <w:t>GEORREFERENCIAMENTO</w:t>
      </w:r>
    </w:p>
    <w:p w14:paraId="56DACE0A"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01F39E06"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1F4700" w14:textId="77777777" w:rsidR="00D97E5A" w:rsidRPr="00D97E5A" w:rsidRDefault="00D97E5A" w:rsidP="00C948D5">
            <w:pPr>
              <w:pStyle w:val="Nivel2"/>
            </w:pPr>
            <w:r w:rsidRPr="00D97E5A">
              <w:t>Descrição</w:t>
            </w:r>
          </w:p>
        </w:tc>
      </w:tr>
      <w:tr w:rsidR="00D97E5A" w:rsidRPr="00D97E5A" w14:paraId="3B3510A3"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02098B" w14:textId="77777777" w:rsidR="00D97E5A" w:rsidRPr="00D97E5A" w:rsidRDefault="00D97E5A" w:rsidP="00C948D5">
            <w:pPr>
              <w:pStyle w:val="Nivel2"/>
            </w:pPr>
            <w:r w:rsidRPr="00D97E5A">
              <w:t>Possuir rotina para importar as coordenadas, latitude e longitude, de um domicilio</w:t>
            </w:r>
          </w:p>
        </w:tc>
      </w:tr>
      <w:tr w:rsidR="00D97E5A" w:rsidRPr="00D97E5A" w14:paraId="16392CD1"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CC006C" w14:textId="77777777" w:rsidR="00D97E5A" w:rsidRPr="00D97E5A" w:rsidRDefault="00D97E5A" w:rsidP="00C948D5">
            <w:pPr>
              <w:pStyle w:val="Nivel2"/>
            </w:pPr>
            <w:r w:rsidRPr="00D97E5A">
              <w:t xml:space="preserve">Possuir rotina para georreferenciar um domicilio; </w:t>
            </w:r>
          </w:p>
        </w:tc>
      </w:tr>
      <w:tr w:rsidR="00D97E5A" w:rsidRPr="00D97E5A" w14:paraId="01B001A4"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7911E3" w14:textId="77777777" w:rsidR="00D97E5A" w:rsidRPr="00D97E5A" w:rsidRDefault="00D97E5A" w:rsidP="00C948D5">
            <w:pPr>
              <w:pStyle w:val="Nivel2"/>
            </w:pPr>
            <w:r w:rsidRPr="00D97E5A">
              <w:t xml:space="preserve">Possuir uma rotina para georreferenciar os domicílios, que possuem pacientes com atendimento numa determinada unidade de saúde em um período; </w:t>
            </w:r>
          </w:p>
        </w:tc>
      </w:tr>
      <w:tr w:rsidR="00D97E5A" w:rsidRPr="00D97E5A" w14:paraId="051CA73A"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BB1B1" w14:textId="77777777" w:rsidR="00D97E5A" w:rsidRPr="00D97E5A" w:rsidRDefault="00D97E5A" w:rsidP="00C948D5">
            <w:pPr>
              <w:pStyle w:val="Nivel2"/>
            </w:pPr>
            <w:r w:rsidRPr="00D97E5A">
              <w:t xml:space="preserve">Possuir uma rotina para georreferenciar os domicílios que recebem visita domiciliar dos agentes comunitários de saúde em um período </w:t>
            </w:r>
          </w:p>
        </w:tc>
      </w:tr>
      <w:tr w:rsidR="00D97E5A" w:rsidRPr="00D97E5A" w14:paraId="62BFDD12"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4810F8" w14:textId="77777777" w:rsidR="00D97E5A" w:rsidRPr="00D97E5A" w:rsidRDefault="00D97E5A" w:rsidP="00C948D5">
            <w:pPr>
              <w:pStyle w:val="Nivel2"/>
            </w:pPr>
            <w:r w:rsidRPr="00D97E5A">
              <w:t xml:space="preserve">Possuir uma rotina para georreferenciar os domicílios que recebem atendimento domiciliar (ficha do e-sus) em um período; </w:t>
            </w:r>
          </w:p>
        </w:tc>
      </w:tr>
      <w:tr w:rsidR="00D97E5A" w:rsidRPr="00D97E5A" w14:paraId="55C8DD30"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90F9B7" w14:textId="77777777" w:rsidR="00D97E5A" w:rsidRPr="00D97E5A" w:rsidRDefault="00D97E5A" w:rsidP="00C948D5">
            <w:pPr>
              <w:pStyle w:val="Nivel2"/>
            </w:pPr>
            <w:r w:rsidRPr="00D97E5A">
              <w:t xml:space="preserve">Possuir uma rotina para georreferenciar os domicílios que possuem pacientes que recebem atendimento individual (ficha do e-sus) em um período; </w:t>
            </w:r>
          </w:p>
        </w:tc>
      </w:tr>
      <w:tr w:rsidR="00D97E5A" w:rsidRPr="00D97E5A" w14:paraId="733F00B4"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A5015" w14:textId="77777777" w:rsidR="00D97E5A" w:rsidRPr="00D97E5A" w:rsidRDefault="00D97E5A" w:rsidP="00C948D5">
            <w:pPr>
              <w:pStyle w:val="Nivel2"/>
            </w:pPr>
            <w:r w:rsidRPr="00D97E5A">
              <w:lastRenderedPageBreak/>
              <w:t xml:space="preserve">Possuir uma rotina para georreferenciar os domicílios que possuem pacientes que recebem atendimento odontológico (ficha do e-sus) em um período; </w:t>
            </w:r>
          </w:p>
        </w:tc>
      </w:tr>
      <w:tr w:rsidR="00D97E5A" w:rsidRPr="00D97E5A" w14:paraId="671BCDB4"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0AF9BE" w14:textId="77777777" w:rsidR="00D97E5A" w:rsidRPr="00D97E5A" w:rsidRDefault="00D97E5A" w:rsidP="00C948D5">
            <w:pPr>
              <w:pStyle w:val="Nivel2"/>
            </w:pPr>
            <w:r w:rsidRPr="00D97E5A">
              <w:t xml:space="preserve">Possuir uma rotina para georreferenciar os domicílios que possuem pacientes que recebem avaliação de elegibilidade e admissão (ficha do e-sus)em um período; </w:t>
            </w:r>
          </w:p>
        </w:tc>
      </w:tr>
      <w:tr w:rsidR="00D97E5A" w:rsidRPr="00D97E5A" w14:paraId="5589E5DD"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AF70DF" w14:textId="77777777" w:rsidR="00D97E5A" w:rsidRPr="00D97E5A" w:rsidRDefault="00D97E5A" w:rsidP="00C948D5">
            <w:pPr>
              <w:pStyle w:val="Nivel2"/>
            </w:pPr>
            <w:r w:rsidRPr="00D97E5A">
              <w:t xml:space="preserve">Possuir uma rotina para georreferenciar os domicílios que possuem pacientes que recebem marcadores de consumo alimentar (ficha do e-sus) em um período; </w:t>
            </w:r>
          </w:p>
        </w:tc>
      </w:tr>
      <w:tr w:rsidR="00D97E5A" w:rsidRPr="00D97E5A" w14:paraId="228E03E8"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443ABC" w14:textId="77777777" w:rsidR="00D97E5A" w:rsidRPr="00D97E5A" w:rsidRDefault="00D97E5A" w:rsidP="00C948D5">
            <w:pPr>
              <w:pStyle w:val="Nivel2"/>
            </w:pPr>
            <w:r w:rsidRPr="00D97E5A">
              <w:t xml:space="preserve">Possuir uma rotina para georreferenciar os domicílios que possuem pacientes com ficha domiciliar cadastradas (ficha do e-sus)em um período </w:t>
            </w:r>
          </w:p>
        </w:tc>
      </w:tr>
      <w:tr w:rsidR="00D97E5A" w:rsidRPr="00D97E5A" w14:paraId="4210A8E0"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38AB4E" w14:textId="77777777" w:rsidR="00D97E5A" w:rsidRPr="00D97E5A" w:rsidRDefault="00D97E5A" w:rsidP="00C948D5">
            <w:pPr>
              <w:pStyle w:val="Nivel2"/>
            </w:pPr>
            <w:r w:rsidRPr="00D97E5A">
              <w:t xml:space="preserve">Possuir uma rotina para georreferenciar os domicílios que possuem pacientes com ficha individual cadastradas (ficha do e-sus) em um período </w:t>
            </w:r>
          </w:p>
        </w:tc>
      </w:tr>
      <w:tr w:rsidR="00D97E5A" w:rsidRPr="00D97E5A" w14:paraId="6248F2A4"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2B758A" w14:textId="77777777" w:rsidR="00D97E5A" w:rsidRPr="00D97E5A" w:rsidRDefault="00D97E5A" w:rsidP="00C948D5">
            <w:pPr>
              <w:pStyle w:val="Nivel2"/>
            </w:pPr>
            <w:r w:rsidRPr="00D97E5A">
              <w:t xml:space="preserve">Possuir uma rotina para georreferenciar os domicílios que possuem pacientes que tiveram atendimento médico num determinado período; </w:t>
            </w:r>
          </w:p>
        </w:tc>
      </w:tr>
      <w:tr w:rsidR="00D97E5A" w:rsidRPr="00D97E5A" w14:paraId="1D9C29F6" w14:textId="77777777" w:rsidTr="00DF1A84">
        <w:trPr>
          <w:trHeight w:val="1"/>
          <w:jc w:val="center"/>
        </w:trPr>
        <w:tc>
          <w:tcPr>
            <w:tcW w:w="90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9170AC" w14:textId="77777777" w:rsidR="00D97E5A" w:rsidRPr="00D97E5A" w:rsidRDefault="00D97E5A" w:rsidP="00C948D5">
            <w:pPr>
              <w:pStyle w:val="Nivel2"/>
            </w:pPr>
            <w:r w:rsidRPr="00D97E5A">
              <w:t xml:space="preserve">Possuir uma rotina para georreferenciar dos domicílios que possuem pacientes com determinado CID num determinado período. </w:t>
            </w:r>
          </w:p>
        </w:tc>
      </w:tr>
    </w:tbl>
    <w:p w14:paraId="0B02940B" w14:textId="77777777" w:rsidR="00D97E5A" w:rsidRPr="00D97E5A" w:rsidRDefault="00D97E5A" w:rsidP="00C948D5">
      <w:pPr>
        <w:pStyle w:val="Nivel2"/>
      </w:pPr>
    </w:p>
    <w:p w14:paraId="7CF61D05" w14:textId="77777777" w:rsidR="00D97E5A" w:rsidRPr="00D97E5A" w:rsidRDefault="00D97E5A" w:rsidP="00C948D5">
      <w:pPr>
        <w:pStyle w:val="Nivel2"/>
      </w:pPr>
    </w:p>
    <w:p w14:paraId="08C43D69" w14:textId="77777777" w:rsidR="00D97E5A" w:rsidRPr="002A1163" w:rsidRDefault="00D97E5A" w:rsidP="008B4245">
      <w:pPr>
        <w:pStyle w:val="Nivel2"/>
        <w:numPr>
          <w:ilvl w:val="0"/>
          <w:numId w:val="22"/>
        </w:numPr>
        <w:rPr>
          <w:b/>
        </w:rPr>
      </w:pPr>
      <w:r w:rsidRPr="002A1163">
        <w:rPr>
          <w:b/>
        </w:rPr>
        <w:t>RELATÓRIOS BI (BUSINESS INTELLIGENCE)</w:t>
      </w:r>
    </w:p>
    <w:p w14:paraId="6B748A88"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46F9016B"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F375BF" w14:textId="77777777" w:rsidR="00D97E5A" w:rsidRPr="00D97E5A" w:rsidRDefault="00D97E5A" w:rsidP="00C948D5">
            <w:pPr>
              <w:pStyle w:val="Nivel2"/>
            </w:pPr>
            <w:r w:rsidRPr="00D97E5A">
              <w:t>Descrição</w:t>
            </w:r>
          </w:p>
        </w:tc>
      </w:tr>
      <w:tr w:rsidR="00D97E5A" w:rsidRPr="00D97E5A" w14:paraId="15D0EC6B"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B84867" w14:textId="77777777" w:rsidR="00D97E5A" w:rsidRPr="00D97E5A" w:rsidRDefault="00D97E5A" w:rsidP="00C948D5">
            <w:pPr>
              <w:pStyle w:val="Nivel2"/>
            </w:pPr>
            <w:r w:rsidRPr="00D97E5A">
              <w:t>Permitir avisualização e a impressão de relatórios contendo obrigatoriamente todos os títulos e informações a seguir:</w:t>
            </w:r>
          </w:p>
          <w:p w14:paraId="0DBE6BCA" w14:textId="77777777" w:rsidR="00D97E5A" w:rsidRPr="00D97E5A" w:rsidRDefault="00D97E5A" w:rsidP="00C948D5">
            <w:pPr>
              <w:pStyle w:val="Nivel2"/>
            </w:pPr>
            <w:r w:rsidRPr="00D97E5A">
              <w:t xml:space="preserve">o </w:t>
            </w:r>
            <w:r w:rsidRPr="00D97E5A">
              <w:rPr>
                <w:b/>
              </w:rPr>
              <w:t>HIPERDIA</w:t>
            </w:r>
            <w:r w:rsidRPr="00D97E5A">
              <w:t>:(cadastramento e acompanhamento de portadores de hipertensão arterial e/ou diabetes).</w:t>
            </w:r>
          </w:p>
          <w:p w14:paraId="5D39EC16" w14:textId="77777777" w:rsidR="00D97E5A" w:rsidRPr="00D97E5A" w:rsidRDefault="00D97E5A" w:rsidP="00C948D5">
            <w:pPr>
              <w:pStyle w:val="Nivel2"/>
            </w:pPr>
            <w:r w:rsidRPr="00D97E5A">
              <w:t>o Lista geral de participantes hiperdia;</w:t>
            </w:r>
          </w:p>
          <w:p w14:paraId="122301AE" w14:textId="77777777" w:rsidR="00D97E5A" w:rsidRPr="00D97E5A" w:rsidRDefault="00D97E5A" w:rsidP="00C948D5">
            <w:pPr>
              <w:pStyle w:val="Nivel2"/>
            </w:pPr>
            <w:r w:rsidRPr="00D97E5A">
              <w:t>o Ficha por participante hiperdia;</w:t>
            </w:r>
          </w:p>
          <w:p w14:paraId="64042316" w14:textId="77777777" w:rsidR="00D97E5A" w:rsidRPr="00D97E5A" w:rsidRDefault="00D97E5A" w:rsidP="00C948D5">
            <w:pPr>
              <w:pStyle w:val="Nivel2"/>
            </w:pPr>
            <w:r w:rsidRPr="00D97E5A">
              <w:t>o Ficha de acompanhamento hiperdia;</w:t>
            </w:r>
          </w:p>
          <w:p w14:paraId="0DC2E9A6" w14:textId="77777777" w:rsidR="00D97E5A" w:rsidRPr="00D97E5A" w:rsidRDefault="00D97E5A" w:rsidP="00C948D5">
            <w:pPr>
              <w:pStyle w:val="Nivel2"/>
            </w:pPr>
            <w:r w:rsidRPr="00D97E5A">
              <w:t>o Lista de acompanhamento;</w:t>
            </w:r>
          </w:p>
          <w:p w14:paraId="098A32F1" w14:textId="77777777" w:rsidR="00D97E5A" w:rsidRPr="00D97E5A" w:rsidRDefault="00D97E5A" w:rsidP="00C948D5">
            <w:pPr>
              <w:pStyle w:val="Nivel2"/>
            </w:pPr>
            <w:r w:rsidRPr="00D97E5A">
              <w:t>o Lista de pacientes por unidade;</w:t>
            </w:r>
          </w:p>
        </w:tc>
      </w:tr>
      <w:tr w:rsidR="00D97E5A" w:rsidRPr="00D97E5A" w14:paraId="378C0D71"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0A8670" w14:textId="77777777" w:rsidR="00D97E5A" w:rsidRPr="00D97E5A" w:rsidRDefault="00D97E5A" w:rsidP="00C948D5">
            <w:pPr>
              <w:pStyle w:val="Nivel2"/>
            </w:pPr>
            <w:r w:rsidRPr="00D97E5A">
              <w:t>Permitir a visualização e a impressão dos seguintes relatórios:</w:t>
            </w:r>
          </w:p>
          <w:p w14:paraId="2DD427B1" w14:textId="77777777" w:rsidR="00D97E5A" w:rsidRPr="00D97E5A" w:rsidRDefault="00D97E5A" w:rsidP="00C948D5">
            <w:pPr>
              <w:pStyle w:val="Nivel2"/>
            </w:pPr>
          </w:p>
          <w:p w14:paraId="3F038333" w14:textId="77777777" w:rsidR="00D97E5A" w:rsidRPr="00D97E5A" w:rsidRDefault="00D97E5A" w:rsidP="00C948D5">
            <w:pPr>
              <w:pStyle w:val="Nivel2"/>
            </w:pPr>
            <w:r w:rsidRPr="00D97E5A">
              <w:t>FATURAMENTO</w:t>
            </w:r>
          </w:p>
          <w:p w14:paraId="04CD0376" w14:textId="77777777" w:rsidR="00D97E5A" w:rsidRPr="00D97E5A" w:rsidRDefault="00D97E5A" w:rsidP="00C948D5">
            <w:pPr>
              <w:pStyle w:val="Nivel2"/>
            </w:pPr>
            <w:r w:rsidRPr="00D97E5A">
              <w:t>o Baixas realizadas no Período; (somente procedimento permitido pelo CBO)</w:t>
            </w:r>
          </w:p>
          <w:p w14:paraId="480A87BB" w14:textId="77777777" w:rsidR="00D97E5A" w:rsidRPr="00D97E5A" w:rsidRDefault="00D97E5A" w:rsidP="00C948D5">
            <w:pPr>
              <w:pStyle w:val="Nivel2"/>
            </w:pPr>
            <w:r w:rsidRPr="00D97E5A">
              <w:t>o Consultas por Profissional (F.A.A-F.A.O-MOV. Manual)</w:t>
            </w:r>
          </w:p>
          <w:p w14:paraId="5705DDCF" w14:textId="77777777" w:rsidR="00D97E5A" w:rsidRPr="00D97E5A" w:rsidRDefault="00D97E5A" w:rsidP="00C948D5">
            <w:pPr>
              <w:pStyle w:val="Nivel2"/>
            </w:pPr>
            <w:r w:rsidRPr="00D97E5A">
              <w:t>o Procedimento ou CBO por Profissional (F.A.A-F.A.O-MOV.Manual)</w:t>
            </w:r>
          </w:p>
          <w:p w14:paraId="171B35FA" w14:textId="77777777" w:rsidR="00D97E5A" w:rsidRPr="00D97E5A" w:rsidRDefault="00D97E5A" w:rsidP="00C948D5">
            <w:pPr>
              <w:pStyle w:val="Nivel2"/>
            </w:pPr>
            <w:r w:rsidRPr="00D97E5A">
              <w:t>o Procedimento por CBO (F.A.A-F.A.O-MOV. Manual)</w:t>
            </w:r>
          </w:p>
          <w:p w14:paraId="09F28141" w14:textId="77777777" w:rsidR="00D97E5A" w:rsidRPr="00D97E5A" w:rsidRDefault="00D97E5A" w:rsidP="00C948D5">
            <w:pPr>
              <w:pStyle w:val="Nivel2"/>
            </w:pPr>
            <w:r w:rsidRPr="00D97E5A">
              <w:t>o Consultas por Procedimento por período;</w:t>
            </w:r>
          </w:p>
          <w:p w14:paraId="37554E64" w14:textId="77777777" w:rsidR="00D97E5A" w:rsidRPr="00D97E5A" w:rsidRDefault="00D97E5A" w:rsidP="00C948D5">
            <w:pPr>
              <w:pStyle w:val="Nivel2"/>
            </w:pPr>
            <w:r w:rsidRPr="00D97E5A">
              <w:t>o Faturamento por profissional;</w:t>
            </w:r>
          </w:p>
          <w:p w14:paraId="5EAD1982" w14:textId="77777777" w:rsidR="00D97E5A" w:rsidRPr="00D97E5A" w:rsidRDefault="00D97E5A" w:rsidP="00C948D5">
            <w:pPr>
              <w:pStyle w:val="Nivel2"/>
            </w:pPr>
            <w:r w:rsidRPr="00D97E5A">
              <w:t>o Num. De Procedimento por período (F.A.A-F.A.O-MOV. Manual)</w:t>
            </w:r>
          </w:p>
          <w:p w14:paraId="31B87F7F" w14:textId="77777777" w:rsidR="00D97E5A" w:rsidRPr="00D97E5A" w:rsidRDefault="00D97E5A" w:rsidP="00C948D5">
            <w:pPr>
              <w:pStyle w:val="Nivel2"/>
            </w:pPr>
            <w:r w:rsidRPr="00D97E5A">
              <w:t>o Movimentos por procedimento;</w:t>
            </w:r>
          </w:p>
          <w:p w14:paraId="0DFFFADD" w14:textId="77777777" w:rsidR="00D97E5A" w:rsidRPr="00D97E5A" w:rsidRDefault="00D97E5A" w:rsidP="00C948D5">
            <w:pPr>
              <w:pStyle w:val="Nivel2"/>
            </w:pPr>
            <w:r w:rsidRPr="00D97E5A">
              <w:t>o Fichas com Procedimento por período;</w:t>
            </w:r>
          </w:p>
          <w:p w14:paraId="3047ADF4" w14:textId="77777777" w:rsidR="00D97E5A" w:rsidRPr="00D97E5A" w:rsidRDefault="00D97E5A" w:rsidP="00C948D5">
            <w:pPr>
              <w:pStyle w:val="Nivel2"/>
            </w:pPr>
            <w:r w:rsidRPr="00D97E5A">
              <w:t>o F.A.A (s) e F.A.O (s) canceladas por período;</w:t>
            </w:r>
          </w:p>
          <w:p w14:paraId="48E92FEC" w14:textId="77777777" w:rsidR="00D97E5A" w:rsidRPr="00D97E5A" w:rsidRDefault="00D97E5A" w:rsidP="00C948D5">
            <w:pPr>
              <w:pStyle w:val="Nivel2"/>
            </w:pPr>
            <w:r w:rsidRPr="00D97E5A">
              <w:t>o F.A.A (s) e F.A.O (s) baixadas ou não baixadas por período;</w:t>
            </w:r>
          </w:p>
          <w:p w14:paraId="34E0591C" w14:textId="77777777" w:rsidR="00D97E5A" w:rsidRPr="00D97E5A" w:rsidRDefault="00D97E5A" w:rsidP="00C948D5">
            <w:pPr>
              <w:pStyle w:val="Nivel2"/>
            </w:pPr>
            <w:r w:rsidRPr="00D97E5A">
              <w:t>o Produção por Profissional por período;</w:t>
            </w:r>
          </w:p>
          <w:p w14:paraId="1DC761FD" w14:textId="77777777" w:rsidR="00D97E5A" w:rsidRPr="00D97E5A" w:rsidRDefault="00D97E5A" w:rsidP="00C948D5">
            <w:pPr>
              <w:pStyle w:val="Nivel2"/>
            </w:pPr>
            <w:r w:rsidRPr="00D97E5A">
              <w:t>o Relatório resumido por mês de competência (Todos os procedimentos);</w:t>
            </w:r>
          </w:p>
          <w:p w14:paraId="0506E016" w14:textId="77777777" w:rsidR="00D97E5A" w:rsidRPr="00D97E5A" w:rsidRDefault="00D97E5A" w:rsidP="00C948D5">
            <w:pPr>
              <w:pStyle w:val="Nivel2"/>
            </w:pPr>
            <w:r w:rsidRPr="00D97E5A">
              <w:t>o Procedimento X Qualidade;</w:t>
            </w:r>
          </w:p>
          <w:p w14:paraId="73CF4FCE" w14:textId="77777777" w:rsidR="00D97E5A" w:rsidRPr="00D97E5A" w:rsidRDefault="00D97E5A" w:rsidP="00C948D5">
            <w:pPr>
              <w:pStyle w:val="Nivel2"/>
            </w:pPr>
            <w:r w:rsidRPr="00D97E5A">
              <w:t>o CID Principal executado;</w:t>
            </w:r>
          </w:p>
          <w:p w14:paraId="73358B4B" w14:textId="77777777" w:rsidR="00D97E5A" w:rsidRPr="00D97E5A" w:rsidRDefault="00D97E5A" w:rsidP="00C948D5">
            <w:pPr>
              <w:pStyle w:val="Nivel2"/>
            </w:pPr>
            <w:r w:rsidRPr="00D97E5A">
              <w:t>o CBO X Procedimento;</w:t>
            </w:r>
          </w:p>
          <w:p w14:paraId="682DA704" w14:textId="77777777" w:rsidR="00D97E5A" w:rsidRPr="00D97E5A" w:rsidRDefault="00D97E5A" w:rsidP="00C948D5">
            <w:pPr>
              <w:pStyle w:val="Nivel2"/>
            </w:pPr>
            <w:r w:rsidRPr="00D97E5A">
              <w:lastRenderedPageBreak/>
              <w:t>o Resumo Quantitativo Procedimentos;</w:t>
            </w:r>
          </w:p>
          <w:p w14:paraId="3A6D3E83" w14:textId="77777777" w:rsidR="00D97E5A" w:rsidRPr="00D97E5A" w:rsidRDefault="00D97E5A" w:rsidP="00C948D5">
            <w:pPr>
              <w:pStyle w:val="Nivel2"/>
            </w:pPr>
            <w:r w:rsidRPr="00D97E5A">
              <w:t>o Número atendimentos por faixa etária (F.A.A eF.A.O) Padrão PSF;</w:t>
            </w:r>
          </w:p>
          <w:p w14:paraId="0C03FD50" w14:textId="77777777" w:rsidR="00D97E5A" w:rsidRPr="00D97E5A" w:rsidRDefault="00D97E5A" w:rsidP="00C948D5">
            <w:pPr>
              <w:pStyle w:val="Nivel2"/>
            </w:pPr>
            <w:r w:rsidRPr="00D97E5A">
              <w:t>o Atendimento por setor;</w:t>
            </w:r>
          </w:p>
          <w:p w14:paraId="101991C0" w14:textId="77777777" w:rsidR="00D97E5A" w:rsidRPr="00D97E5A" w:rsidRDefault="00D97E5A" w:rsidP="00C948D5">
            <w:pPr>
              <w:pStyle w:val="Nivel2"/>
            </w:pPr>
            <w:r w:rsidRPr="00D97E5A">
              <w:t>o Num. Atendimentos por período</w:t>
            </w:r>
          </w:p>
          <w:p w14:paraId="3FF92241" w14:textId="77777777" w:rsidR="00D97E5A" w:rsidRPr="00D97E5A" w:rsidRDefault="00D97E5A" w:rsidP="00C948D5">
            <w:pPr>
              <w:pStyle w:val="Nivel2"/>
            </w:pPr>
            <w:r w:rsidRPr="00D97E5A">
              <w:t>o Profissional/Período (F.A.A e F.A.O) Baixados e agendados;</w:t>
            </w:r>
          </w:p>
          <w:p w14:paraId="53A3F798" w14:textId="77777777" w:rsidR="00D97E5A" w:rsidRPr="00D97E5A" w:rsidRDefault="00D97E5A" w:rsidP="00C948D5">
            <w:pPr>
              <w:pStyle w:val="Nivel2"/>
            </w:pPr>
            <w:r w:rsidRPr="00D97E5A">
              <w:t>o Fichas por Período;</w:t>
            </w:r>
          </w:p>
          <w:p w14:paraId="545E7635" w14:textId="77777777" w:rsidR="00D97E5A" w:rsidRPr="00D97E5A" w:rsidRDefault="00D97E5A" w:rsidP="00C948D5">
            <w:pPr>
              <w:pStyle w:val="Nivel2"/>
            </w:pPr>
            <w:r w:rsidRPr="00D97E5A">
              <w:t>o CBO por Período;</w:t>
            </w:r>
          </w:p>
          <w:p w14:paraId="46E9AFFC" w14:textId="77777777" w:rsidR="00D97E5A" w:rsidRPr="00D97E5A" w:rsidRDefault="00D97E5A" w:rsidP="00C948D5">
            <w:pPr>
              <w:pStyle w:val="Nivel2"/>
            </w:pPr>
            <w:r w:rsidRPr="00D97E5A">
              <w:t>o Relação de F.A.A que não respondem chamado (NRC);</w:t>
            </w:r>
          </w:p>
          <w:p w14:paraId="0E11437F" w14:textId="77777777" w:rsidR="00D97E5A" w:rsidRPr="00D97E5A" w:rsidRDefault="00D97E5A" w:rsidP="00C948D5">
            <w:pPr>
              <w:pStyle w:val="Nivel2"/>
            </w:pPr>
            <w:r w:rsidRPr="00D97E5A">
              <w:t>o CID Principal lançado por Paciente;</w:t>
            </w:r>
          </w:p>
          <w:p w14:paraId="475716A9" w14:textId="77777777" w:rsidR="00D97E5A" w:rsidRPr="00D97E5A" w:rsidRDefault="00D97E5A" w:rsidP="00C948D5">
            <w:pPr>
              <w:pStyle w:val="Nivel2"/>
            </w:pPr>
            <w:r w:rsidRPr="00D97E5A">
              <w:t>o Relatório de auditoria de F.A.A(s);</w:t>
            </w:r>
          </w:p>
          <w:p w14:paraId="730D1BB8" w14:textId="77777777" w:rsidR="00D97E5A" w:rsidRPr="00D97E5A" w:rsidRDefault="00D97E5A" w:rsidP="00C948D5">
            <w:pPr>
              <w:pStyle w:val="Nivel2"/>
            </w:pPr>
            <w:r w:rsidRPr="00D97E5A">
              <w:t>o Atendimento por Profissional por hora;</w:t>
            </w:r>
          </w:p>
          <w:p w14:paraId="58ED693D" w14:textId="77777777" w:rsidR="00D97E5A" w:rsidRPr="00D97E5A" w:rsidRDefault="00D97E5A" w:rsidP="00C948D5">
            <w:pPr>
              <w:pStyle w:val="Nivel2"/>
            </w:pPr>
            <w:r w:rsidRPr="00D97E5A">
              <w:t>o Consultas urgentes;</w:t>
            </w:r>
          </w:p>
          <w:p w14:paraId="26EB2BB1" w14:textId="77777777" w:rsidR="00D97E5A" w:rsidRPr="00D97E5A" w:rsidRDefault="00D97E5A" w:rsidP="00C948D5">
            <w:pPr>
              <w:pStyle w:val="Nivel2"/>
            </w:pPr>
            <w:r w:rsidRPr="00D97E5A">
              <w:t>o Quantidade de atendimento por Profissional/Paciente;</w:t>
            </w:r>
          </w:p>
          <w:p w14:paraId="26F7F9AC" w14:textId="77777777" w:rsidR="00D97E5A" w:rsidRPr="00D97E5A" w:rsidRDefault="00D97E5A" w:rsidP="00C948D5">
            <w:pPr>
              <w:pStyle w:val="Nivel2"/>
            </w:pPr>
            <w:r w:rsidRPr="00D97E5A">
              <w:t>o Agenda mensal Médico;</w:t>
            </w:r>
          </w:p>
          <w:p w14:paraId="12320332" w14:textId="77777777" w:rsidR="00D97E5A" w:rsidRPr="00D97E5A" w:rsidRDefault="00D97E5A" w:rsidP="00C948D5">
            <w:pPr>
              <w:pStyle w:val="Nivel2"/>
            </w:pPr>
            <w:r w:rsidRPr="00D97E5A">
              <w:t>o Paciente por unidade solicitante;</w:t>
            </w:r>
          </w:p>
          <w:p w14:paraId="23B14220" w14:textId="77777777" w:rsidR="00D97E5A" w:rsidRPr="00D97E5A" w:rsidRDefault="00D97E5A" w:rsidP="00C948D5">
            <w:pPr>
              <w:pStyle w:val="Nivel2"/>
            </w:pPr>
            <w:r w:rsidRPr="00D97E5A">
              <w:t>o Relatório CID A.09;</w:t>
            </w:r>
          </w:p>
          <w:p w14:paraId="62427880" w14:textId="77777777" w:rsidR="00D97E5A" w:rsidRPr="00D97E5A" w:rsidRDefault="00D97E5A" w:rsidP="00C948D5">
            <w:pPr>
              <w:pStyle w:val="Nivel2"/>
            </w:pPr>
            <w:r w:rsidRPr="00D97E5A">
              <w:t>o CBO por UnidadeProfissional</w:t>
            </w:r>
          </w:p>
          <w:p w14:paraId="2B15AD27" w14:textId="77777777" w:rsidR="00D97E5A" w:rsidRPr="00D97E5A" w:rsidRDefault="00D97E5A" w:rsidP="00C948D5">
            <w:pPr>
              <w:pStyle w:val="Nivel2"/>
            </w:pPr>
            <w:r w:rsidRPr="00D97E5A">
              <w:t>o Relatório de Procedimentos Médicos e não Médicos;</w:t>
            </w:r>
          </w:p>
          <w:p w14:paraId="79A08529" w14:textId="77777777" w:rsidR="00D97E5A" w:rsidRPr="00D97E5A" w:rsidRDefault="00D97E5A" w:rsidP="00C948D5">
            <w:pPr>
              <w:pStyle w:val="Nivel2"/>
            </w:pPr>
            <w:r w:rsidRPr="00D97E5A">
              <w:t>o Relatório CID A.90;</w:t>
            </w:r>
          </w:p>
          <w:p w14:paraId="1E21677D" w14:textId="77777777" w:rsidR="00D97E5A" w:rsidRPr="00D97E5A" w:rsidRDefault="00D97E5A" w:rsidP="00C948D5">
            <w:pPr>
              <w:pStyle w:val="Nivel2"/>
            </w:pPr>
            <w:r w:rsidRPr="00D97E5A">
              <w:t>o F.A.A (s) e F.A.O(s) baixadas e não baixadas por sexo;</w:t>
            </w:r>
          </w:p>
          <w:p w14:paraId="028BE7FA" w14:textId="77777777" w:rsidR="00D97E5A" w:rsidRPr="00D97E5A" w:rsidRDefault="00D97E5A" w:rsidP="00C948D5">
            <w:pPr>
              <w:pStyle w:val="Nivel2"/>
            </w:pPr>
            <w:r w:rsidRPr="00D97E5A">
              <w:t>o F.A.A (s) e F.A.O(s) baixadas e não baixadas por hora;</w:t>
            </w:r>
          </w:p>
          <w:p w14:paraId="4C4F12D3" w14:textId="77777777" w:rsidR="00D97E5A" w:rsidRPr="00D97E5A" w:rsidRDefault="00D97E5A" w:rsidP="00C948D5">
            <w:pPr>
              <w:pStyle w:val="Nivel2"/>
            </w:pPr>
            <w:r w:rsidRPr="00D97E5A">
              <w:t>o Grupo de Fatura por Mês/Ano;</w:t>
            </w:r>
          </w:p>
          <w:p w14:paraId="1091FA8E" w14:textId="77777777" w:rsidR="00D97E5A" w:rsidRPr="00D97E5A" w:rsidRDefault="00D97E5A" w:rsidP="00C948D5">
            <w:pPr>
              <w:pStyle w:val="Nivel2"/>
            </w:pPr>
            <w:r w:rsidRPr="00D97E5A">
              <w:t>o Transferências de Pacientes;</w:t>
            </w:r>
          </w:p>
          <w:p w14:paraId="4B45D228" w14:textId="77777777" w:rsidR="00D97E5A" w:rsidRPr="00D97E5A" w:rsidRDefault="00D97E5A" w:rsidP="00C948D5">
            <w:pPr>
              <w:pStyle w:val="Nivel2"/>
            </w:pPr>
            <w:r w:rsidRPr="00D97E5A">
              <w:t>- Por local;</w:t>
            </w:r>
          </w:p>
          <w:p w14:paraId="509C27B1" w14:textId="77777777" w:rsidR="00D97E5A" w:rsidRPr="00D97E5A" w:rsidRDefault="00D97E5A" w:rsidP="00C948D5">
            <w:pPr>
              <w:pStyle w:val="Nivel2"/>
            </w:pPr>
            <w:r w:rsidRPr="00D97E5A">
              <w:t>- Por profissional;</w:t>
            </w:r>
          </w:p>
          <w:p w14:paraId="11AB7F01" w14:textId="77777777" w:rsidR="00D97E5A" w:rsidRPr="00D97E5A" w:rsidRDefault="00D97E5A" w:rsidP="00C948D5">
            <w:pPr>
              <w:pStyle w:val="Nivel2"/>
            </w:pPr>
            <w:r w:rsidRPr="00D97E5A">
              <w:t>- Por veículo;</w:t>
            </w:r>
          </w:p>
          <w:p w14:paraId="7B340AB3" w14:textId="77777777" w:rsidR="00D97E5A" w:rsidRPr="00D97E5A" w:rsidRDefault="00D97E5A" w:rsidP="00C948D5">
            <w:pPr>
              <w:pStyle w:val="Nivel2"/>
            </w:pPr>
            <w:r w:rsidRPr="00D97E5A">
              <w:t>- Por dia.</w:t>
            </w:r>
          </w:p>
          <w:p w14:paraId="168B5DDB" w14:textId="77777777" w:rsidR="00D97E5A" w:rsidRPr="00D97E5A" w:rsidRDefault="00D97E5A" w:rsidP="00C948D5">
            <w:pPr>
              <w:pStyle w:val="Nivel2"/>
            </w:pPr>
          </w:p>
          <w:p w14:paraId="7B9C5287" w14:textId="77777777" w:rsidR="00D97E5A" w:rsidRPr="00D97E5A" w:rsidRDefault="00D97E5A" w:rsidP="00C948D5">
            <w:pPr>
              <w:pStyle w:val="Nivel2"/>
            </w:pPr>
            <w:r w:rsidRPr="00D97E5A">
              <w:t>Total de Pacientes por CBO, Sexo e Período;</w:t>
            </w:r>
          </w:p>
          <w:p w14:paraId="3716F92F" w14:textId="77777777" w:rsidR="00D97E5A" w:rsidRPr="00D97E5A" w:rsidRDefault="00D97E5A" w:rsidP="00C948D5">
            <w:pPr>
              <w:pStyle w:val="Nivel2"/>
            </w:pPr>
            <w:r w:rsidRPr="00D97E5A">
              <w:t>o Fichas (FAA/FAO) com troca de Sonda Naso Enteral;</w:t>
            </w:r>
          </w:p>
          <w:p w14:paraId="07624889" w14:textId="77777777" w:rsidR="00D97E5A" w:rsidRPr="00D97E5A" w:rsidRDefault="00D97E5A" w:rsidP="00C948D5">
            <w:pPr>
              <w:pStyle w:val="Nivel2"/>
            </w:pPr>
            <w:r w:rsidRPr="00D97E5A">
              <w:t>o Avaliação de Risco FAA(s);</w:t>
            </w:r>
          </w:p>
          <w:p w14:paraId="608555AE" w14:textId="77777777" w:rsidR="00D97E5A" w:rsidRPr="00D97E5A" w:rsidRDefault="00D97E5A" w:rsidP="00C948D5">
            <w:pPr>
              <w:pStyle w:val="Nivel2"/>
            </w:pPr>
            <w:r w:rsidRPr="00D97E5A">
              <w:t>o Avaliação de preenchimento de FAA(s);</w:t>
            </w:r>
          </w:p>
          <w:p w14:paraId="7634F0F7" w14:textId="77777777" w:rsidR="00D97E5A" w:rsidRPr="00D97E5A" w:rsidRDefault="00D97E5A" w:rsidP="00C948D5">
            <w:pPr>
              <w:pStyle w:val="Nivel2"/>
            </w:pPr>
            <w:r w:rsidRPr="00D97E5A">
              <w:t>o Internações declaradas nas FAA(s);</w:t>
            </w:r>
          </w:p>
          <w:p w14:paraId="680D1E20" w14:textId="77777777" w:rsidR="00D97E5A" w:rsidRPr="00D97E5A" w:rsidRDefault="00D97E5A" w:rsidP="00C948D5">
            <w:pPr>
              <w:pStyle w:val="Nivel2"/>
            </w:pPr>
            <w:r w:rsidRPr="00D97E5A">
              <w:t>o Fichas de carimbo nas FAA(s);</w:t>
            </w:r>
          </w:p>
          <w:p w14:paraId="5A49AF21" w14:textId="77777777" w:rsidR="00D97E5A" w:rsidRPr="00D97E5A" w:rsidRDefault="00D97E5A" w:rsidP="00C948D5">
            <w:pPr>
              <w:pStyle w:val="Nivel2"/>
            </w:pPr>
            <w:r w:rsidRPr="00D97E5A">
              <w:t>o Consultas e Pacientes por Convênio;</w:t>
            </w:r>
          </w:p>
          <w:p w14:paraId="57D06858" w14:textId="77777777" w:rsidR="00D97E5A" w:rsidRPr="00D97E5A" w:rsidRDefault="00D97E5A" w:rsidP="00C948D5">
            <w:pPr>
              <w:pStyle w:val="Nivel2"/>
            </w:pPr>
            <w:r w:rsidRPr="00D97E5A">
              <w:t>o Tabela SIGTAP –FAA e FAO</w:t>
            </w:r>
          </w:p>
          <w:p w14:paraId="713FCC43" w14:textId="77777777" w:rsidR="00D97E5A" w:rsidRPr="00D97E5A" w:rsidRDefault="00D97E5A" w:rsidP="00C948D5">
            <w:pPr>
              <w:pStyle w:val="Nivel2"/>
            </w:pPr>
            <w:r w:rsidRPr="00D97E5A">
              <w:t>o Relatório filtro (todas baixadas, não baixadas, canceladas e ausentes)</w:t>
            </w:r>
          </w:p>
        </w:tc>
      </w:tr>
      <w:tr w:rsidR="00D97E5A" w:rsidRPr="00D97E5A" w14:paraId="6B34AEA1"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EC7F7F" w14:textId="77777777" w:rsidR="00D97E5A" w:rsidRPr="00D97E5A" w:rsidRDefault="00D97E5A" w:rsidP="00C948D5">
            <w:pPr>
              <w:pStyle w:val="Nivel2"/>
            </w:pPr>
            <w:r w:rsidRPr="00D97E5A">
              <w:lastRenderedPageBreak/>
              <w:t>Permitir a visualização e a impressão dos seguintes relatórios:</w:t>
            </w:r>
          </w:p>
          <w:p w14:paraId="15E3DDA4" w14:textId="77777777" w:rsidR="00D97E5A" w:rsidRPr="00D97E5A" w:rsidRDefault="00D97E5A" w:rsidP="00C948D5">
            <w:pPr>
              <w:pStyle w:val="Nivel2"/>
            </w:pPr>
          </w:p>
          <w:p w14:paraId="61BAA063" w14:textId="77777777" w:rsidR="00D97E5A" w:rsidRPr="00D97E5A" w:rsidRDefault="00D97E5A" w:rsidP="00C948D5">
            <w:pPr>
              <w:pStyle w:val="Nivel2"/>
            </w:pPr>
            <w:r w:rsidRPr="00D97E5A">
              <w:t>Atendimentos por paciente;</w:t>
            </w:r>
          </w:p>
          <w:p w14:paraId="4FA7DE90" w14:textId="77777777" w:rsidR="00D97E5A" w:rsidRPr="00D97E5A" w:rsidRDefault="00D97E5A" w:rsidP="00C948D5">
            <w:pPr>
              <w:pStyle w:val="Nivel2"/>
            </w:pPr>
            <w:r w:rsidRPr="00D97E5A">
              <w:t>o Dados cadastrais; (leia o correio –CEP correto)</w:t>
            </w:r>
          </w:p>
          <w:p w14:paraId="76122A07" w14:textId="77777777" w:rsidR="00D97E5A" w:rsidRPr="00D97E5A" w:rsidRDefault="00D97E5A" w:rsidP="00C948D5">
            <w:pPr>
              <w:pStyle w:val="Nivel2"/>
            </w:pPr>
            <w:r w:rsidRPr="00D97E5A">
              <w:t>o Estatísticas por faixa etária de pacientes cadastrados;</w:t>
            </w:r>
          </w:p>
          <w:p w14:paraId="31E34814" w14:textId="77777777" w:rsidR="00D97E5A" w:rsidRPr="00D97E5A" w:rsidRDefault="00D97E5A" w:rsidP="00C948D5">
            <w:pPr>
              <w:pStyle w:val="Nivel2"/>
            </w:pPr>
            <w:r w:rsidRPr="00D97E5A">
              <w:t>o Exportação/ relatório dados cadastrais;</w:t>
            </w:r>
          </w:p>
          <w:p w14:paraId="7750F2B7" w14:textId="77777777" w:rsidR="00D97E5A" w:rsidRPr="00D97E5A" w:rsidRDefault="00D97E5A" w:rsidP="00C948D5">
            <w:pPr>
              <w:pStyle w:val="Nivel2"/>
            </w:pPr>
            <w:r w:rsidRPr="00D97E5A">
              <w:t>o Faltas por pacientes;</w:t>
            </w:r>
          </w:p>
          <w:p w14:paraId="777C534F" w14:textId="77777777" w:rsidR="00D97E5A" w:rsidRPr="00D97E5A" w:rsidRDefault="00D97E5A" w:rsidP="00C948D5">
            <w:pPr>
              <w:pStyle w:val="Nivel2"/>
            </w:pPr>
            <w:r w:rsidRPr="00D97E5A">
              <w:t>o Faltas por período;</w:t>
            </w:r>
          </w:p>
          <w:p w14:paraId="7794EF36" w14:textId="77777777" w:rsidR="00D97E5A" w:rsidRPr="00D97E5A" w:rsidRDefault="00D97E5A" w:rsidP="00C948D5">
            <w:pPr>
              <w:pStyle w:val="Nivel2"/>
            </w:pPr>
            <w:r w:rsidRPr="00D97E5A">
              <w:t>o Histórico F.A.A e F.A.O</w:t>
            </w:r>
          </w:p>
          <w:p w14:paraId="27A9F204" w14:textId="77777777" w:rsidR="00D97E5A" w:rsidRPr="00D97E5A" w:rsidRDefault="00D97E5A" w:rsidP="00C948D5">
            <w:pPr>
              <w:pStyle w:val="Nivel2"/>
            </w:pPr>
            <w:r w:rsidRPr="00D97E5A">
              <w:t>o Histórico geral;</w:t>
            </w:r>
          </w:p>
          <w:p w14:paraId="3DB63F9F" w14:textId="77777777" w:rsidR="00D97E5A" w:rsidRPr="00D97E5A" w:rsidRDefault="00D97E5A" w:rsidP="00C948D5">
            <w:pPr>
              <w:pStyle w:val="Nivel2"/>
            </w:pPr>
            <w:r w:rsidRPr="00D97E5A">
              <w:lastRenderedPageBreak/>
              <w:t>o Listagem geral;</w:t>
            </w:r>
          </w:p>
          <w:p w14:paraId="13B38B22" w14:textId="77777777" w:rsidR="00D97E5A" w:rsidRPr="00D97E5A" w:rsidRDefault="00D97E5A" w:rsidP="00C948D5">
            <w:pPr>
              <w:pStyle w:val="Nivel2"/>
            </w:pPr>
            <w:r w:rsidRPr="00D97E5A">
              <w:t>o Listagem acima de XX anos;</w:t>
            </w:r>
          </w:p>
          <w:p w14:paraId="69ED5F0E" w14:textId="77777777" w:rsidR="00D97E5A" w:rsidRPr="00D97E5A" w:rsidRDefault="00D97E5A" w:rsidP="00C948D5">
            <w:pPr>
              <w:pStyle w:val="Nivel2"/>
            </w:pPr>
            <w:r w:rsidRPr="00D97E5A">
              <w:t>o Listagem de alterações de prontuários;</w:t>
            </w:r>
          </w:p>
          <w:p w14:paraId="526495C5" w14:textId="77777777" w:rsidR="00D97E5A" w:rsidRPr="00D97E5A" w:rsidRDefault="00D97E5A" w:rsidP="00C948D5">
            <w:pPr>
              <w:pStyle w:val="Nivel2"/>
            </w:pPr>
            <w:r w:rsidRPr="00D97E5A">
              <w:t>o Pacientes mais consultados;</w:t>
            </w:r>
          </w:p>
          <w:p w14:paraId="77D27FCE" w14:textId="77777777" w:rsidR="00D97E5A" w:rsidRPr="00D97E5A" w:rsidRDefault="00D97E5A" w:rsidP="00C948D5">
            <w:pPr>
              <w:pStyle w:val="Nivel2"/>
            </w:pPr>
            <w:r w:rsidRPr="00D97E5A">
              <w:t>o Fichas dos pacientes F.A.A –F.A.O –Movi. Manual.</w:t>
            </w:r>
          </w:p>
          <w:p w14:paraId="617DE87C" w14:textId="77777777" w:rsidR="00D97E5A" w:rsidRPr="00D97E5A" w:rsidRDefault="00D97E5A" w:rsidP="00C948D5">
            <w:pPr>
              <w:pStyle w:val="Nivel2"/>
            </w:pPr>
            <w:r w:rsidRPr="00D97E5A">
              <w:t>o Etiquetas para mala direta;</w:t>
            </w:r>
          </w:p>
          <w:p w14:paraId="364CD78E" w14:textId="77777777" w:rsidR="00D97E5A" w:rsidRPr="00D97E5A" w:rsidRDefault="00D97E5A" w:rsidP="00C948D5">
            <w:pPr>
              <w:pStyle w:val="Nivel2"/>
            </w:pPr>
            <w:r w:rsidRPr="00D97E5A">
              <w:t>o Etiquetas para pacientes;</w:t>
            </w:r>
          </w:p>
          <w:p w14:paraId="3CF63BC0" w14:textId="77777777" w:rsidR="00D97E5A" w:rsidRPr="00D97E5A" w:rsidRDefault="00D97E5A" w:rsidP="00C948D5">
            <w:pPr>
              <w:pStyle w:val="Nivel2"/>
            </w:pPr>
            <w:r w:rsidRPr="00D97E5A">
              <w:t>o Relação de pacientes;</w:t>
            </w:r>
          </w:p>
          <w:p w14:paraId="4D5F146F" w14:textId="77777777" w:rsidR="00D97E5A" w:rsidRPr="00D97E5A" w:rsidRDefault="00D97E5A" w:rsidP="00C948D5">
            <w:pPr>
              <w:pStyle w:val="Nivel2"/>
            </w:pPr>
            <w:r w:rsidRPr="00D97E5A">
              <w:t>o Por idade;</w:t>
            </w:r>
          </w:p>
          <w:p w14:paraId="539FBE70" w14:textId="77777777" w:rsidR="00D97E5A" w:rsidRPr="00D97E5A" w:rsidRDefault="00D97E5A" w:rsidP="00C948D5">
            <w:pPr>
              <w:pStyle w:val="Nivel2"/>
            </w:pPr>
            <w:r w:rsidRPr="00D97E5A">
              <w:t>o Unidade/Micro área;</w:t>
            </w:r>
          </w:p>
          <w:p w14:paraId="3259BFE8" w14:textId="77777777" w:rsidR="00D97E5A" w:rsidRPr="00D97E5A" w:rsidRDefault="00D97E5A" w:rsidP="00C948D5">
            <w:pPr>
              <w:pStyle w:val="Nivel2"/>
            </w:pPr>
            <w:r w:rsidRPr="00D97E5A">
              <w:t>o Em programas;</w:t>
            </w:r>
          </w:p>
          <w:p w14:paraId="3823EC5E" w14:textId="77777777" w:rsidR="00D97E5A" w:rsidRPr="00D97E5A" w:rsidRDefault="00D97E5A" w:rsidP="00C948D5">
            <w:pPr>
              <w:pStyle w:val="Nivel2"/>
            </w:pPr>
            <w:r w:rsidRPr="00D97E5A">
              <w:t>o Com dados incompletos;</w:t>
            </w:r>
          </w:p>
          <w:p w14:paraId="552F97C1" w14:textId="77777777" w:rsidR="00D97E5A" w:rsidRPr="00D97E5A" w:rsidRDefault="00D97E5A" w:rsidP="00C948D5">
            <w:pPr>
              <w:pStyle w:val="Nivel2"/>
            </w:pPr>
            <w:r w:rsidRPr="00D97E5A">
              <w:t>o Por área e microárea;</w:t>
            </w:r>
          </w:p>
          <w:p w14:paraId="1DDDBD81" w14:textId="77777777" w:rsidR="00D97E5A" w:rsidRPr="00D97E5A" w:rsidRDefault="00D97E5A" w:rsidP="00C948D5">
            <w:pPr>
              <w:pStyle w:val="Nivel2"/>
            </w:pPr>
            <w:r w:rsidRPr="00D97E5A">
              <w:t>o Por endereço;</w:t>
            </w:r>
          </w:p>
          <w:p w14:paraId="5EBBB10A" w14:textId="77777777" w:rsidR="00D97E5A" w:rsidRPr="00D97E5A" w:rsidRDefault="00D97E5A" w:rsidP="00C948D5">
            <w:pPr>
              <w:pStyle w:val="Nivel2"/>
            </w:pPr>
            <w:r w:rsidRPr="00D97E5A">
              <w:t>o Por nome;</w:t>
            </w:r>
          </w:p>
          <w:p w14:paraId="6183A8CB" w14:textId="77777777" w:rsidR="00D97E5A" w:rsidRPr="00D97E5A" w:rsidRDefault="00D97E5A" w:rsidP="00C948D5">
            <w:pPr>
              <w:pStyle w:val="Nivel2"/>
            </w:pPr>
            <w:r w:rsidRPr="00D97E5A">
              <w:t>o Por faixa etária de acordo com a unidade de origem;</w:t>
            </w:r>
          </w:p>
          <w:p w14:paraId="12EF5D9F" w14:textId="77777777" w:rsidR="00D97E5A" w:rsidRPr="00D97E5A" w:rsidRDefault="00D97E5A" w:rsidP="00C948D5">
            <w:pPr>
              <w:pStyle w:val="Nivel2"/>
            </w:pPr>
            <w:r w:rsidRPr="00D97E5A">
              <w:t>o Em óbito;</w:t>
            </w:r>
          </w:p>
          <w:p w14:paraId="03E7697E" w14:textId="77777777" w:rsidR="00D97E5A" w:rsidRPr="00D97E5A" w:rsidRDefault="00D97E5A" w:rsidP="00C948D5">
            <w:pPr>
              <w:pStyle w:val="Nivel2"/>
            </w:pPr>
            <w:r w:rsidRPr="00D97E5A">
              <w:t>o Em óbito por usuário;</w:t>
            </w:r>
          </w:p>
          <w:p w14:paraId="5FC6BA3F" w14:textId="77777777" w:rsidR="00D97E5A" w:rsidRPr="00D97E5A" w:rsidRDefault="00D97E5A" w:rsidP="00C948D5">
            <w:pPr>
              <w:pStyle w:val="Nivel2"/>
            </w:pPr>
            <w:r w:rsidRPr="00D97E5A">
              <w:t>o Pacientes duplicados;</w:t>
            </w:r>
          </w:p>
          <w:p w14:paraId="65E3FAEB" w14:textId="77777777" w:rsidR="00D97E5A" w:rsidRPr="00D97E5A" w:rsidRDefault="00D97E5A" w:rsidP="00C948D5">
            <w:pPr>
              <w:pStyle w:val="Nivel2"/>
            </w:pPr>
            <w:r w:rsidRPr="00D97E5A">
              <w:t>o Pacientes com deficiência;</w:t>
            </w:r>
          </w:p>
          <w:p w14:paraId="761E091F" w14:textId="77777777" w:rsidR="00D97E5A" w:rsidRPr="00D97E5A" w:rsidRDefault="00D97E5A" w:rsidP="00C948D5">
            <w:pPr>
              <w:pStyle w:val="Nivel2"/>
            </w:pPr>
            <w:r w:rsidRPr="00D97E5A">
              <w:t>o Relação de famílias e seus membros;</w:t>
            </w:r>
          </w:p>
          <w:p w14:paraId="7950DED9" w14:textId="77777777" w:rsidR="00D97E5A" w:rsidRPr="00D97E5A" w:rsidRDefault="00D97E5A" w:rsidP="00C948D5">
            <w:pPr>
              <w:pStyle w:val="Nivel2"/>
            </w:pPr>
            <w:r w:rsidRPr="00D97E5A">
              <w:t>o Pacientes em gestação;</w:t>
            </w:r>
          </w:p>
          <w:p w14:paraId="2E821CF3" w14:textId="77777777" w:rsidR="00D97E5A" w:rsidRPr="00D97E5A" w:rsidRDefault="00D97E5A" w:rsidP="00C948D5">
            <w:pPr>
              <w:pStyle w:val="Nivel2"/>
            </w:pPr>
            <w:r w:rsidRPr="00D97E5A">
              <w:t>o Período de consultas;</w:t>
            </w:r>
          </w:p>
          <w:p w14:paraId="509D6254" w14:textId="77777777" w:rsidR="00D97E5A" w:rsidRPr="00D97E5A" w:rsidRDefault="00D97E5A" w:rsidP="00C948D5">
            <w:pPr>
              <w:pStyle w:val="Nivel2"/>
            </w:pPr>
            <w:r w:rsidRPr="00D97E5A">
              <w:t>o Ficha C;</w:t>
            </w:r>
          </w:p>
          <w:p w14:paraId="40D2185E" w14:textId="77777777" w:rsidR="00D97E5A" w:rsidRPr="00D97E5A" w:rsidRDefault="00D97E5A" w:rsidP="00C948D5">
            <w:pPr>
              <w:pStyle w:val="Nivel2"/>
            </w:pPr>
            <w:r w:rsidRPr="00D97E5A">
              <w:t>o Extrato;</w:t>
            </w:r>
          </w:p>
          <w:p w14:paraId="56FD9E8C" w14:textId="77777777" w:rsidR="00D97E5A" w:rsidRPr="00D97E5A" w:rsidRDefault="00D97E5A" w:rsidP="00C948D5">
            <w:pPr>
              <w:pStyle w:val="Nivel2"/>
            </w:pPr>
            <w:r w:rsidRPr="00D97E5A">
              <w:t>o Encaminhamentos;</w:t>
            </w:r>
          </w:p>
          <w:p w14:paraId="5AB836E0" w14:textId="77777777" w:rsidR="00D97E5A" w:rsidRPr="00D97E5A" w:rsidRDefault="00D97E5A" w:rsidP="00C948D5">
            <w:pPr>
              <w:pStyle w:val="Nivel2"/>
            </w:pPr>
            <w:r w:rsidRPr="00D97E5A">
              <w:t>o Impressão de cartão de comparecimento do paciente;</w:t>
            </w:r>
          </w:p>
          <w:p w14:paraId="681E1D4B" w14:textId="77777777" w:rsidR="00D97E5A" w:rsidRPr="00D97E5A" w:rsidRDefault="00D97E5A" w:rsidP="00C948D5">
            <w:pPr>
              <w:pStyle w:val="Nivel2"/>
            </w:pPr>
            <w:r w:rsidRPr="00D97E5A">
              <w:t xml:space="preserve">o Média de idade de pacientes atendidos por período; </w:t>
            </w:r>
          </w:p>
          <w:p w14:paraId="6656B1FE" w14:textId="77777777" w:rsidR="00D97E5A" w:rsidRPr="00D97E5A" w:rsidRDefault="00D97E5A" w:rsidP="00C948D5">
            <w:pPr>
              <w:pStyle w:val="Nivel2"/>
            </w:pPr>
            <w:r w:rsidRPr="00D97E5A">
              <w:t>o Quantidade de paciente cadastrada por usuário;</w:t>
            </w:r>
          </w:p>
          <w:p w14:paraId="26F73EC2" w14:textId="77777777" w:rsidR="00D97E5A" w:rsidRPr="00D97E5A" w:rsidRDefault="00D97E5A" w:rsidP="00C948D5">
            <w:pPr>
              <w:pStyle w:val="Nivel2"/>
            </w:pPr>
            <w:r w:rsidRPr="00D97E5A">
              <w:t>o Quantidade de atendimentos por faixa etária, sexo e especialidade;</w:t>
            </w:r>
          </w:p>
          <w:p w14:paraId="762F5803" w14:textId="77777777" w:rsidR="00D97E5A" w:rsidRPr="00D97E5A" w:rsidRDefault="00D97E5A" w:rsidP="00C948D5">
            <w:pPr>
              <w:pStyle w:val="Nivel2"/>
            </w:pPr>
            <w:r w:rsidRPr="00D97E5A">
              <w:t>o Histórico clínico do paciente;</w:t>
            </w:r>
          </w:p>
          <w:p w14:paraId="11506C7F" w14:textId="77777777" w:rsidR="00D97E5A" w:rsidRPr="00D97E5A" w:rsidRDefault="00D97E5A" w:rsidP="00C948D5">
            <w:pPr>
              <w:pStyle w:val="Nivel2"/>
            </w:pPr>
            <w:r w:rsidRPr="00D97E5A">
              <w:t>o Pacientes por idade;</w:t>
            </w:r>
          </w:p>
          <w:p w14:paraId="555EEBEC" w14:textId="77777777" w:rsidR="00D97E5A" w:rsidRPr="00D97E5A" w:rsidRDefault="00D97E5A" w:rsidP="00C948D5">
            <w:pPr>
              <w:pStyle w:val="Nivel2"/>
            </w:pPr>
            <w:r w:rsidRPr="00D97E5A">
              <w:t>o Mapa de acompanhamento nutricional;</w:t>
            </w:r>
          </w:p>
          <w:p w14:paraId="358DA7E2" w14:textId="77777777" w:rsidR="00D97E5A" w:rsidRPr="00D97E5A" w:rsidRDefault="00D97E5A" w:rsidP="00C948D5">
            <w:pPr>
              <w:pStyle w:val="Nivel2"/>
            </w:pPr>
            <w:r w:rsidRPr="00D97E5A">
              <w:t>o Estado nutricional por período;</w:t>
            </w:r>
          </w:p>
          <w:p w14:paraId="166E5934" w14:textId="77777777" w:rsidR="00D97E5A" w:rsidRPr="00D97E5A" w:rsidRDefault="00D97E5A" w:rsidP="00C948D5">
            <w:pPr>
              <w:pStyle w:val="Nivel2"/>
            </w:pPr>
            <w:r w:rsidRPr="00D97E5A">
              <w:t>o Agendados por período (Ag. Consultas)</w:t>
            </w:r>
          </w:p>
          <w:p w14:paraId="2260DA0A" w14:textId="77777777" w:rsidR="00D97E5A" w:rsidRPr="00D97E5A" w:rsidRDefault="00D97E5A" w:rsidP="00C948D5">
            <w:pPr>
              <w:pStyle w:val="Nivel2"/>
            </w:pPr>
            <w:r w:rsidRPr="00D97E5A">
              <w:t>o Pacientes hipertensos e diabéticos;</w:t>
            </w:r>
          </w:p>
          <w:p w14:paraId="7899634F" w14:textId="77777777" w:rsidR="00D97E5A" w:rsidRPr="00D97E5A" w:rsidRDefault="00D97E5A" w:rsidP="00C948D5">
            <w:pPr>
              <w:pStyle w:val="Nivel2"/>
            </w:pPr>
            <w:r w:rsidRPr="00D97E5A">
              <w:t>o Pacientes em dados cadastrais Editados;</w:t>
            </w:r>
          </w:p>
          <w:p w14:paraId="2F83B7F3" w14:textId="77777777" w:rsidR="00D97E5A" w:rsidRPr="00D97E5A" w:rsidRDefault="00D97E5A" w:rsidP="00C948D5">
            <w:pPr>
              <w:pStyle w:val="Nivel2"/>
            </w:pPr>
            <w:r w:rsidRPr="00D97E5A">
              <w:t>o Pacientes em movimentação;</w:t>
            </w:r>
          </w:p>
        </w:tc>
      </w:tr>
      <w:tr w:rsidR="00D97E5A" w:rsidRPr="00D97E5A" w14:paraId="49155493"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C5005" w14:textId="77777777" w:rsidR="00D97E5A" w:rsidRPr="00D97E5A" w:rsidRDefault="00D97E5A" w:rsidP="00C948D5">
            <w:pPr>
              <w:pStyle w:val="Nivel2"/>
            </w:pPr>
            <w:r w:rsidRPr="00D97E5A">
              <w:lastRenderedPageBreak/>
              <w:t>Permitir a visualização e impressão dos seguintes relatórios:</w:t>
            </w:r>
          </w:p>
          <w:p w14:paraId="5C36C1A2" w14:textId="77777777" w:rsidR="00D97E5A" w:rsidRPr="00D97E5A" w:rsidRDefault="00D97E5A" w:rsidP="00C948D5">
            <w:pPr>
              <w:pStyle w:val="Nivel2"/>
            </w:pPr>
          </w:p>
          <w:p w14:paraId="3BAF3A52" w14:textId="77777777" w:rsidR="00D97E5A" w:rsidRPr="00D97E5A" w:rsidRDefault="00D97E5A" w:rsidP="00C948D5">
            <w:pPr>
              <w:pStyle w:val="Nivel2"/>
            </w:pPr>
            <w:r w:rsidRPr="00D97E5A">
              <w:t>CADASTRADOS NA UNIDADE/ NO E-SUS (CNES);</w:t>
            </w:r>
          </w:p>
          <w:p w14:paraId="4C5D26CB" w14:textId="77777777" w:rsidR="00D97E5A" w:rsidRPr="00D97E5A" w:rsidRDefault="00D97E5A" w:rsidP="00C948D5">
            <w:pPr>
              <w:pStyle w:val="Nivel2"/>
            </w:pPr>
            <w:r w:rsidRPr="00D97E5A">
              <w:t>o Listagem geral;</w:t>
            </w:r>
          </w:p>
          <w:p w14:paraId="2CA60CC5" w14:textId="77777777" w:rsidR="00D97E5A" w:rsidRPr="00D97E5A" w:rsidRDefault="00D97E5A" w:rsidP="00C948D5">
            <w:pPr>
              <w:pStyle w:val="Nivel2"/>
            </w:pPr>
            <w:r w:rsidRPr="00D97E5A">
              <w:t xml:space="preserve">o Usuários do Sistema; </w:t>
            </w:r>
          </w:p>
          <w:p w14:paraId="79449EEE" w14:textId="77777777" w:rsidR="00D97E5A" w:rsidRPr="00D97E5A" w:rsidRDefault="00D97E5A" w:rsidP="00C948D5">
            <w:pPr>
              <w:pStyle w:val="Nivel2"/>
            </w:pPr>
            <w:r w:rsidRPr="00D97E5A">
              <w:t>o Controle de agendamento;</w:t>
            </w:r>
          </w:p>
          <w:p w14:paraId="58920799" w14:textId="77777777" w:rsidR="00D97E5A" w:rsidRPr="00D97E5A" w:rsidRDefault="00D97E5A" w:rsidP="00C948D5">
            <w:pPr>
              <w:pStyle w:val="Nivel2"/>
            </w:pPr>
            <w:r w:rsidRPr="00D97E5A">
              <w:t>o Por Profissão;</w:t>
            </w:r>
          </w:p>
          <w:p w14:paraId="753A4B3A" w14:textId="77777777" w:rsidR="00D97E5A" w:rsidRPr="00D97E5A" w:rsidRDefault="00D97E5A" w:rsidP="00C948D5">
            <w:pPr>
              <w:pStyle w:val="Nivel2"/>
            </w:pPr>
            <w:r w:rsidRPr="00D97E5A">
              <w:t>o Exibição detalhada sobre agendamentos do profissional;</w:t>
            </w:r>
          </w:p>
          <w:p w14:paraId="5864D752" w14:textId="77777777" w:rsidR="00D97E5A" w:rsidRPr="00D97E5A" w:rsidRDefault="00D97E5A" w:rsidP="00C948D5">
            <w:pPr>
              <w:pStyle w:val="Nivel2"/>
            </w:pPr>
            <w:r w:rsidRPr="00D97E5A">
              <w:t>o Profissional/ código de Barras;</w:t>
            </w:r>
          </w:p>
          <w:p w14:paraId="2FA54A51" w14:textId="77777777" w:rsidR="00D97E5A" w:rsidRPr="00D97E5A" w:rsidRDefault="00D97E5A" w:rsidP="00C948D5">
            <w:pPr>
              <w:pStyle w:val="Nivel2"/>
            </w:pPr>
            <w:r w:rsidRPr="00D97E5A">
              <w:lastRenderedPageBreak/>
              <w:t>o Profissional por CBO;</w:t>
            </w:r>
          </w:p>
          <w:p w14:paraId="7320E3FC" w14:textId="77777777" w:rsidR="00D97E5A" w:rsidRPr="00D97E5A" w:rsidRDefault="00D97E5A" w:rsidP="00C948D5">
            <w:pPr>
              <w:pStyle w:val="Nivel2"/>
            </w:pPr>
            <w:r w:rsidRPr="00D97E5A">
              <w:t>o Baixa de fichas;</w:t>
            </w:r>
          </w:p>
          <w:p w14:paraId="4FD71D3A" w14:textId="77777777" w:rsidR="00D97E5A" w:rsidRPr="00D97E5A" w:rsidRDefault="00D97E5A" w:rsidP="00C948D5">
            <w:pPr>
              <w:pStyle w:val="Nivel2"/>
            </w:pPr>
            <w:r w:rsidRPr="00D97E5A">
              <w:t>o Total de atendimento por Profissional;</w:t>
            </w:r>
          </w:p>
          <w:p w14:paraId="0A891C74" w14:textId="77777777" w:rsidR="00D97E5A" w:rsidRPr="00D97E5A" w:rsidRDefault="00D97E5A" w:rsidP="00C948D5">
            <w:pPr>
              <w:pStyle w:val="Nivel2"/>
            </w:pPr>
            <w:r w:rsidRPr="00D97E5A">
              <w:t>o Fichas de F.A. A por usuário;</w:t>
            </w:r>
          </w:p>
        </w:tc>
      </w:tr>
      <w:tr w:rsidR="00D97E5A" w:rsidRPr="00D97E5A" w14:paraId="3C2C7196"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A5B5A" w14:textId="77777777" w:rsidR="00D97E5A" w:rsidRPr="00D97E5A" w:rsidRDefault="00D97E5A" w:rsidP="00C948D5">
            <w:pPr>
              <w:pStyle w:val="Nivel2"/>
            </w:pPr>
            <w:r w:rsidRPr="00D97E5A">
              <w:lastRenderedPageBreak/>
              <w:t>Permitir a visualização e impressão dos seguintes relatórios:</w:t>
            </w:r>
          </w:p>
          <w:p w14:paraId="6F6F5E44" w14:textId="77777777" w:rsidR="00D97E5A" w:rsidRPr="00D97E5A" w:rsidRDefault="00D97E5A" w:rsidP="00C948D5">
            <w:pPr>
              <w:pStyle w:val="Nivel2"/>
            </w:pPr>
          </w:p>
          <w:p w14:paraId="1E8036FD" w14:textId="77777777" w:rsidR="00D97E5A" w:rsidRPr="00D97E5A" w:rsidRDefault="00D97E5A" w:rsidP="00C948D5">
            <w:pPr>
              <w:pStyle w:val="Nivel2"/>
            </w:pPr>
            <w:r w:rsidRPr="00D97E5A">
              <w:t>CONTROLE DE VIAGENS</w:t>
            </w:r>
          </w:p>
          <w:p w14:paraId="37CA4B1F" w14:textId="77777777" w:rsidR="00D97E5A" w:rsidRPr="00D97E5A" w:rsidRDefault="00D97E5A" w:rsidP="00C948D5">
            <w:pPr>
              <w:pStyle w:val="Nivel2"/>
            </w:pPr>
            <w:r w:rsidRPr="00D97E5A">
              <w:t>o Listagem de viagens</w:t>
            </w:r>
          </w:p>
          <w:p w14:paraId="66B0BB7A" w14:textId="77777777" w:rsidR="00D97E5A" w:rsidRPr="00D97E5A" w:rsidRDefault="00D97E5A" w:rsidP="00C948D5">
            <w:pPr>
              <w:pStyle w:val="Nivel2"/>
            </w:pPr>
            <w:r w:rsidRPr="00D97E5A">
              <w:t>o Totalização de viagens por local de atendimento e cidade;</w:t>
            </w:r>
          </w:p>
          <w:p w14:paraId="251521A5" w14:textId="77777777" w:rsidR="00D97E5A" w:rsidRPr="00D97E5A" w:rsidRDefault="00D97E5A" w:rsidP="00C948D5">
            <w:pPr>
              <w:pStyle w:val="Nivel2"/>
            </w:pPr>
            <w:r w:rsidRPr="00D97E5A">
              <w:t>o Listagem de Viagens por veículo;</w:t>
            </w:r>
          </w:p>
          <w:p w14:paraId="36B8871E" w14:textId="77777777" w:rsidR="00D97E5A" w:rsidRPr="00D97E5A" w:rsidRDefault="00D97E5A" w:rsidP="00C948D5">
            <w:pPr>
              <w:pStyle w:val="Nivel2"/>
            </w:pPr>
            <w:r w:rsidRPr="00D97E5A">
              <w:t>o Viagens por motorista;</w:t>
            </w:r>
          </w:p>
          <w:p w14:paraId="60244B02" w14:textId="77777777" w:rsidR="00D97E5A" w:rsidRPr="00D97E5A" w:rsidRDefault="00D97E5A" w:rsidP="00C948D5">
            <w:pPr>
              <w:pStyle w:val="Nivel2"/>
            </w:pPr>
            <w:r w:rsidRPr="00D97E5A">
              <w:t>o Viagens Quilometradas por veículo;</w:t>
            </w:r>
          </w:p>
          <w:p w14:paraId="6B5E8602" w14:textId="77777777" w:rsidR="00D97E5A" w:rsidRPr="00D97E5A" w:rsidRDefault="00D97E5A" w:rsidP="00C948D5">
            <w:pPr>
              <w:pStyle w:val="Nivel2"/>
            </w:pPr>
            <w:r w:rsidRPr="00D97E5A">
              <w:t>o Motivos de viagens dos pacientes;</w:t>
            </w:r>
          </w:p>
          <w:p w14:paraId="2447E55A" w14:textId="77777777" w:rsidR="00D97E5A" w:rsidRPr="00D97E5A" w:rsidRDefault="00D97E5A" w:rsidP="00C948D5">
            <w:pPr>
              <w:pStyle w:val="Nivel2"/>
            </w:pPr>
            <w:r w:rsidRPr="00D97E5A">
              <w:t>o Resumo de Taxa de Ocupação;</w:t>
            </w:r>
          </w:p>
          <w:p w14:paraId="75367373" w14:textId="77777777" w:rsidR="00D97E5A" w:rsidRPr="00D97E5A" w:rsidRDefault="00D97E5A" w:rsidP="00C948D5">
            <w:pPr>
              <w:pStyle w:val="Nivel2"/>
            </w:pPr>
            <w:r w:rsidRPr="00D97E5A">
              <w:t>o Viagens realizadas por cidade;</w:t>
            </w:r>
          </w:p>
          <w:p w14:paraId="44F8071A" w14:textId="77777777" w:rsidR="00D97E5A" w:rsidRPr="00D97E5A" w:rsidRDefault="00D97E5A" w:rsidP="00C948D5">
            <w:pPr>
              <w:pStyle w:val="Nivel2"/>
            </w:pPr>
            <w:r w:rsidRPr="00D97E5A">
              <w:t>o Viagens contínuas com data Agendada;</w:t>
            </w:r>
          </w:p>
          <w:p w14:paraId="7A3541E4" w14:textId="77777777" w:rsidR="00D97E5A" w:rsidRPr="00D97E5A" w:rsidRDefault="00D97E5A" w:rsidP="00C948D5">
            <w:pPr>
              <w:pStyle w:val="Nivel2"/>
            </w:pPr>
            <w:r w:rsidRPr="00D97E5A">
              <w:t>o Informações da viagem por veículo;</w:t>
            </w:r>
          </w:p>
          <w:p w14:paraId="682DB2AC" w14:textId="77777777" w:rsidR="00D97E5A" w:rsidRPr="00D97E5A" w:rsidRDefault="00D97E5A" w:rsidP="00C948D5">
            <w:pPr>
              <w:pStyle w:val="Nivel2"/>
            </w:pPr>
            <w:r w:rsidRPr="00D97E5A">
              <w:t>o Viagens por local de embarque;</w:t>
            </w:r>
          </w:p>
        </w:tc>
      </w:tr>
      <w:tr w:rsidR="00D97E5A" w:rsidRPr="00D97E5A" w14:paraId="38220B4A"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0E6010" w14:textId="77777777" w:rsidR="00D97E5A" w:rsidRPr="00D97E5A" w:rsidRDefault="00D97E5A" w:rsidP="00C948D5">
            <w:pPr>
              <w:pStyle w:val="Nivel2"/>
            </w:pPr>
            <w:r w:rsidRPr="00D97E5A">
              <w:t>Permitir a visualização e impressão dos seguintes relatórios:</w:t>
            </w:r>
          </w:p>
          <w:p w14:paraId="1287EDC1" w14:textId="77777777" w:rsidR="00D97E5A" w:rsidRPr="00D97E5A" w:rsidRDefault="00D97E5A" w:rsidP="00C948D5">
            <w:pPr>
              <w:pStyle w:val="Nivel2"/>
            </w:pPr>
          </w:p>
          <w:p w14:paraId="03B8B17A" w14:textId="77777777" w:rsidR="00D97E5A" w:rsidRPr="00D97E5A" w:rsidRDefault="00D97E5A" w:rsidP="00C948D5">
            <w:pPr>
              <w:pStyle w:val="Nivel2"/>
            </w:pPr>
            <w:r w:rsidRPr="00D97E5A">
              <w:t>PESO POR IDADE</w:t>
            </w:r>
          </w:p>
          <w:p w14:paraId="5F7D36D0" w14:textId="77777777" w:rsidR="00D97E5A" w:rsidRPr="00D97E5A" w:rsidRDefault="00D97E5A" w:rsidP="00C948D5">
            <w:pPr>
              <w:pStyle w:val="Nivel2"/>
            </w:pPr>
            <w:r w:rsidRPr="00D97E5A">
              <w:t>o Criançasabaixo do peso (0 a 36 meses).</w:t>
            </w:r>
          </w:p>
          <w:p w14:paraId="61ACAAD1" w14:textId="77777777" w:rsidR="00D97E5A" w:rsidRPr="00D97E5A" w:rsidRDefault="00D97E5A" w:rsidP="00C948D5">
            <w:pPr>
              <w:pStyle w:val="Nivel2"/>
            </w:pPr>
            <w:r w:rsidRPr="00D97E5A">
              <w:t>o Crianças acima do peso (0 a 36 meses).</w:t>
            </w:r>
          </w:p>
        </w:tc>
      </w:tr>
      <w:tr w:rsidR="00D97E5A" w:rsidRPr="00D97E5A" w14:paraId="5D163D3E"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7D6ED" w14:textId="77777777" w:rsidR="00D97E5A" w:rsidRPr="00D97E5A" w:rsidRDefault="00D97E5A" w:rsidP="00C948D5">
            <w:pPr>
              <w:pStyle w:val="Nivel2"/>
            </w:pPr>
            <w:r w:rsidRPr="00D97E5A">
              <w:t>Permitir a visualização e impressão dos seguintes relatórios:</w:t>
            </w:r>
          </w:p>
          <w:p w14:paraId="669CE8AF" w14:textId="77777777" w:rsidR="00D97E5A" w:rsidRPr="00D97E5A" w:rsidRDefault="00D97E5A" w:rsidP="00C948D5">
            <w:pPr>
              <w:pStyle w:val="Nivel2"/>
            </w:pPr>
          </w:p>
          <w:p w14:paraId="2C977052" w14:textId="77777777" w:rsidR="00D97E5A" w:rsidRPr="00D97E5A" w:rsidRDefault="00D97E5A" w:rsidP="00C948D5">
            <w:pPr>
              <w:pStyle w:val="Nivel2"/>
            </w:pPr>
            <w:r w:rsidRPr="00D97E5A">
              <w:t>CURVAS DE CRESCIMENTO</w:t>
            </w:r>
          </w:p>
          <w:p w14:paraId="48BCBF19" w14:textId="77777777" w:rsidR="00D97E5A" w:rsidRPr="00D97E5A" w:rsidRDefault="00D97E5A" w:rsidP="00C948D5">
            <w:pPr>
              <w:pStyle w:val="Nivel2"/>
            </w:pPr>
            <w:r w:rsidRPr="00D97E5A">
              <w:t>o Curvas Padrão;</w:t>
            </w:r>
          </w:p>
          <w:p w14:paraId="0BFBFC99" w14:textId="77777777" w:rsidR="00D97E5A" w:rsidRPr="00D97E5A" w:rsidRDefault="00D97E5A" w:rsidP="00C948D5">
            <w:pPr>
              <w:pStyle w:val="Nivel2"/>
            </w:pPr>
            <w:r w:rsidRPr="00D97E5A">
              <w:t>o Consulta curvas de crianças;</w:t>
            </w:r>
          </w:p>
        </w:tc>
      </w:tr>
      <w:tr w:rsidR="00D97E5A" w:rsidRPr="00D97E5A" w14:paraId="06A7B3D9"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384E30" w14:textId="77777777" w:rsidR="00D97E5A" w:rsidRPr="00D97E5A" w:rsidRDefault="00D97E5A" w:rsidP="00C948D5">
            <w:pPr>
              <w:pStyle w:val="Nivel2"/>
            </w:pPr>
            <w:r w:rsidRPr="00D97E5A">
              <w:t>Permitir a visualização e impressão dos seguintes relatórios:</w:t>
            </w:r>
          </w:p>
          <w:p w14:paraId="401C5909" w14:textId="77777777" w:rsidR="00D97E5A" w:rsidRPr="00D97E5A" w:rsidRDefault="00D97E5A" w:rsidP="00C948D5">
            <w:pPr>
              <w:pStyle w:val="Nivel2"/>
            </w:pPr>
          </w:p>
          <w:p w14:paraId="1A9080B1" w14:textId="77777777" w:rsidR="00D97E5A" w:rsidRPr="00D97E5A" w:rsidRDefault="00D97E5A" w:rsidP="00C948D5">
            <w:pPr>
              <w:pStyle w:val="Nivel2"/>
            </w:pPr>
            <w:r w:rsidRPr="00D97E5A">
              <w:t>DIVERSOS</w:t>
            </w:r>
          </w:p>
          <w:p w14:paraId="34A5D8A6" w14:textId="77777777" w:rsidR="00D97E5A" w:rsidRPr="00D97E5A" w:rsidRDefault="00D97E5A" w:rsidP="00C948D5">
            <w:pPr>
              <w:pStyle w:val="Nivel2"/>
            </w:pPr>
            <w:r w:rsidRPr="00D97E5A">
              <w:t>o Grupo de procedimentos;</w:t>
            </w:r>
          </w:p>
          <w:p w14:paraId="597523AE" w14:textId="77777777" w:rsidR="00D97E5A" w:rsidRPr="00D97E5A" w:rsidRDefault="00D97E5A" w:rsidP="00C948D5">
            <w:pPr>
              <w:pStyle w:val="Nivel2"/>
            </w:pPr>
            <w:r w:rsidRPr="00D97E5A">
              <w:t>o Procedimentos;</w:t>
            </w:r>
          </w:p>
          <w:p w14:paraId="7DE6C012" w14:textId="77777777" w:rsidR="00D97E5A" w:rsidRPr="00D97E5A" w:rsidRDefault="00D97E5A" w:rsidP="00C948D5">
            <w:pPr>
              <w:pStyle w:val="Nivel2"/>
            </w:pPr>
            <w:r w:rsidRPr="00D97E5A">
              <w:t>o Tipos de programas;</w:t>
            </w:r>
          </w:p>
          <w:p w14:paraId="18636808" w14:textId="77777777" w:rsidR="00D97E5A" w:rsidRPr="00D97E5A" w:rsidRDefault="00D97E5A" w:rsidP="00C948D5">
            <w:pPr>
              <w:pStyle w:val="Nivel2"/>
            </w:pPr>
            <w:r w:rsidRPr="00D97E5A">
              <w:t>o Veículos;</w:t>
            </w:r>
          </w:p>
          <w:p w14:paraId="389AA731" w14:textId="77777777" w:rsidR="00D97E5A" w:rsidRPr="00D97E5A" w:rsidRDefault="00D97E5A" w:rsidP="00C948D5">
            <w:pPr>
              <w:pStyle w:val="Nivel2"/>
            </w:pPr>
            <w:r w:rsidRPr="00D97E5A">
              <w:t>o Turno;</w:t>
            </w:r>
          </w:p>
          <w:p w14:paraId="200CC3B1" w14:textId="77777777" w:rsidR="00D97E5A" w:rsidRPr="00D97E5A" w:rsidRDefault="00D97E5A" w:rsidP="00C948D5">
            <w:pPr>
              <w:pStyle w:val="Nivel2"/>
            </w:pPr>
            <w:r w:rsidRPr="00D97E5A">
              <w:t>o Fluxo;</w:t>
            </w:r>
          </w:p>
          <w:p w14:paraId="24BC1C51" w14:textId="77777777" w:rsidR="00D97E5A" w:rsidRPr="00D97E5A" w:rsidRDefault="00D97E5A" w:rsidP="00C948D5">
            <w:pPr>
              <w:pStyle w:val="Nivel2"/>
            </w:pPr>
            <w:r w:rsidRPr="00D97E5A">
              <w:t>o Prestador;</w:t>
            </w:r>
          </w:p>
          <w:p w14:paraId="5F97200C" w14:textId="77777777" w:rsidR="00D97E5A" w:rsidRPr="00D97E5A" w:rsidRDefault="00D97E5A" w:rsidP="00C948D5">
            <w:pPr>
              <w:pStyle w:val="Nivel2"/>
            </w:pPr>
            <w:r w:rsidRPr="00D97E5A">
              <w:t>o Setor;</w:t>
            </w:r>
          </w:p>
          <w:p w14:paraId="43B55748" w14:textId="77777777" w:rsidR="00D97E5A" w:rsidRPr="00D97E5A" w:rsidRDefault="00D97E5A" w:rsidP="00C948D5">
            <w:pPr>
              <w:pStyle w:val="Nivel2"/>
            </w:pPr>
            <w:r w:rsidRPr="00D97E5A">
              <w:t>o Anamnese;</w:t>
            </w:r>
          </w:p>
          <w:p w14:paraId="1EE246B7" w14:textId="77777777" w:rsidR="00D97E5A" w:rsidRPr="00D97E5A" w:rsidRDefault="00D97E5A" w:rsidP="00C948D5">
            <w:pPr>
              <w:pStyle w:val="Nivel2"/>
            </w:pPr>
            <w:r w:rsidRPr="00D97E5A">
              <w:t>o CNAE;</w:t>
            </w:r>
          </w:p>
          <w:p w14:paraId="69BFA0FC" w14:textId="77777777" w:rsidR="00D97E5A" w:rsidRPr="00D97E5A" w:rsidRDefault="00D97E5A" w:rsidP="00C948D5">
            <w:pPr>
              <w:pStyle w:val="Nivel2"/>
            </w:pPr>
            <w:r w:rsidRPr="00D97E5A">
              <w:t>o Motivo cancelamento agendado;</w:t>
            </w:r>
          </w:p>
          <w:p w14:paraId="778FE0D3" w14:textId="77777777" w:rsidR="00D97E5A" w:rsidRPr="00D97E5A" w:rsidRDefault="00D97E5A" w:rsidP="00C948D5">
            <w:pPr>
              <w:pStyle w:val="Nivel2"/>
            </w:pPr>
            <w:r w:rsidRPr="00D97E5A">
              <w:t>o Ocorrências;</w:t>
            </w:r>
          </w:p>
          <w:p w14:paraId="65B0F377" w14:textId="77777777" w:rsidR="00D97E5A" w:rsidRPr="00D97E5A" w:rsidRDefault="00D97E5A" w:rsidP="00C948D5">
            <w:pPr>
              <w:pStyle w:val="Nivel2"/>
            </w:pPr>
            <w:r w:rsidRPr="00D97E5A">
              <w:t>o Bairros e logradouros;</w:t>
            </w:r>
          </w:p>
          <w:p w14:paraId="5078FCF6" w14:textId="77777777" w:rsidR="00D97E5A" w:rsidRPr="00D97E5A" w:rsidRDefault="00D97E5A" w:rsidP="00C948D5">
            <w:pPr>
              <w:pStyle w:val="Nivel2"/>
            </w:pPr>
            <w:r w:rsidRPr="00D97E5A">
              <w:t>o Etnias;</w:t>
            </w:r>
          </w:p>
          <w:p w14:paraId="4C8D5650" w14:textId="77777777" w:rsidR="00D97E5A" w:rsidRPr="00D97E5A" w:rsidRDefault="00D97E5A" w:rsidP="00C948D5">
            <w:pPr>
              <w:pStyle w:val="Nivel2"/>
            </w:pPr>
            <w:r w:rsidRPr="00D97E5A">
              <w:t>o Verso do cartão de comparecimento do Paciente;</w:t>
            </w:r>
          </w:p>
          <w:p w14:paraId="653518F2" w14:textId="77777777" w:rsidR="00D97E5A" w:rsidRPr="00D97E5A" w:rsidRDefault="00D97E5A" w:rsidP="00C948D5">
            <w:pPr>
              <w:pStyle w:val="Nivel2"/>
            </w:pPr>
            <w:r w:rsidRPr="00D97E5A">
              <w:t>o Relação e agendamentos realizados na agenda de consultas;</w:t>
            </w:r>
          </w:p>
          <w:p w14:paraId="410AEC9B" w14:textId="77777777" w:rsidR="00D97E5A" w:rsidRPr="00D97E5A" w:rsidRDefault="00D97E5A" w:rsidP="00C948D5">
            <w:pPr>
              <w:pStyle w:val="Nivel2"/>
            </w:pPr>
            <w:r w:rsidRPr="00D97E5A">
              <w:lastRenderedPageBreak/>
              <w:t>o Tempo médio das consultas por profissional</w:t>
            </w:r>
          </w:p>
          <w:p w14:paraId="5B23D757" w14:textId="77777777" w:rsidR="00D97E5A" w:rsidRPr="00D97E5A" w:rsidRDefault="00D97E5A" w:rsidP="00C948D5">
            <w:pPr>
              <w:pStyle w:val="Nivel2"/>
            </w:pPr>
            <w:r w:rsidRPr="00D97E5A">
              <w:t>o Relatório de horários bloqueados na agenda de consulta;</w:t>
            </w:r>
          </w:p>
          <w:p w14:paraId="09090711" w14:textId="77777777" w:rsidR="00D97E5A" w:rsidRPr="00D97E5A" w:rsidRDefault="00D97E5A" w:rsidP="00C948D5">
            <w:pPr>
              <w:pStyle w:val="Nivel2"/>
            </w:pPr>
            <w:r w:rsidRPr="00D97E5A">
              <w:t>o Envios de torpedos (SMS)-Necessário internet;</w:t>
            </w:r>
          </w:p>
          <w:p w14:paraId="3A60BE37" w14:textId="77777777" w:rsidR="00D97E5A" w:rsidRPr="00D97E5A" w:rsidRDefault="00D97E5A" w:rsidP="00C948D5">
            <w:pPr>
              <w:pStyle w:val="Nivel2"/>
            </w:pPr>
            <w:r w:rsidRPr="00D97E5A">
              <w:t>o Pacientes remanejados por período;</w:t>
            </w:r>
          </w:p>
          <w:p w14:paraId="2C6E0FCF" w14:textId="77777777" w:rsidR="00D97E5A" w:rsidRPr="00D97E5A" w:rsidRDefault="00D97E5A" w:rsidP="00C948D5">
            <w:pPr>
              <w:pStyle w:val="Nivel2"/>
            </w:pPr>
            <w:r w:rsidRPr="00D97E5A">
              <w:t>o Procedimentos por período (Agenda de consultas);</w:t>
            </w:r>
          </w:p>
          <w:p w14:paraId="15614B26" w14:textId="77777777" w:rsidR="00D97E5A" w:rsidRPr="00D97E5A" w:rsidRDefault="00D97E5A" w:rsidP="00C948D5">
            <w:pPr>
              <w:pStyle w:val="Nivel2"/>
            </w:pPr>
            <w:r w:rsidRPr="00D97E5A">
              <w:t>o Nível de acesso do Usuário;</w:t>
            </w:r>
          </w:p>
          <w:p w14:paraId="508CA734" w14:textId="77777777" w:rsidR="00D97E5A" w:rsidRPr="00D97E5A" w:rsidRDefault="00D97E5A" w:rsidP="00C948D5">
            <w:pPr>
              <w:pStyle w:val="Nivel2"/>
            </w:pPr>
            <w:r w:rsidRPr="00D97E5A">
              <w:t>o Usuários que inseriram Horários na Agenda;</w:t>
            </w:r>
          </w:p>
          <w:p w14:paraId="3EF74AC9" w14:textId="77777777" w:rsidR="00D97E5A" w:rsidRPr="00D97E5A" w:rsidRDefault="00D97E5A" w:rsidP="00C948D5">
            <w:pPr>
              <w:pStyle w:val="Nivel2"/>
            </w:pPr>
            <w:r w:rsidRPr="00D97E5A">
              <w:t>o Nível de acesso do Usuário Mod2;</w:t>
            </w:r>
          </w:p>
          <w:p w14:paraId="2FFCD324" w14:textId="77777777" w:rsidR="00D97E5A" w:rsidRPr="00D97E5A" w:rsidRDefault="00D97E5A" w:rsidP="00C948D5">
            <w:pPr>
              <w:pStyle w:val="Nivel2"/>
            </w:pPr>
            <w:r w:rsidRPr="00D97E5A">
              <w:t>o Gerenciamento de senhas;</w:t>
            </w:r>
          </w:p>
          <w:p w14:paraId="113CE8EB" w14:textId="77777777" w:rsidR="00D97E5A" w:rsidRPr="00D97E5A" w:rsidRDefault="00D97E5A" w:rsidP="00C948D5">
            <w:pPr>
              <w:pStyle w:val="Nivel2"/>
            </w:pPr>
            <w:r w:rsidRPr="00D97E5A">
              <w:t>o Relatório de unidades;</w:t>
            </w:r>
          </w:p>
          <w:p w14:paraId="68C034DE" w14:textId="77777777" w:rsidR="00D97E5A" w:rsidRPr="00D97E5A" w:rsidRDefault="00D97E5A" w:rsidP="00C948D5">
            <w:pPr>
              <w:pStyle w:val="Nivel2"/>
            </w:pPr>
            <w:r w:rsidRPr="00D97E5A">
              <w:t>o Relatório de grupos de Fatura;</w:t>
            </w:r>
          </w:p>
          <w:p w14:paraId="30B91D03" w14:textId="77777777" w:rsidR="00D97E5A" w:rsidRPr="00D97E5A" w:rsidRDefault="00D97E5A" w:rsidP="00C948D5">
            <w:pPr>
              <w:pStyle w:val="Nivel2"/>
            </w:pPr>
            <w:r w:rsidRPr="00D97E5A">
              <w:t>o Via de Administração;</w:t>
            </w:r>
          </w:p>
          <w:p w14:paraId="489AD94D" w14:textId="77777777" w:rsidR="00D97E5A" w:rsidRPr="00D97E5A" w:rsidRDefault="00D97E5A" w:rsidP="00C948D5">
            <w:pPr>
              <w:pStyle w:val="Nivel2"/>
            </w:pPr>
            <w:r w:rsidRPr="00D97E5A">
              <w:t>o Apresentação;</w:t>
            </w:r>
          </w:p>
          <w:p w14:paraId="778F374F" w14:textId="77777777" w:rsidR="00D97E5A" w:rsidRPr="00D97E5A" w:rsidRDefault="00D97E5A" w:rsidP="00C948D5">
            <w:pPr>
              <w:pStyle w:val="Nivel2"/>
            </w:pPr>
            <w:r w:rsidRPr="00D97E5A">
              <w:t>o Frequência de Administração;</w:t>
            </w:r>
          </w:p>
          <w:p w14:paraId="4C49D7D2" w14:textId="77777777" w:rsidR="00D97E5A" w:rsidRPr="00D97E5A" w:rsidRDefault="00D97E5A" w:rsidP="00C948D5">
            <w:pPr>
              <w:pStyle w:val="Nivel2"/>
            </w:pPr>
            <w:r w:rsidRPr="00D97E5A">
              <w:t>o Relatório de CIDs;</w:t>
            </w:r>
          </w:p>
          <w:p w14:paraId="47E97286" w14:textId="77777777" w:rsidR="00D97E5A" w:rsidRPr="00D97E5A" w:rsidRDefault="00D97E5A" w:rsidP="00C948D5">
            <w:pPr>
              <w:pStyle w:val="Nivel2"/>
            </w:pPr>
            <w:r w:rsidRPr="00D97E5A">
              <w:t>o Relatório de Totens de senhas;</w:t>
            </w:r>
          </w:p>
          <w:p w14:paraId="61DB5359" w14:textId="77777777" w:rsidR="00D97E5A" w:rsidRPr="00D97E5A" w:rsidRDefault="00D97E5A" w:rsidP="00C948D5">
            <w:pPr>
              <w:pStyle w:val="Nivel2"/>
            </w:pPr>
            <w:r w:rsidRPr="00D97E5A">
              <w:t>o Relatório de Torpedo SMS;</w:t>
            </w:r>
          </w:p>
          <w:p w14:paraId="361960EA" w14:textId="77777777" w:rsidR="00D97E5A" w:rsidRPr="00D97E5A" w:rsidRDefault="00D97E5A" w:rsidP="00C948D5">
            <w:pPr>
              <w:pStyle w:val="Nivel2"/>
            </w:pPr>
            <w:r w:rsidRPr="00D97E5A">
              <w:t>o Pacientes agendados porperíodo com celular SMS;</w:t>
            </w:r>
          </w:p>
        </w:tc>
      </w:tr>
      <w:tr w:rsidR="00D97E5A" w:rsidRPr="00D97E5A" w14:paraId="32BD70A5"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AB4034" w14:textId="77777777" w:rsidR="00D97E5A" w:rsidRPr="00D97E5A" w:rsidRDefault="00D97E5A" w:rsidP="00C948D5">
            <w:pPr>
              <w:pStyle w:val="Nivel2"/>
            </w:pPr>
            <w:r w:rsidRPr="00D97E5A">
              <w:lastRenderedPageBreak/>
              <w:t>Permitir a visualização e impressão dos seguintes relatórios:</w:t>
            </w:r>
          </w:p>
          <w:p w14:paraId="46CB09D2" w14:textId="77777777" w:rsidR="00D97E5A" w:rsidRPr="00D97E5A" w:rsidRDefault="00D97E5A" w:rsidP="00C948D5">
            <w:pPr>
              <w:pStyle w:val="Nivel2"/>
            </w:pPr>
          </w:p>
          <w:p w14:paraId="76448B96" w14:textId="77777777" w:rsidR="00D97E5A" w:rsidRPr="00D97E5A" w:rsidRDefault="00D97E5A" w:rsidP="00C948D5">
            <w:pPr>
              <w:pStyle w:val="Nivel2"/>
            </w:pPr>
            <w:r w:rsidRPr="00D97E5A">
              <w:t>PPI (PROGRAMAÇÃO PACTUADA E INTEGRADA).</w:t>
            </w:r>
          </w:p>
          <w:p w14:paraId="3EABF294" w14:textId="77777777" w:rsidR="00D97E5A" w:rsidRPr="00D97E5A" w:rsidRDefault="00D97E5A" w:rsidP="00C948D5">
            <w:pPr>
              <w:pStyle w:val="Nivel2"/>
            </w:pPr>
            <w:r w:rsidRPr="00D97E5A">
              <w:t>o Municípios e unidades Externas;</w:t>
            </w:r>
          </w:p>
          <w:p w14:paraId="6585DF9F" w14:textId="77777777" w:rsidR="00D97E5A" w:rsidRPr="00D97E5A" w:rsidRDefault="00D97E5A" w:rsidP="00C948D5">
            <w:pPr>
              <w:pStyle w:val="Nivel2"/>
            </w:pPr>
            <w:r w:rsidRPr="00D97E5A">
              <w:t>o Profissionais por procedimento;</w:t>
            </w:r>
          </w:p>
          <w:p w14:paraId="5BE0B804" w14:textId="77777777" w:rsidR="00D97E5A" w:rsidRPr="00D97E5A" w:rsidRDefault="00D97E5A" w:rsidP="00C948D5">
            <w:pPr>
              <w:pStyle w:val="Nivel2"/>
            </w:pPr>
            <w:r w:rsidRPr="00D97E5A">
              <w:t>o Relatório de cotas de Procedimentos;</w:t>
            </w:r>
          </w:p>
          <w:p w14:paraId="570068D0" w14:textId="77777777" w:rsidR="00D97E5A" w:rsidRPr="00D97E5A" w:rsidRDefault="00D97E5A" w:rsidP="00C948D5">
            <w:pPr>
              <w:pStyle w:val="Nivel2"/>
            </w:pPr>
            <w:r w:rsidRPr="00D97E5A">
              <w:t>o Pacientes agendados –Unidade solicitante;</w:t>
            </w:r>
          </w:p>
          <w:p w14:paraId="45C1DAF7" w14:textId="77777777" w:rsidR="00D97E5A" w:rsidRPr="00D97E5A" w:rsidRDefault="00D97E5A" w:rsidP="00C948D5">
            <w:pPr>
              <w:pStyle w:val="Nivel2"/>
            </w:pPr>
            <w:r w:rsidRPr="00D97E5A">
              <w:t>o Relatório de Pacientes agendados por usuário;</w:t>
            </w:r>
          </w:p>
          <w:p w14:paraId="38FA02AF" w14:textId="77777777" w:rsidR="00D97E5A" w:rsidRPr="00D97E5A" w:rsidRDefault="00D97E5A" w:rsidP="00C948D5">
            <w:pPr>
              <w:pStyle w:val="Nivel2"/>
            </w:pPr>
            <w:r w:rsidRPr="00D97E5A">
              <w:t>o Relatório de Pacientes consultados por usuário;</w:t>
            </w:r>
          </w:p>
          <w:p w14:paraId="6A45BBF4" w14:textId="77777777" w:rsidR="00D97E5A" w:rsidRPr="00D97E5A" w:rsidRDefault="00D97E5A" w:rsidP="00C948D5">
            <w:pPr>
              <w:pStyle w:val="Nivel2"/>
            </w:pPr>
            <w:r w:rsidRPr="00D97E5A">
              <w:t>o Relatório de cancelamento de consulta por usuário;</w:t>
            </w:r>
          </w:p>
          <w:p w14:paraId="10486B51" w14:textId="77777777" w:rsidR="00D97E5A" w:rsidRPr="00D97E5A" w:rsidRDefault="00D97E5A" w:rsidP="00C948D5">
            <w:pPr>
              <w:pStyle w:val="Nivel2"/>
            </w:pPr>
            <w:r w:rsidRPr="00D97E5A">
              <w:t>o Relatório de procedimentos agendados por Unidade Executante por período;</w:t>
            </w:r>
          </w:p>
          <w:p w14:paraId="4549B693" w14:textId="77777777" w:rsidR="00D97E5A" w:rsidRPr="00D97E5A" w:rsidRDefault="00D97E5A" w:rsidP="00C948D5">
            <w:pPr>
              <w:pStyle w:val="Nivel2"/>
            </w:pPr>
            <w:r w:rsidRPr="00D97E5A">
              <w:t>o Relatório de atendimentos baixados sintético;</w:t>
            </w:r>
          </w:p>
          <w:p w14:paraId="37EE0F6D" w14:textId="77777777" w:rsidR="00D97E5A" w:rsidRPr="00D97E5A" w:rsidRDefault="00D97E5A" w:rsidP="00C948D5">
            <w:pPr>
              <w:pStyle w:val="Nivel2"/>
            </w:pPr>
            <w:r w:rsidRPr="00D97E5A">
              <w:t>o Relatório de agendamento por unidade solicitante;</w:t>
            </w:r>
          </w:p>
          <w:p w14:paraId="42D2A343" w14:textId="77777777" w:rsidR="00D97E5A" w:rsidRPr="00D97E5A" w:rsidRDefault="00D97E5A" w:rsidP="00C948D5">
            <w:pPr>
              <w:pStyle w:val="Nivel2"/>
            </w:pPr>
            <w:r w:rsidRPr="00D97E5A">
              <w:t>o Pacientes agendados-Endereço;</w:t>
            </w:r>
          </w:p>
          <w:p w14:paraId="25CE12F0" w14:textId="77777777" w:rsidR="00D97E5A" w:rsidRPr="00D97E5A" w:rsidRDefault="00D97E5A" w:rsidP="00C948D5">
            <w:pPr>
              <w:pStyle w:val="Nivel2"/>
            </w:pPr>
            <w:r w:rsidRPr="00D97E5A">
              <w:t>o Relação e vagas por Profissional;</w:t>
            </w:r>
          </w:p>
          <w:p w14:paraId="6DB9539B" w14:textId="77777777" w:rsidR="00D97E5A" w:rsidRPr="00D97E5A" w:rsidRDefault="00D97E5A" w:rsidP="00C948D5">
            <w:pPr>
              <w:pStyle w:val="Nivel2"/>
            </w:pPr>
            <w:r w:rsidRPr="00D97E5A">
              <w:t>o Movimento dos Usuários por Profissional;</w:t>
            </w:r>
          </w:p>
          <w:p w14:paraId="79C95A04" w14:textId="77777777" w:rsidR="00D97E5A" w:rsidRPr="00D97E5A" w:rsidRDefault="00D97E5A" w:rsidP="00C948D5">
            <w:pPr>
              <w:pStyle w:val="Nivel2"/>
            </w:pPr>
            <w:r w:rsidRPr="00D97E5A">
              <w:t>o Consultas por Profissional (F.A.A) Baixada/Emitida;</w:t>
            </w:r>
          </w:p>
          <w:p w14:paraId="3C8F3D45" w14:textId="77777777" w:rsidR="00D97E5A" w:rsidRPr="00D97E5A" w:rsidRDefault="00D97E5A" w:rsidP="00C948D5">
            <w:pPr>
              <w:pStyle w:val="Nivel2"/>
            </w:pPr>
            <w:r w:rsidRPr="00D97E5A">
              <w:t>o Relatório de Procedimentos agendados e baixados por período;</w:t>
            </w:r>
          </w:p>
          <w:p w14:paraId="5E2E569B" w14:textId="77777777" w:rsidR="00D97E5A" w:rsidRPr="00D97E5A" w:rsidRDefault="00D97E5A" w:rsidP="00C948D5">
            <w:pPr>
              <w:pStyle w:val="Nivel2"/>
            </w:pPr>
            <w:r w:rsidRPr="00D97E5A">
              <w:t>o Relatório de procedimentos agendados e baixados por período-Unidade;</w:t>
            </w:r>
          </w:p>
        </w:tc>
      </w:tr>
      <w:tr w:rsidR="00D97E5A" w:rsidRPr="00D97E5A" w14:paraId="4B4A6428"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9738D8" w14:textId="77777777" w:rsidR="00D97E5A" w:rsidRPr="00D97E5A" w:rsidRDefault="00D97E5A" w:rsidP="00C948D5">
            <w:pPr>
              <w:pStyle w:val="Nivel2"/>
            </w:pPr>
            <w:r w:rsidRPr="00D97E5A">
              <w:t>Permitir a visualização e impressão dos seguintes relatórios:</w:t>
            </w:r>
          </w:p>
          <w:p w14:paraId="4C6C7436" w14:textId="77777777" w:rsidR="00D97E5A" w:rsidRPr="00D97E5A" w:rsidRDefault="00D97E5A" w:rsidP="00C948D5">
            <w:pPr>
              <w:pStyle w:val="Nivel2"/>
            </w:pPr>
            <w:r w:rsidRPr="00D97E5A">
              <w:t>PROGRAMAS:</w:t>
            </w:r>
          </w:p>
          <w:p w14:paraId="77B308DD" w14:textId="77777777" w:rsidR="00D97E5A" w:rsidRPr="00D97E5A" w:rsidRDefault="00D97E5A" w:rsidP="00C948D5">
            <w:pPr>
              <w:pStyle w:val="Nivel2"/>
            </w:pPr>
            <w:r w:rsidRPr="00D97E5A">
              <w:t>o Pacientes por faixa etária;</w:t>
            </w:r>
          </w:p>
          <w:p w14:paraId="2A6810E7" w14:textId="77777777" w:rsidR="00D97E5A" w:rsidRPr="00D97E5A" w:rsidRDefault="00D97E5A" w:rsidP="00C948D5">
            <w:pPr>
              <w:pStyle w:val="Nivel2"/>
            </w:pPr>
            <w:r w:rsidRPr="00D97E5A">
              <w:t>o SisPré Natal;</w:t>
            </w:r>
          </w:p>
          <w:p w14:paraId="755D4941" w14:textId="77777777" w:rsidR="00D97E5A" w:rsidRPr="00D97E5A" w:rsidRDefault="00D97E5A" w:rsidP="00C948D5">
            <w:pPr>
              <w:pStyle w:val="Nivel2"/>
            </w:pPr>
            <w:r w:rsidRPr="00D97E5A">
              <w:t>- Relação de motivos de interrupção;</w:t>
            </w:r>
          </w:p>
          <w:p w14:paraId="16D02C91" w14:textId="77777777" w:rsidR="00D97E5A" w:rsidRPr="00D97E5A" w:rsidRDefault="00D97E5A" w:rsidP="00C948D5">
            <w:pPr>
              <w:pStyle w:val="Nivel2"/>
            </w:pPr>
            <w:r w:rsidRPr="00D97E5A">
              <w:t>- Relação das gestações interrompidas.</w:t>
            </w:r>
          </w:p>
        </w:tc>
      </w:tr>
      <w:tr w:rsidR="00D97E5A" w:rsidRPr="00D97E5A" w14:paraId="43F6CAA9"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F1362F" w14:textId="77777777" w:rsidR="00D97E5A" w:rsidRPr="00D97E5A" w:rsidRDefault="00D97E5A" w:rsidP="00C948D5">
            <w:pPr>
              <w:pStyle w:val="Nivel2"/>
            </w:pPr>
            <w:r w:rsidRPr="00D97E5A">
              <w:t>Permitir a visualização e impressão dos seguintes relatórios:</w:t>
            </w:r>
          </w:p>
          <w:p w14:paraId="63B8993D" w14:textId="77777777" w:rsidR="00D97E5A" w:rsidRPr="00D97E5A" w:rsidRDefault="00D97E5A" w:rsidP="00C948D5">
            <w:pPr>
              <w:pStyle w:val="Nivel2"/>
            </w:pPr>
            <w:r w:rsidRPr="00D97E5A">
              <w:t>EXAMES:</w:t>
            </w:r>
          </w:p>
          <w:p w14:paraId="3BDBB637" w14:textId="77777777" w:rsidR="00D97E5A" w:rsidRPr="00D97E5A" w:rsidRDefault="00D97E5A" w:rsidP="00C948D5">
            <w:pPr>
              <w:pStyle w:val="Nivel2"/>
            </w:pPr>
            <w:r w:rsidRPr="00D97E5A">
              <w:t>o Marcados por período/Laboratório;</w:t>
            </w:r>
          </w:p>
          <w:p w14:paraId="76EA3BE3" w14:textId="77777777" w:rsidR="00D97E5A" w:rsidRPr="00D97E5A" w:rsidRDefault="00D97E5A" w:rsidP="00C948D5">
            <w:pPr>
              <w:pStyle w:val="Nivel2"/>
            </w:pPr>
            <w:r w:rsidRPr="00D97E5A">
              <w:t>o Realizados por Profissional;</w:t>
            </w:r>
          </w:p>
          <w:p w14:paraId="1308607D" w14:textId="77777777" w:rsidR="00D97E5A" w:rsidRPr="00D97E5A" w:rsidRDefault="00D97E5A" w:rsidP="00C948D5">
            <w:pPr>
              <w:pStyle w:val="Nivel2"/>
            </w:pPr>
            <w:r w:rsidRPr="00D97E5A">
              <w:lastRenderedPageBreak/>
              <w:t>o Realizados por Faturamento;</w:t>
            </w:r>
          </w:p>
          <w:p w14:paraId="436A59FA" w14:textId="77777777" w:rsidR="00D97E5A" w:rsidRPr="00D97E5A" w:rsidRDefault="00D97E5A" w:rsidP="00C948D5">
            <w:pPr>
              <w:pStyle w:val="Nivel2"/>
            </w:pPr>
            <w:r w:rsidRPr="00D97E5A">
              <w:t>o Por Profissional;</w:t>
            </w:r>
          </w:p>
          <w:p w14:paraId="620A98FF" w14:textId="77777777" w:rsidR="00D97E5A" w:rsidRPr="00D97E5A" w:rsidRDefault="00D97E5A" w:rsidP="00C948D5">
            <w:pPr>
              <w:pStyle w:val="Nivel2"/>
            </w:pPr>
            <w:r w:rsidRPr="00D97E5A">
              <w:t>o Por Laboratório;</w:t>
            </w:r>
          </w:p>
          <w:p w14:paraId="4B9C4BEC" w14:textId="77777777" w:rsidR="00D97E5A" w:rsidRPr="00D97E5A" w:rsidRDefault="00D97E5A" w:rsidP="00C948D5">
            <w:pPr>
              <w:pStyle w:val="Nivel2"/>
            </w:pPr>
            <w:r w:rsidRPr="00D97E5A">
              <w:t>o Relação de antibióticos;</w:t>
            </w:r>
          </w:p>
          <w:p w14:paraId="46197C0B" w14:textId="77777777" w:rsidR="00D97E5A" w:rsidRPr="00D97E5A" w:rsidRDefault="00D97E5A" w:rsidP="00C948D5">
            <w:pPr>
              <w:pStyle w:val="Nivel2"/>
            </w:pPr>
            <w:r w:rsidRPr="00D97E5A">
              <w:t>o Relação de Família de Bactérias;</w:t>
            </w:r>
          </w:p>
          <w:p w14:paraId="5AB88DA2" w14:textId="77777777" w:rsidR="00D97E5A" w:rsidRPr="00D97E5A" w:rsidRDefault="00D97E5A" w:rsidP="00C948D5">
            <w:pPr>
              <w:pStyle w:val="Nivel2"/>
            </w:pPr>
            <w:r w:rsidRPr="00D97E5A">
              <w:t>o Período por Família;</w:t>
            </w:r>
          </w:p>
          <w:p w14:paraId="751E5F4F" w14:textId="77777777" w:rsidR="00D97E5A" w:rsidRPr="00D97E5A" w:rsidRDefault="00D97E5A" w:rsidP="00C948D5">
            <w:pPr>
              <w:pStyle w:val="Nivel2"/>
            </w:pPr>
            <w:r w:rsidRPr="00D97E5A">
              <w:t>o Relação dos exames de urgência;</w:t>
            </w:r>
          </w:p>
          <w:p w14:paraId="293B4346" w14:textId="77777777" w:rsidR="00D97E5A" w:rsidRPr="00D97E5A" w:rsidRDefault="00D97E5A" w:rsidP="00C948D5">
            <w:pPr>
              <w:pStyle w:val="Nivel2"/>
            </w:pPr>
            <w:r w:rsidRPr="00D97E5A">
              <w:t>o Pacientes/Exames Agendados;</w:t>
            </w:r>
          </w:p>
          <w:p w14:paraId="6190ABB8" w14:textId="77777777" w:rsidR="00D97E5A" w:rsidRPr="00D97E5A" w:rsidRDefault="00D97E5A" w:rsidP="00C948D5">
            <w:pPr>
              <w:pStyle w:val="Nivel2"/>
            </w:pPr>
            <w:r w:rsidRPr="00D97E5A">
              <w:t>o Relação de exames agendados;</w:t>
            </w:r>
          </w:p>
          <w:p w14:paraId="0618A324" w14:textId="77777777" w:rsidR="00D97E5A" w:rsidRPr="00D97E5A" w:rsidRDefault="00D97E5A" w:rsidP="00C948D5">
            <w:pPr>
              <w:pStyle w:val="Nivel2"/>
            </w:pPr>
            <w:r w:rsidRPr="00D97E5A">
              <w:t>o Exames agendados por Unidade Solicitante;</w:t>
            </w:r>
          </w:p>
          <w:p w14:paraId="7A3741C4" w14:textId="77777777" w:rsidR="00D97E5A" w:rsidRPr="00D97E5A" w:rsidRDefault="00D97E5A" w:rsidP="00C948D5">
            <w:pPr>
              <w:pStyle w:val="Nivel2"/>
            </w:pPr>
            <w:r w:rsidRPr="00D97E5A">
              <w:t>o Pacientes por Procedimento;</w:t>
            </w:r>
          </w:p>
          <w:p w14:paraId="34E2E40E" w14:textId="77777777" w:rsidR="00D97E5A" w:rsidRPr="00D97E5A" w:rsidRDefault="00D97E5A" w:rsidP="00C948D5">
            <w:pPr>
              <w:pStyle w:val="Nivel2"/>
            </w:pPr>
            <w:r w:rsidRPr="00D97E5A">
              <w:t>o Interfaceamento;</w:t>
            </w:r>
          </w:p>
          <w:p w14:paraId="7F53BDA1" w14:textId="77777777" w:rsidR="00D97E5A" w:rsidRPr="00D97E5A" w:rsidRDefault="00D97E5A" w:rsidP="00C948D5">
            <w:pPr>
              <w:pStyle w:val="Nivel2"/>
            </w:pPr>
            <w:r w:rsidRPr="00D97E5A">
              <w:t>o Controle de reimpressão de Coleta;</w:t>
            </w:r>
          </w:p>
          <w:p w14:paraId="4A9ED3CE" w14:textId="77777777" w:rsidR="00D97E5A" w:rsidRPr="00D97E5A" w:rsidRDefault="00D97E5A" w:rsidP="00C948D5">
            <w:pPr>
              <w:pStyle w:val="Nivel2"/>
            </w:pPr>
            <w:r w:rsidRPr="00D97E5A">
              <w:t>o Controle de reimpressão de Usuário;</w:t>
            </w:r>
          </w:p>
          <w:p w14:paraId="4A306BAA" w14:textId="77777777" w:rsidR="00D97E5A" w:rsidRPr="00D97E5A" w:rsidRDefault="00D97E5A" w:rsidP="00C948D5">
            <w:pPr>
              <w:pStyle w:val="Nivel2"/>
            </w:pPr>
            <w:r w:rsidRPr="00D97E5A">
              <w:t>o Teste rápido para Dengue;</w:t>
            </w:r>
          </w:p>
          <w:p w14:paraId="3E9F2CD4" w14:textId="77777777" w:rsidR="00D97E5A" w:rsidRPr="00D97E5A" w:rsidRDefault="00D97E5A" w:rsidP="00C948D5">
            <w:pPr>
              <w:pStyle w:val="Nivel2"/>
            </w:pPr>
            <w:r w:rsidRPr="00D97E5A">
              <w:t>o Exames agendados por unidade solicitante Mod2;</w:t>
            </w:r>
          </w:p>
          <w:p w14:paraId="7B879335" w14:textId="77777777" w:rsidR="00D97E5A" w:rsidRPr="00D97E5A" w:rsidRDefault="00D97E5A" w:rsidP="00C948D5">
            <w:pPr>
              <w:pStyle w:val="Nivel2"/>
            </w:pPr>
            <w:r w:rsidRPr="00D97E5A">
              <w:t>o Exames por valor SUS/Valor cadastrado;</w:t>
            </w:r>
          </w:p>
          <w:p w14:paraId="1B27626D" w14:textId="77777777" w:rsidR="00D97E5A" w:rsidRPr="00D97E5A" w:rsidRDefault="00D97E5A" w:rsidP="00C948D5">
            <w:pPr>
              <w:pStyle w:val="Nivel2"/>
            </w:pPr>
            <w:r w:rsidRPr="00D97E5A">
              <w:t>o Relação de Exames Agendados todas unidades;</w:t>
            </w:r>
          </w:p>
          <w:p w14:paraId="50F7A0FA" w14:textId="77777777" w:rsidR="00D97E5A" w:rsidRPr="00D97E5A" w:rsidRDefault="00D97E5A" w:rsidP="00C948D5">
            <w:pPr>
              <w:pStyle w:val="Nivel2"/>
            </w:pPr>
            <w:r w:rsidRPr="00D97E5A">
              <w:t>o Relação de exames que foram coletados;</w:t>
            </w:r>
          </w:p>
          <w:p w14:paraId="46E76532" w14:textId="77777777" w:rsidR="00D97E5A" w:rsidRPr="00D97E5A" w:rsidRDefault="00D97E5A" w:rsidP="00C948D5">
            <w:pPr>
              <w:pStyle w:val="Nivel2"/>
            </w:pPr>
            <w:r w:rsidRPr="00D97E5A">
              <w:t>o Relação de exames que foram cancelados;</w:t>
            </w:r>
          </w:p>
          <w:p w14:paraId="362208DB" w14:textId="77777777" w:rsidR="00D97E5A" w:rsidRPr="00D97E5A" w:rsidRDefault="00D97E5A" w:rsidP="00C948D5">
            <w:pPr>
              <w:pStyle w:val="Nivel2"/>
            </w:pPr>
            <w:r w:rsidRPr="00D97E5A">
              <w:t>o Relação de exames pendentes;</w:t>
            </w:r>
          </w:p>
          <w:p w14:paraId="52BA7D4B" w14:textId="77777777" w:rsidR="00D97E5A" w:rsidRPr="00D97E5A" w:rsidRDefault="00D97E5A" w:rsidP="00C948D5">
            <w:pPr>
              <w:pStyle w:val="Nivel2"/>
            </w:pPr>
            <w:r w:rsidRPr="00D97E5A">
              <w:t>o Quantidade de exames por Profissional;</w:t>
            </w:r>
          </w:p>
          <w:p w14:paraId="576587E0" w14:textId="77777777" w:rsidR="00D97E5A" w:rsidRPr="00D97E5A" w:rsidRDefault="00D97E5A" w:rsidP="00C948D5">
            <w:pPr>
              <w:pStyle w:val="Nivel2"/>
            </w:pPr>
            <w:r w:rsidRPr="00D97E5A">
              <w:t>o Relatório de exames disponíveis;</w:t>
            </w:r>
          </w:p>
          <w:p w14:paraId="6D1A9036" w14:textId="77777777" w:rsidR="00D97E5A" w:rsidRPr="00D97E5A" w:rsidRDefault="00D97E5A" w:rsidP="00C948D5">
            <w:pPr>
              <w:pStyle w:val="Nivel2"/>
            </w:pPr>
            <w:r w:rsidRPr="00D97E5A">
              <w:t>o Cota por quantidade de Exames;</w:t>
            </w:r>
          </w:p>
          <w:p w14:paraId="2F1B60C7" w14:textId="77777777" w:rsidR="00D97E5A" w:rsidRPr="00D97E5A" w:rsidRDefault="00D97E5A" w:rsidP="00C948D5">
            <w:pPr>
              <w:pStyle w:val="Nivel2"/>
            </w:pPr>
            <w:r w:rsidRPr="00D97E5A">
              <w:t>o Cota por valor de laboratório;</w:t>
            </w:r>
          </w:p>
          <w:p w14:paraId="485C8131" w14:textId="77777777" w:rsidR="00D97E5A" w:rsidRPr="00D97E5A" w:rsidRDefault="00D97E5A" w:rsidP="00C948D5">
            <w:pPr>
              <w:pStyle w:val="Nivel2"/>
            </w:pPr>
            <w:r w:rsidRPr="00D97E5A">
              <w:t>o Relação de exames por Pacientes;</w:t>
            </w:r>
          </w:p>
          <w:p w14:paraId="1FD518E8" w14:textId="77777777" w:rsidR="00D97E5A" w:rsidRPr="00D97E5A" w:rsidRDefault="00D97E5A" w:rsidP="00C948D5">
            <w:pPr>
              <w:pStyle w:val="Nivel2"/>
            </w:pPr>
            <w:r w:rsidRPr="00D97E5A">
              <w:t>o Relação de exames por laboratório;</w:t>
            </w:r>
          </w:p>
          <w:p w14:paraId="4D294988" w14:textId="77777777" w:rsidR="00D97E5A" w:rsidRPr="00D97E5A" w:rsidRDefault="00D97E5A" w:rsidP="00C948D5">
            <w:pPr>
              <w:pStyle w:val="Nivel2"/>
            </w:pPr>
            <w:r w:rsidRPr="00D97E5A">
              <w:t>o Relação de exames por coleta;</w:t>
            </w:r>
          </w:p>
        </w:tc>
      </w:tr>
      <w:tr w:rsidR="00D97E5A" w:rsidRPr="00D97E5A" w14:paraId="0FC699F2"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C99094" w14:textId="77777777" w:rsidR="00D97E5A" w:rsidRPr="00D97E5A" w:rsidRDefault="00D97E5A" w:rsidP="00C948D5">
            <w:pPr>
              <w:pStyle w:val="Nivel2"/>
            </w:pPr>
            <w:r w:rsidRPr="00D97E5A">
              <w:lastRenderedPageBreak/>
              <w:t>Permitir a visualização e impressão dos seguintes relatórios:</w:t>
            </w:r>
          </w:p>
          <w:p w14:paraId="68BC8024" w14:textId="77777777" w:rsidR="00D97E5A" w:rsidRPr="00D97E5A" w:rsidRDefault="00D97E5A" w:rsidP="00C948D5">
            <w:pPr>
              <w:pStyle w:val="Nivel2"/>
            </w:pPr>
            <w:r w:rsidRPr="00D97E5A">
              <w:t>COMPLEXO DE REGULAÇÃO</w:t>
            </w:r>
          </w:p>
          <w:p w14:paraId="228CC104" w14:textId="77777777" w:rsidR="00D97E5A" w:rsidRPr="00D97E5A" w:rsidRDefault="00D97E5A" w:rsidP="00C948D5">
            <w:pPr>
              <w:pStyle w:val="Nivel2"/>
            </w:pPr>
            <w:r w:rsidRPr="00D97E5A">
              <w:t>o Complexo de regulação;</w:t>
            </w:r>
          </w:p>
          <w:p w14:paraId="0CD58B6D" w14:textId="77777777" w:rsidR="00D97E5A" w:rsidRPr="00D97E5A" w:rsidRDefault="00D97E5A" w:rsidP="00C948D5">
            <w:pPr>
              <w:pStyle w:val="Nivel2"/>
            </w:pPr>
            <w:r w:rsidRPr="00D97E5A">
              <w:t>o Cotas;</w:t>
            </w:r>
          </w:p>
          <w:p w14:paraId="77528752" w14:textId="77777777" w:rsidR="00D97E5A" w:rsidRPr="00D97E5A" w:rsidRDefault="00D97E5A" w:rsidP="00C948D5">
            <w:pPr>
              <w:pStyle w:val="Nivel2"/>
            </w:pPr>
            <w:r w:rsidRPr="00D97E5A">
              <w:t>o Justificativas;</w:t>
            </w:r>
          </w:p>
          <w:p w14:paraId="341E53DE" w14:textId="77777777" w:rsidR="00D97E5A" w:rsidRPr="00D97E5A" w:rsidRDefault="00D97E5A" w:rsidP="00C948D5">
            <w:pPr>
              <w:pStyle w:val="Nivel2"/>
            </w:pPr>
            <w:r w:rsidRPr="00D97E5A">
              <w:t>o Gráficos;</w:t>
            </w:r>
          </w:p>
          <w:p w14:paraId="0A8447E4" w14:textId="77777777" w:rsidR="00D97E5A" w:rsidRPr="00D97E5A" w:rsidRDefault="00D97E5A" w:rsidP="00C948D5">
            <w:pPr>
              <w:pStyle w:val="Nivel2"/>
            </w:pPr>
            <w:r w:rsidRPr="00D97E5A">
              <w:t>o Pacientes por Unidade Solicitante;</w:t>
            </w:r>
          </w:p>
        </w:tc>
      </w:tr>
      <w:tr w:rsidR="00D97E5A" w:rsidRPr="00D97E5A" w14:paraId="43BF4644"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0CA185" w14:textId="77777777" w:rsidR="00D97E5A" w:rsidRPr="00D97E5A" w:rsidRDefault="00D97E5A" w:rsidP="00C948D5">
            <w:pPr>
              <w:pStyle w:val="Nivel2"/>
            </w:pPr>
            <w:r w:rsidRPr="00D97E5A">
              <w:t>Permitir a visualização e impressão dos seguintes relatórios:</w:t>
            </w:r>
          </w:p>
          <w:p w14:paraId="6C9D4587" w14:textId="77777777" w:rsidR="00D97E5A" w:rsidRPr="00D97E5A" w:rsidRDefault="00D97E5A" w:rsidP="00C948D5">
            <w:pPr>
              <w:pStyle w:val="Nivel2"/>
            </w:pPr>
            <w:r w:rsidRPr="00D97E5A">
              <w:t>AIH</w:t>
            </w:r>
          </w:p>
          <w:p w14:paraId="6881408E" w14:textId="77777777" w:rsidR="00D97E5A" w:rsidRPr="00D97E5A" w:rsidRDefault="00D97E5A" w:rsidP="00C948D5">
            <w:pPr>
              <w:pStyle w:val="Nivel2"/>
            </w:pPr>
            <w:r w:rsidRPr="00D97E5A">
              <w:t>o Laudo AIH;</w:t>
            </w:r>
          </w:p>
          <w:p w14:paraId="419672CF" w14:textId="77777777" w:rsidR="00D97E5A" w:rsidRPr="00D97E5A" w:rsidRDefault="00D97E5A" w:rsidP="00C948D5">
            <w:pPr>
              <w:pStyle w:val="Nivel2"/>
            </w:pPr>
            <w:r w:rsidRPr="00D97E5A">
              <w:t>o Informações AIH;</w:t>
            </w:r>
          </w:p>
        </w:tc>
      </w:tr>
      <w:tr w:rsidR="00D97E5A" w:rsidRPr="00D97E5A" w14:paraId="0039F9C6"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77B18" w14:textId="77777777" w:rsidR="00D97E5A" w:rsidRPr="00D97E5A" w:rsidRDefault="00D97E5A" w:rsidP="00C948D5">
            <w:pPr>
              <w:pStyle w:val="Nivel2"/>
            </w:pPr>
            <w:r w:rsidRPr="00D97E5A">
              <w:t>Permitir a visualização e impressão dos seguintes relatórios:LIBERAÇÃO DO SISTEMA</w:t>
            </w:r>
          </w:p>
        </w:tc>
      </w:tr>
      <w:tr w:rsidR="00D97E5A" w:rsidRPr="00D97E5A" w14:paraId="0DF838E7"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FE14B" w14:textId="77777777" w:rsidR="00D97E5A" w:rsidRPr="00D97E5A" w:rsidRDefault="00D97E5A" w:rsidP="00C948D5">
            <w:pPr>
              <w:pStyle w:val="Nivel2"/>
            </w:pPr>
            <w:r w:rsidRPr="00D97E5A">
              <w:t>Permitir a visualização e impressão dos seguintes relatórios:</w:t>
            </w:r>
          </w:p>
          <w:p w14:paraId="06E2D537" w14:textId="77777777" w:rsidR="00D97E5A" w:rsidRPr="00D97E5A" w:rsidRDefault="00D97E5A" w:rsidP="00C948D5">
            <w:pPr>
              <w:pStyle w:val="Nivel2"/>
            </w:pPr>
            <w:r w:rsidRPr="00D97E5A">
              <w:t>I.D.Q</w:t>
            </w:r>
          </w:p>
          <w:p w14:paraId="471A4E1C" w14:textId="77777777" w:rsidR="00D97E5A" w:rsidRPr="00D97E5A" w:rsidRDefault="00D97E5A" w:rsidP="00C948D5">
            <w:pPr>
              <w:pStyle w:val="Nivel2"/>
            </w:pPr>
            <w:r w:rsidRPr="00D97E5A">
              <w:t>o Cobertura de consulta médica básica;</w:t>
            </w:r>
          </w:p>
          <w:p w14:paraId="57336BAD" w14:textId="77777777" w:rsidR="00D97E5A" w:rsidRPr="00D97E5A" w:rsidRDefault="00D97E5A" w:rsidP="00C948D5">
            <w:pPr>
              <w:pStyle w:val="Nivel2"/>
            </w:pPr>
            <w:r w:rsidRPr="00D97E5A">
              <w:t>o Cobertura de consulta de Enfermeiro;</w:t>
            </w:r>
          </w:p>
          <w:p w14:paraId="6AB6AE14" w14:textId="77777777" w:rsidR="00D97E5A" w:rsidRPr="00D97E5A" w:rsidRDefault="00D97E5A" w:rsidP="00C948D5">
            <w:pPr>
              <w:pStyle w:val="Nivel2"/>
            </w:pPr>
            <w:r w:rsidRPr="00D97E5A">
              <w:t>o Cobertura de Primeira consulta Odontológica Programática;</w:t>
            </w:r>
          </w:p>
          <w:p w14:paraId="7D41141F" w14:textId="77777777" w:rsidR="00D97E5A" w:rsidRPr="00D97E5A" w:rsidRDefault="00D97E5A" w:rsidP="00C948D5">
            <w:pPr>
              <w:pStyle w:val="Nivel2"/>
            </w:pPr>
            <w:r w:rsidRPr="00D97E5A">
              <w:lastRenderedPageBreak/>
              <w:t>o Cobertura de cons. Médicas, enferm, Odont. E atend. De Enfermagem p/ menores de um ano;</w:t>
            </w:r>
          </w:p>
          <w:p w14:paraId="44ADE7D1" w14:textId="77777777" w:rsidR="00D97E5A" w:rsidRPr="00D97E5A" w:rsidRDefault="00D97E5A" w:rsidP="00C948D5">
            <w:pPr>
              <w:pStyle w:val="Nivel2"/>
            </w:pPr>
            <w:r w:rsidRPr="00D97E5A">
              <w:t>o Cobertura vacinal;</w:t>
            </w:r>
          </w:p>
          <w:p w14:paraId="5EA30ED2" w14:textId="77777777" w:rsidR="00D97E5A" w:rsidRPr="00D97E5A" w:rsidRDefault="00D97E5A" w:rsidP="00C948D5">
            <w:pPr>
              <w:pStyle w:val="Nivel2"/>
            </w:pPr>
            <w:r w:rsidRPr="00D97E5A">
              <w:t>o Cobertura de gestantes;</w:t>
            </w:r>
          </w:p>
          <w:p w14:paraId="307C7C96" w14:textId="77777777" w:rsidR="00D97E5A" w:rsidRPr="00D97E5A" w:rsidRDefault="00D97E5A" w:rsidP="00C948D5">
            <w:pPr>
              <w:pStyle w:val="Nivel2"/>
            </w:pPr>
            <w:r w:rsidRPr="00D97E5A">
              <w:t>o Cobertura de gestantes que realizaram os exames de HIV/VDRL;</w:t>
            </w:r>
          </w:p>
          <w:p w14:paraId="32C4485B" w14:textId="77777777" w:rsidR="00D97E5A" w:rsidRPr="00D97E5A" w:rsidRDefault="00D97E5A" w:rsidP="00C948D5">
            <w:pPr>
              <w:pStyle w:val="Nivel2"/>
            </w:pPr>
            <w:r w:rsidRPr="00D97E5A">
              <w:t>o Cobertura consultas Puerperal;</w:t>
            </w:r>
          </w:p>
          <w:p w14:paraId="2F1897F0" w14:textId="77777777" w:rsidR="00D97E5A" w:rsidRPr="00D97E5A" w:rsidRDefault="00D97E5A" w:rsidP="00C948D5">
            <w:pPr>
              <w:pStyle w:val="Nivel2"/>
            </w:pPr>
            <w:r w:rsidRPr="00D97E5A">
              <w:t>o Óbitos Maternos e infantis;</w:t>
            </w:r>
          </w:p>
          <w:p w14:paraId="5D899399" w14:textId="77777777" w:rsidR="00D97E5A" w:rsidRPr="00D97E5A" w:rsidRDefault="00D97E5A" w:rsidP="00C948D5">
            <w:pPr>
              <w:pStyle w:val="Nivel2"/>
            </w:pPr>
            <w:r w:rsidRPr="00D97E5A">
              <w:t>o Cobertura de exame preventivo do câncer cervico uterina;</w:t>
            </w:r>
          </w:p>
          <w:p w14:paraId="01F04461" w14:textId="77777777" w:rsidR="00D97E5A" w:rsidRPr="00D97E5A" w:rsidRDefault="00D97E5A" w:rsidP="00C948D5">
            <w:pPr>
              <w:pStyle w:val="Nivel2"/>
            </w:pPr>
            <w:r w:rsidRPr="00D97E5A">
              <w:t>o Cobertura de tuberculosos;</w:t>
            </w:r>
          </w:p>
          <w:p w14:paraId="797BF103" w14:textId="77777777" w:rsidR="00D97E5A" w:rsidRPr="00D97E5A" w:rsidRDefault="00D97E5A" w:rsidP="00C948D5">
            <w:pPr>
              <w:pStyle w:val="Nivel2"/>
            </w:pPr>
            <w:r w:rsidRPr="00D97E5A">
              <w:t>o Cobertura de Pacientes com sintomáticos respiratórios;</w:t>
            </w:r>
          </w:p>
          <w:p w14:paraId="22D9EDA4" w14:textId="77777777" w:rsidR="00D97E5A" w:rsidRPr="00D97E5A" w:rsidRDefault="00D97E5A" w:rsidP="00C948D5">
            <w:pPr>
              <w:pStyle w:val="Nivel2"/>
            </w:pPr>
            <w:r w:rsidRPr="00D97E5A">
              <w:t>o Cobertura de Pacientes internados por diabetes mellitus;</w:t>
            </w:r>
          </w:p>
          <w:p w14:paraId="1D7E6633" w14:textId="77777777" w:rsidR="00D97E5A" w:rsidRPr="00D97E5A" w:rsidRDefault="00D97E5A" w:rsidP="00C948D5">
            <w:pPr>
              <w:pStyle w:val="Nivel2"/>
            </w:pPr>
            <w:r w:rsidRPr="00D97E5A">
              <w:t>o Cobertura vacinal influenza;</w:t>
            </w:r>
          </w:p>
          <w:p w14:paraId="15238028" w14:textId="77777777" w:rsidR="00D97E5A" w:rsidRPr="00D97E5A" w:rsidRDefault="00D97E5A" w:rsidP="00C948D5">
            <w:pPr>
              <w:pStyle w:val="Nivel2"/>
            </w:pPr>
            <w:r w:rsidRPr="00D97E5A">
              <w:t>o Cobertura para Pacientes internados por procedimento;</w:t>
            </w:r>
          </w:p>
        </w:tc>
      </w:tr>
      <w:tr w:rsidR="00D97E5A" w:rsidRPr="00D97E5A" w14:paraId="6BA3964C"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BBC81" w14:textId="77777777" w:rsidR="00D97E5A" w:rsidRPr="00D97E5A" w:rsidRDefault="00D97E5A" w:rsidP="00C948D5">
            <w:pPr>
              <w:pStyle w:val="Nivel2"/>
            </w:pPr>
            <w:r w:rsidRPr="00D97E5A">
              <w:lastRenderedPageBreak/>
              <w:t>Permitir a visualização e impressão dos seguintes relatórios:</w:t>
            </w:r>
          </w:p>
          <w:p w14:paraId="056B5864" w14:textId="77777777" w:rsidR="00D97E5A" w:rsidRPr="00D97E5A" w:rsidRDefault="00D97E5A" w:rsidP="00C948D5">
            <w:pPr>
              <w:pStyle w:val="Nivel2"/>
            </w:pPr>
            <w:r w:rsidRPr="00D97E5A">
              <w:t>GRÁFICOS;</w:t>
            </w:r>
          </w:p>
          <w:p w14:paraId="022A984C" w14:textId="77777777" w:rsidR="00D97E5A" w:rsidRPr="00D97E5A" w:rsidRDefault="00D97E5A" w:rsidP="00C948D5">
            <w:pPr>
              <w:pStyle w:val="Nivel2"/>
            </w:pPr>
            <w:r w:rsidRPr="00D97E5A">
              <w:t>o Atendimento por profissional X Especialidade;</w:t>
            </w:r>
          </w:p>
          <w:p w14:paraId="37215647" w14:textId="77777777" w:rsidR="00D97E5A" w:rsidRPr="00D97E5A" w:rsidRDefault="00D97E5A" w:rsidP="00C948D5">
            <w:pPr>
              <w:pStyle w:val="Nivel2"/>
            </w:pPr>
            <w:r w:rsidRPr="00D97E5A">
              <w:t>o Atendimento por Profissional X Tipo de atendimento;</w:t>
            </w:r>
          </w:p>
          <w:p w14:paraId="14F7C441" w14:textId="77777777" w:rsidR="00D97E5A" w:rsidRPr="00D97E5A" w:rsidRDefault="00D97E5A" w:rsidP="00C948D5">
            <w:pPr>
              <w:pStyle w:val="Nivel2"/>
            </w:pPr>
            <w:r w:rsidRPr="00D97E5A">
              <w:t>o Atendimento por faixa etária;</w:t>
            </w:r>
          </w:p>
          <w:p w14:paraId="0030AFA8" w14:textId="77777777" w:rsidR="00D97E5A" w:rsidRPr="00D97E5A" w:rsidRDefault="00D97E5A" w:rsidP="00C948D5">
            <w:pPr>
              <w:pStyle w:val="Nivel2"/>
            </w:pPr>
            <w:r w:rsidRPr="00D97E5A">
              <w:t>o Atendimento por Especialidade;</w:t>
            </w:r>
          </w:p>
          <w:p w14:paraId="66CF82CA" w14:textId="77777777" w:rsidR="00D97E5A" w:rsidRPr="00D97E5A" w:rsidRDefault="00D97E5A" w:rsidP="00C948D5">
            <w:pPr>
              <w:pStyle w:val="Nivel2"/>
            </w:pPr>
            <w:r w:rsidRPr="00D97E5A">
              <w:t>o Atendimento por Tipo de Consulta;</w:t>
            </w:r>
          </w:p>
          <w:p w14:paraId="41D97985" w14:textId="77777777" w:rsidR="00D97E5A" w:rsidRPr="00D97E5A" w:rsidRDefault="00D97E5A" w:rsidP="00C948D5">
            <w:pPr>
              <w:pStyle w:val="Nivel2"/>
            </w:pPr>
            <w:r w:rsidRPr="00D97E5A">
              <w:t>o Tipo de atendimento;</w:t>
            </w:r>
          </w:p>
          <w:p w14:paraId="4F17A806" w14:textId="77777777" w:rsidR="00D97E5A" w:rsidRPr="00D97E5A" w:rsidRDefault="00D97E5A" w:rsidP="00C948D5">
            <w:pPr>
              <w:pStyle w:val="Nivel2"/>
            </w:pPr>
            <w:r w:rsidRPr="00D97E5A">
              <w:t>o Atendimento por Município;</w:t>
            </w:r>
          </w:p>
          <w:p w14:paraId="5995DDAC" w14:textId="77777777" w:rsidR="00D97E5A" w:rsidRPr="00D97E5A" w:rsidRDefault="00D97E5A" w:rsidP="00C948D5">
            <w:pPr>
              <w:pStyle w:val="Nivel2"/>
            </w:pPr>
            <w:r w:rsidRPr="00D97E5A">
              <w:t>o Atendimento por Profissional;</w:t>
            </w:r>
          </w:p>
          <w:p w14:paraId="6565F41C" w14:textId="77777777" w:rsidR="00D97E5A" w:rsidRPr="00D97E5A" w:rsidRDefault="00D97E5A" w:rsidP="00C948D5">
            <w:pPr>
              <w:pStyle w:val="Nivel2"/>
            </w:pPr>
            <w:r w:rsidRPr="00D97E5A">
              <w:t>o Atendimento por Doenças;</w:t>
            </w:r>
          </w:p>
          <w:p w14:paraId="1352D434" w14:textId="77777777" w:rsidR="00D97E5A" w:rsidRPr="00D97E5A" w:rsidRDefault="00D97E5A" w:rsidP="00C948D5">
            <w:pPr>
              <w:pStyle w:val="Nivel2"/>
            </w:pPr>
            <w:r w:rsidRPr="00D97E5A">
              <w:t>o Histórico domicílio do Paciente;</w:t>
            </w:r>
          </w:p>
        </w:tc>
      </w:tr>
      <w:tr w:rsidR="00D97E5A" w:rsidRPr="00D97E5A" w14:paraId="27F6AF85"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C9BF6B" w14:textId="77777777" w:rsidR="00D97E5A" w:rsidRPr="00D97E5A" w:rsidRDefault="00D97E5A" w:rsidP="00C948D5">
            <w:pPr>
              <w:pStyle w:val="Nivel2"/>
            </w:pPr>
            <w:r w:rsidRPr="00D97E5A">
              <w:t>Permitir a visualização e impressão dos seguintes relatórios:</w:t>
            </w:r>
          </w:p>
          <w:p w14:paraId="3FC15598" w14:textId="77777777" w:rsidR="00D97E5A" w:rsidRPr="00D97E5A" w:rsidRDefault="00D97E5A" w:rsidP="00C948D5">
            <w:pPr>
              <w:pStyle w:val="Nivel2"/>
            </w:pPr>
            <w:r w:rsidRPr="00D97E5A">
              <w:t>SENHAS DE ATENDIMENTO</w:t>
            </w:r>
          </w:p>
          <w:p w14:paraId="76FD8D72" w14:textId="77777777" w:rsidR="00D97E5A" w:rsidRPr="00D97E5A" w:rsidRDefault="00D97E5A" w:rsidP="00C948D5">
            <w:pPr>
              <w:pStyle w:val="Nivel2"/>
            </w:pPr>
            <w:r w:rsidRPr="00D97E5A">
              <w:t>o Tirar senha até chamar recepção;</w:t>
            </w:r>
          </w:p>
          <w:p w14:paraId="78283776" w14:textId="77777777" w:rsidR="00D97E5A" w:rsidRPr="00D97E5A" w:rsidRDefault="00D97E5A" w:rsidP="00C948D5">
            <w:pPr>
              <w:pStyle w:val="Nivel2"/>
            </w:pPr>
            <w:r w:rsidRPr="00D97E5A">
              <w:t>o Tirar senha até iniciar atendimento recepção;</w:t>
            </w:r>
          </w:p>
          <w:p w14:paraId="39E49D2F" w14:textId="77777777" w:rsidR="00D97E5A" w:rsidRPr="00D97E5A" w:rsidRDefault="00D97E5A" w:rsidP="00C948D5">
            <w:pPr>
              <w:pStyle w:val="Nivel2"/>
            </w:pPr>
            <w:r w:rsidRPr="00D97E5A">
              <w:t>o Tirar senha até salvar atendimento recepção;</w:t>
            </w:r>
          </w:p>
          <w:p w14:paraId="126EDC88" w14:textId="77777777" w:rsidR="00D97E5A" w:rsidRPr="00D97E5A" w:rsidRDefault="00D97E5A" w:rsidP="00C948D5">
            <w:pPr>
              <w:pStyle w:val="Nivel2"/>
            </w:pPr>
            <w:r w:rsidRPr="00D97E5A">
              <w:t>o Início do atendimento até salvar atendimento recepção;</w:t>
            </w:r>
          </w:p>
          <w:p w14:paraId="420F19AF" w14:textId="77777777" w:rsidR="00D97E5A" w:rsidRPr="00D97E5A" w:rsidRDefault="00D97E5A" w:rsidP="00C948D5">
            <w:pPr>
              <w:pStyle w:val="Nivel2"/>
            </w:pPr>
            <w:r w:rsidRPr="00D97E5A">
              <w:t>o Tirar senha até chamar Pré Consulta;</w:t>
            </w:r>
          </w:p>
          <w:p w14:paraId="585924F7" w14:textId="77777777" w:rsidR="00D97E5A" w:rsidRPr="00D97E5A" w:rsidRDefault="00D97E5A" w:rsidP="00C948D5">
            <w:pPr>
              <w:pStyle w:val="Nivel2"/>
            </w:pPr>
            <w:r w:rsidRPr="00D97E5A">
              <w:t>o Tirar senha até salvar atendimento Pré Consulta;</w:t>
            </w:r>
          </w:p>
          <w:p w14:paraId="6EEC0220" w14:textId="77777777" w:rsidR="00D97E5A" w:rsidRPr="00D97E5A" w:rsidRDefault="00D97E5A" w:rsidP="00C948D5">
            <w:pPr>
              <w:pStyle w:val="Nivel2"/>
            </w:pPr>
            <w:r w:rsidRPr="00D97E5A">
              <w:t>o Início do atendimento até salvar atendimento Pré Consulta;</w:t>
            </w:r>
          </w:p>
          <w:p w14:paraId="6F1A8321" w14:textId="77777777" w:rsidR="00D97E5A" w:rsidRPr="00D97E5A" w:rsidRDefault="00D97E5A" w:rsidP="00C948D5">
            <w:pPr>
              <w:pStyle w:val="Nivel2"/>
            </w:pPr>
            <w:r w:rsidRPr="00D97E5A">
              <w:t>o Início do atendimento até salvar atendimento Pré consulta;</w:t>
            </w:r>
          </w:p>
          <w:p w14:paraId="67256C6B" w14:textId="77777777" w:rsidR="00D97E5A" w:rsidRPr="00D97E5A" w:rsidRDefault="00D97E5A" w:rsidP="00C948D5">
            <w:pPr>
              <w:pStyle w:val="Nivel2"/>
            </w:pPr>
            <w:r w:rsidRPr="00D97E5A">
              <w:t>o Tirar senha até chamar Consulta Médica;</w:t>
            </w:r>
          </w:p>
          <w:p w14:paraId="21BD2036" w14:textId="77777777" w:rsidR="00D97E5A" w:rsidRPr="00D97E5A" w:rsidRDefault="00D97E5A" w:rsidP="00C948D5">
            <w:pPr>
              <w:pStyle w:val="Nivel2"/>
            </w:pPr>
            <w:r w:rsidRPr="00D97E5A">
              <w:t>o Tirar senha até iniciar Atendimento Consulta Médica;</w:t>
            </w:r>
          </w:p>
          <w:p w14:paraId="6F897B33" w14:textId="77777777" w:rsidR="00D97E5A" w:rsidRPr="00D97E5A" w:rsidRDefault="00D97E5A" w:rsidP="00C948D5">
            <w:pPr>
              <w:pStyle w:val="Nivel2"/>
            </w:pPr>
            <w:r w:rsidRPr="00D97E5A">
              <w:t>o Tirar senha até salvar atendimento Consulta Médica</w:t>
            </w:r>
          </w:p>
          <w:p w14:paraId="08484D97" w14:textId="77777777" w:rsidR="00D97E5A" w:rsidRPr="00D97E5A" w:rsidRDefault="00D97E5A" w:rsidP="00C948D5">
            <w:pPr>
              <w:pStyle w:val="Nivel2"/>
            </w:pPr>
            <w:r w:rsidRPr="00D97E5A">
              <w:t>o Início do atendimento até salvar Atendimento Consulta Médica;</w:t>
            </w:r>
          </w:p>
          <w:p w14:paraId="58D54949" w14:textId="77777777" w:rsidR="00D97E5A" w:rsidRPr="00D97E5A" w:rsidRDefault="00D97E5A" w:rsidP="00C948D5">
            <w:pPr>
              <w:pStyle w:val="Nivel2"/>
            </w:pPr>
            <w:r w:rsidRPr="00D97E5A">
              <w:t>o Tirar senha até saída do Paciente da Unidade;</w:t>
            </w:r>
          </w:p>
          <w:p w14:paraId="09694E8A" w14:textId="77777777" w:rsidR="00D97E5A" w:rsidRPr="00D97E5A" w:rsidRDefault="00D97E5A" w:rsidP="00C948D5">
            <w:pPr>
              <w:pStyle w:val="Nivel2"/>
            </w:pPr>
            <w:r w:rsidRPr="00D97E5A">
              <w:t>o Extrato de senha Paciente;</w:t>
            </w:r>
          </w:p>
        </w:tc>
      </w:tr>
      <w:tr w:rsidR="00D97E5A" w:rsidRPr="00D97E5A" w14:paraId="1ED2DBC0"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B83B50" w14:textId="77777777" w:rsidR="00D97E5A" w:rsidRPr="00D97E5A" w:rsidRDefault="00D97E5A" w:rsidP="00C948D5">
            <w:pPr>
              <w:pStyle w:val="Nivel2"/>
            </w:pPr>
            <w:r w:rsidRPr="00D97E5A">
              <w:t>Permitir a visualização e impressão dos seguintes relatórios:</w:t>
            </w:r>
            <w:r w:rsidR="002A1163">
              <w:t xml:space="preserve"> </w:t>
            </w:r>
            <w:r w:rsidRPr="00D97E5A">
              <w:t>VIGILÂNCIA</w:t>
            </w:r>
          </w:p>
          <w:p w14:paraId="5FC8362A" w14:textId="77777777" w:rsidR="00D97E5A" w:rsidRPr="00D97E5A" w:rsidRDefault="00D97E5A" w:rsidP="00C948D5">
            <w:pPr>
              <w:pStyle w:val="Nivel2"/>
            </w:pPr>
            <w:r w:rsidRPr="00D97E5A">
              <w:t>o Pacientes com agravo;</w:t>
            </w:r>
          </w:p>
        </w:tc>
      </w:tr>
      <w:tr w:rsidR="00D97E5A" w:rsidRPr="00D97E5A" w14:paraId="1EFEEC1C" w14:textId="77777777" w:rsidTr="00DF1A84">
        <w:trPr>
          <w:trHeight w:val="1"/>
          <w:jc w:val="center"/>
        </w:trPr>
        <w:tc>
          <w:tcPr>
            <w:tcW w:w="91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51D35" w14:textId="77777777" w:rsidR="00D97E5A" w:rsidRPr="00D97E5A" w:rsidRDefault="00D97E5A" w:rsidP="00C948D5">
            <w:pPr>
              <w:pStyle w:val="Nivel2"/>
            </w:pPr>
            <w:r w:rsidRPr="00D97E5A">
              <w:t>Permitir a visualização e impressão dos seguintes relatórios:</w:t>
            </w:r>
          </w:p>
          <w:p w14:paraId="687E4687" w14:textId="77777777" w:rsidR="00D97E5A" w:rsidRPr="00D97E5A" w:rsidRDefault="00D97E5A" w:rsidP="00C948D5">
            <w:pPr>
              <w:pStyle w:val="Nivel2"/>
            </w:pPr>
            <w:r w:rsidRPr="00D97E5A">
              <w:t>ESUS</w:t>
            </w:r>
          </w:p>
          <w:p w14:paraId="4F64A5CC" w14:textId="77777777" w:rsidR="00D97E5A" w:rsidRPr="00D97E5A" w:rsidRDefault="00D97E5A" w:rsidP="00C948D5">
            <w:pPr>
              <w:pStyle w:val="Nivel2"/>
            </w:pPr>
            <w:r w:rsidRPr="00D97E5A">
              <w:t>o Ficha individual cadastradas;</w:t>
            </w:r>
          </w:p>
          <w:p w14:paraId="63396D81" w14:textId="77777777" w:rsidR="00D97E5A" w:rsidRPr="00D97E5A" w:rsidRDefault="00D97E5A" w:rsidP="00C948D5">
            <w:pPr>
              <w:pStyle w:val="Nivel2"/>
            </w:pPr>
            <w:r w:rsidRPr="00D97E5A">
              <w:t>o Ficha domiciliar cadastradas;</w:t>
            </w:r>
          </w:p>
          <w:p w14:paraId="2D2AEB5F" w14:textId="77777777" w:rsidR="00D97E5A" w:rsidRPr="00D97E5A" w:rsidRDefault="00D97E5A" w:rsidP="00C948D5">
            <w:pPr>
              <w:pStyle w:val="Nivel2"/>
            </w:pPr>
            <w:r w:rsidRPr="00D97E5A">
              <w:lastRenderedPageBreak/>
              <w:t>o Ficha de atendimento Individual cadastradas;</w:t>
            </w:r>
          </w:p>
          <w:p w14:paraId="62945880" w14:textId="77777777" w:rsidR="00D97E5A" w:rsidRPr="00D97E5A" w:rsidRDefault="00D97E5A" w:rsidP="00C948D5">
            <w:pPr>
              <w:pStyle w:val="Nivel2"/>
            </w:pPr>
            <w:r w:rsidRPr="00D97E5A">
              <w:t>o Ficha de atendimento Odontológico cadastradas;</w:t>
            </w:r>
          </w:p>
          <w:p w14:paraId="70142128" w14:textId="77777777" w:rsidR="00D97E5A" w:rsidRPr="00D97E5A" w:rsidRDefault="00D97E5A" w:rsidP="00C948D5">
            <w:pPr>
              <w:pStyle w:val="Nivel2"/>
            </w:pPr>
            <w:r w:rsidRPr="00D97E5A">
              <w:t>o Ficha de atividade coletiva;</w:t>
            </w:r>
          </w:p>
          <w:p w14:paraId="4F48E2A2" w14:textId="77777777" w:rsidR="00D97E5A" w:rsidRPr="00D97E5A" w:rsidRDefault="00D97E5A" w:rsidP="00C948D5">
            <w:pPr>
              <w:pStyle w:val="Nivel2"/>
            </w:pPr>
            <w:r w:rsidRPr="00D97E5A">
              <w:t>o Ficha de Procedimentos cadastrados;</w:t>
            </w:r>
          </w:p>
          <w:p w14:paraId="3A2B384B" w14:textId="77777777" w:rsidR="00D97E5A" w:rsidRPr="00D97E5A" w:rsidRDefault="00D97E5A" w:rsidP="00C948D5">
            <w:pPr>
              <w:pStyle w:val="Nivel2"/>
            </w:pPr>
            <w:r w:rsidRPr="00D97E5A">
              <w:t>o Ficha de visita domiciliar cadastradas;</w:t>
            </w:r>
          </w:p>
          <w:p w14:paraId="271B6E1D" w14:textId="77777777" w:rsidR="00D97E5A" w:rsidRPr="00D97E5A" w:rsidRDefault="00D97E5A" w:rsidP="00C948D5">
            <w:pPr>
              <w:pStyle w:val="Nivel2"/>
            </w:pPr>
            <w:r w:rsidRPr="00D97E5A">
              <w:t>o Ficha de marcadores de consumoAlimentar cadastradas;</w:t>
            </w:r>
          </w:p>
          <w:p w14:paraId="625C1258" w14:textId="77777777" w:rsidR="00D97E5A" w:rsidRPr="00D97E5A" w:rsidRDefault="00D97E5A" w:rsidP="00C948D5">
            <w:pPr>
              <w:pStyle w:val="Nivel2"/>
            </w:pPr>
            <w:r w:rsidRPr="00D97E5A">
              <w:t>o Ficha de avaliação de Elegibilidade e Admissão cadastradas;</w:t>
            </w:r>
          </w:p>
          <w:p w14:paraId="0138A293" w14:textId="77777777" w:rsidR="00D97E5A" w:rsidRPr="00D97E5A" w:rsidRDefault="00D97E5A" w:rsidP="00C948D5">
            <w:pPr>
              <w:pStyle w:val="Nivel2"/>
            </w:pPr>
            <w:r w:rsidRPr="00D97E5A">
              <w:t>o Ficha de atendimento domiciliar cadastradas;</w:t>
            </w:r>
          </w:p>
          <w:p w14:paraId="74C18464" w14:textId="77777777" w:rsidR="00D97E5A" w:rsidRPr="00D97E5A" w:rsidRDefault="00D97E5A" w:rsidP="00C948D5">
            <w:pPr>
              <w:pStyle w:val="Nivel2"/>
            </w:pPr>
            <w:r w:rsidRPr="00D97E5A">
              <w:t>o Fichas digitadas mensalmente;</w:t>
            </w:r>
          </w:p>
          <w:p w14:paraId="3F00E9DD" w14:textId="77777777" w:rsidR="00D97E5A" w:rsidRPr="00D97E5A" w:rsidRDefault="00D97E5A" w:rsidP="00C948D5">
            <w:pPr>
              <w:pStyle w:val="Nivel2"/>
            </w:pPr>
            <w:r w:rsidRPr="00D97E5A">
              <w:t>o Produtividade e fichas cadastradas por Profissionais;</w:t>
            </w:r>
          </w:p>
          <w:p w14:paraId="21189A21" w14:textId="77777777" w:rsidR="00D97E5A" w:rsidRPr="00D97E5A" w:rsidRDefault="00D97E5A" w:rsidP="00C948D5">
            <w:pPr>
              <w:pStyle w:val="Nivel2"/>
            </w:pPr>
            <w:r w:rsidRPr="00D97E5A">
              <w:t>o Relatórios de Hipertensos, Diabéticos, Gestantes no ESUS;</w:t>
            </w:r>
          </w:p>
          <w:p w14:paraId="47DDAB78" w14:textId="77777777" w:rsidR="00D97E5A" w:rsidRPr="00D97E5A" w:rsidRDefault="00D97E5A" w:rsidP="00C948D5">
            <w:pPr>
              <w:pStyle w:val="Nivel2"/>
            </w:pPr>
            <w:r w:rsidRPr="00D97E5A">
              <w:t>o Relatório de Pacientes visitados (visita domiciliar);</w:t>
            </w:r>
          </w:p>
          <w:p w14:paraId="1E07FF60" w14:textId="77777777" w:rsidR="00D97E5A" w:rsidRPr="00D97E5A" w:rsidRDefault="00D97E5A" w:rsidP="00C948D5">
            <w:pPr>
              <w:pStyle w:val="Nivel2"/>
            </w:pPr>
            <w:r w:rsidRPr="00D97E5A">
              <w:t>o Relatório de indicadores Gestantes, Hipertensos e Diabéticos;</w:t>
            </w:r>
          </w:p>
          <w:p w14:paraId="33DCC51E" w14:textId="77777777" w:rsidR="00D97E5A" w:rsidRPr="00D97E5A" w:rsidRDefault="00D97E5A" w:rsidP="00C948D5">
            <w:pPr>
              <w:pStyle w:val="Nivel2"/>
            </w:pPr>
            <w:r w:rsidRPr="00D97E5A">
              <w:t>o Procedimentos de ficha Atendimento Domiciliar;</w:t>
            </w:r>
          </w:p>
          <w:p w14:paraId="3782CF10" w14:textId="77777777" w:rsidR="00D97E5A" w:rsidRPr="00D97E5A" w:rsidRDefault="00D97E5A" w:rsidP="00C948D5">
            <w:pPr>
              <w:pStyle w:val="Nivel2"/>
            </w:pPr>
            <w:r w:rsidRPr="00D97E5A">
              <w:t>o Permiti a importação do XML do ESUS com os seguintes dados:</w:t>
            </w:r>
          </w:p>
          <w:p w14:paraId="304E7760" w14:textId="77777777" w:rsidR="00D97E5A" w:rsidRPr="00D97E5A" w:rsidRDefault="00D97E5A" w:rsidP="00C948D5">
            <w:pPr>
              <w:pStyle w:val="Nivel2"/>
            </w:pPr>
            <w:r w:rsidRPr="00D97E5A">
              <w:t>o Unidade de saúde com sua área e micro áreas</w:t>
            </w:r>
          </w:p>
          <w:p w14:paraId="4D465A31" w14:textId="77777777" w:rsidR="00D97E5A" w:rsidRPr="00D97E5A" w:rsidRDefault="00D97E5A" w:rsidP="00C948D5">
            <w:pPr>
              <w:pStyle w:val="Nivel2"/>
            </w:pPr>
            <w:r w:rsidRPr="00D97E5A">
              <w:t>o Profissionais com CBO (Especialidades) e suas respectivas equipes;</w:t>
            </w:r>
          </w:p>
        </w:tc>
      </w:tr>
    </w:tbl>
    <w:p w14:paraId="34B4ADA3" w14:textId="77777777" w:rsidR="00D97E5A" w:rsidRPr="00D97E5A" w:rsidRDefault="00D97E5A" w:rsidP="00C948D5">
      <w:pPr>
        <w:pStyle w:val="Nivel2"/>
      </w:pPr>
    </w:p>
    <w:p w14:paraId="12761A4A" w14:textId="77777777" w:rsidR="00D97E5A" w:rsidRPr="00D97E5A" w:rsidRDefault="00D97E5A" w:rsidP="00C948D5">
      <w:pPr>
        <w:pStyle w:val="Nivel2"/>
      </w:pPr>
    </w:p>
    <w:p w14:paraId="57DB34B7" w14:textId="77777777" w:rsidR="00D97E5A" w:rsidRPr="008B38FB" w:rsidRDefault="00D97E5A" w:rsidP="008B4245">
      <w:pPr>
        <w:pStyle w:val="Nivel2"/>
        <w:numPr>
          <w:ilvl w:val="0"/>
          <w:numId w:val="21"/>
        </w:numPr>
        <w:rPr>
          <w:b/>
        </w:rPr>
      </w:pPr>
      <w:r w:rsidRPr="008B38FB">
        <w:rPr>
          <w:b/>
        </w:rPr>
        <w:t>PRONTUÁRIO ELETRÔNICO</w:t>
      </w:r>
    </w:p>
    <w:p w14:paraId="0F82344A"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140954B8"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CAC44" w14:textId="77777777" w:rsidR="00D97E5A" w:rsidRPr="00D97E5A" w:rsidRDefault="00D97E5A" w:rsidP="00C948D5">
            <w:pPr>
              <w:pStyle w:val="Nivel2"/>
            </w:pPr>
            <w:r w:rsidRPr="00D97E5A">
              <w:t>Descrição</w:t>
            </w:r>
          </w:p>
        </w:tc>
      </w:tr>
      <w:tr w:rsidR="00D97E5A" w:rsidRPr="00D97E5A" w14:paraId="474D2C3E"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03CA2B" w14:textId="77777777" w:rsidR="00D97E5A" w:rsidRPr="00D97E5A" w:rsidRDefault="00D97E5A" w:rsidP="00C948D5">
            <w:pPr>
              <w:pStyle w:val="Nivel2"/>
            </w:pPr>
            <w:r w:rsidRPr="00D97E5A">
              <w:t xml:space="preserve">Pré consulta do paciente com no mínimo as seguintes informações; </w:t>
            </w:r>
          </w:p>
          <w:p w14:paraId="3D6FBDB8" w14:textId="77777777" w:rsidR="00D97E5A" w:rsidRPr="00D97E5A" w:rsidRDefault="00D97E5A" w:rsidP="00C948D5">
            <w:pPr>
              <w:pStyle w:val="Nivel2"/>
            </w:pPr>
            <w:r w:rsidRPr="00D97E5A">
              <w:t xml:space="preserve">o Nome do paciente; </w:t>
            </w:r>
          </w:p>
          <w:p w14:paraId="02CE1D7B" w14:textId="77777777" w:rsidR="00D97E5A" w:rsidRPr="00D97E5A" w:rsidRDefault="00D97E5A" w:rsidP="00C948D5">
            <w:pPr>
              <w:pStyle w:val="Nivel2"/>
            </w:pPr>
            <w:r w:rsidRPr="00D97E5A">
              <w:t xml:space="preserve">o Idade do paciente; </w:t>
            </w:r>
          </w:p>
          <w:p w14:paraId="384D9ECC" w14:textId="77777777" w:rsidR="00D97E5A" w:rsidRPr="00D97E5A" w:rsidRDefault="00D97E5A" w:rsidP="00C948D5">
            <w:pPr>
              <w:pStyle w:val="Nivel2"/>
            </w:pPr>
            <w:r w:rsidRPr="00D97E5A">
              <w:t xml:space="preserve">o Prontuário; </w:t>
            </w:r>
          </w:p>
          <w:p w14:paraId="14D1CAE9" w14:textId="77777777" w:rsidR="00D97E5A" w:rsidRPr="00D97E5A" w:rsidRDefault="00D97E5A" w:rsidP="00C948D5">
            <w:pPr>
              <w:pStyle w:val="Nivel2"/>
            </w:pPr>
            <w:r w:rsidRPr="00D97E5A">
              <w:t xml:space="preserve">o Informações da recepção; </w:t>
            </w:r>
          </w:p>
          <w:p w14:paraId="4F620C1C" w14:textId="77777777" w:rsidR="00D97E5A" w:rsidRPr="00D97E5A" w:rsidRDefault="00D97E5A" w:rsidP="00C948D5">
            <w:pPr>
              <w:pStyle w:val="Nivel2"/>
            </w:pPr>
            <w:r w:rsidRPr="00D97E5A">
              <w:t xml:space="preserve">o Nome do usuário que atendeu na recepção; </w:t>
            </w:r>
          </w:p>
          <w:p w14:paraId="7F77623D" w14:textId="77777777" w:rsidR="00D97E5A" w:rsidRPr="00D97E5A" w:rsidRDefault="00D97E5A" w:rsidP="00C948D5">
            <w:pPr>
              <w:pStyle w:val="Nivel2"/>
            </w:pPr>
            <w:r w:rsidRPr="00D97E5A">
              <w:t xml:space="preserve">o Data e hora do atendimento da recepção; </w:t>
            </w:r>
          </w:p>
          <w:p w14:paraId="2200B6B9" w14:textId="77777777" w:rsidR="00D97E5A" w:rsidRPr="00D97E5A" w:rsidRDefault="00D97E5A" w:rsidP="00C948D5">
            <w:pPr>
              <w:pStyle w:val="Nivel2"/>
            </w:pPr>
            <w:r w:rsidRPr="00D97E5A">
              <w:t xml:space="preserve">o Permitir informar o tipo da clínica a ser atendido; </w:t>
            </w:r>
          </w:p>
          <w:p w14:paraId="106E94BA" w14:textId="77777777" w:rsidR="00D97E5A" w:rsidRPr="00D97E5A" w:rsidRDefault="00D97E5A" w:rsidP="00C948D5">
            <w:pPr>
              <w:pStyle w:val="Nivel2"/>
            </w:pPr>
            <w:r w:rsidRPr="00D97E5A">
              <w:t xml:space="preserve">o Pressão arterial; </w:t>
            </w:r>
          </w:p>
          <w:p w14:paraId="7D4C5BEA" w14:textId="77777777" w:rsidR="00D97E5A" w:rsidRPr="00D97E5A" w:rsidRDefault="00D97E5A" w:rsidP="00C948D5">
            <w:pPr>
              <w:pStyle w:val="Nivel2"/>
            </w:pPr>
            <w:r w:rsidRPr="00D97E5A">
              <w:t xml:space="preserve">o Peso; </w:t>
            </w:r>
          </w:p>
          <w:p w14:paraId="756F109F" w14:textId="77777777" w:rsidR="00D97E5A" w:rsidRPr="00D97E5A" w:rsidRDefault="00D97E5A" w:rsidP="00C948D5">
            <w:pPr>
              <w:pStyle w:val="Nivel2"/>
            </w:pPr>
            <w:r w:rsidRPr="00D97E5A">
              <w:t xml:space="preserve">o Temperatura; </w:t>
            </w:r>
          </w:p>
          <w:p w14:paraId="40DDA444" w14:textId="77777777" w:rsidR="00D97E5A" w:rsidRPr="00D97E5A" w:rsidRDefault="00D97E5A" w:rsidP="00C948D5">
            <w:pPr>
              <w:pStyle w:val="Nivel2"/>
            </w:pPr>
            <w:r w:rsidRPr="00D97E5A">
              <w:t xml:space="preserve">o Altura; </w:t>
            </w:r>
          </w:p>
          <w:p w14:paraId="11F38BF7" w14:textId="77777777" w:rsidR="00D97E5A" w:rsidRPr="00D97E5A" w:rsidRDefault="00D97E5A" w:rsidP="00C948D5">
            <w:pPr>
              <w:pStyle w:val="Nivel2"/>
            </w:pPr>
            <w:r w:rsidRPr="00D97E5A">
              <w:t xml:space="preserve">o Glicemia capilar; </w:t>
            </w:r>
          </w:p>
        </w:tc>
      </w:tr>
      <w:tr w:rsidR="00D97E5A" w:rsidRPr="00D97E5A" w14:paraId="6FBA19F6"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A71220" w14:textId="77777777" w:rsidR="00D97E5A" w:rsidRPr="00D97E5A" w:rsidRDefault="00D97E5A" w:rsidP="00C948D5">
            <w:pPr>
              <w:pStyle w:val="Nivel2"/>
            </w:pPr>
            <w:r w:rsidRPr="00D97E5A">
              <w:t xml:space="preserve">Permitir visualizar as seguintes curvas: </w:t>
            </w:r>
          </w:p>
          <w:p w14:paraId="026F3A08" w14:textId="77777777" w:rsidR="00D97E5A" w:rsidRPr="00D97E5A" w:rsidRDefault="00D97E5A" w:rsidP="00C948D5">
            <w:pPr>
              <w:pStyle w:val="Nivel2"/>
            </w:pPr>
            <w:r w:rsidRPr="00D97E5A">
              <w:t xml:space="preserve">o Peso por idade; </w:t>
            </w:r>
          </w:p>
          <w:p w14:paraId="001207AC" w14:textId="77777777" w:rsidR="00D97E5A" w:rsidRPr="00D97E5A" w:rsidRDefault="00D97E5A" w:rsidP="00C948D5">
            <w:pPr>
              <w:pStyle w:val="Nivel2"/>
            </w:pPr>
            <w:r w:rsidRPr="00D97E5A">
              <w:t xml:space="preserve">o Altura por idade; </w:t>
            </w:r>
          </w:p>
          <w:p w14:paraId="4EBCFEE5" w14:textId="77777777" w:rsidR="00D97E5A" w:rsidRPr="00D97E5A" w:rsidRDefault="00D97E5A" w:rsidP="00C948D5">
            <w:pPr>
              <w:pStyle w:val="Nivel2"/>
            </w:pPr>
            <w:r w:rsidRPr="00D97E5A">
              <w:t xml:space="preserve">o Perímetro torácico; </w:t>
            </w:r>
          </w:p>
          <w:p w14:paraId="438B6483" w14:textId="77777777" w:rsidR="00D97E5A" w:rsidRPr="00D97E5A" w:rsidRDefault="00D97E5A" w:rsidP="00C948D5">
            <w:pPr>
              <w:pStyle w:val="Nivel2"/>
            </w:pPr>
            <w:r w:rsidRPr="00D97E5A">
              <w:t xml:space="preserve">o Perímetro cefálico; </w:t>
            </w:r>
          </w:p>
          <w:p w14:paraId="559BCFE1" w14:textId="77777777" w:rsidR="00D97E5A" w:rsidRPr="00D97E5A" w:rsidRDefault="00D97E5A" w:rsidP="00C948D5">
            <w:pPr>
              <w:pStyle w:val="Nivel2"/>
            </w:pPr>
            <w:r w:rsidRPr="00D97E5A">
              <w:t xml:space="preserve">o IMC. </w:t>
            </w:r>
          </w:p>
          <w:p w14:paraId="5582BFDB" w14:textId="77777777" w:rsidR="00D97E5A" w:rsidRPr="00D97E5A" w:rsidRDefault="00D97E5A" w:rsidP="00C948D5">
            <w:pPr>
              <w:pStyle w:val="Nivel2"/>
            </w:pPr>
            <w:r w:rsidRPr="00D97E5A">
              <w:t xml:space="preserve">o Frequência respiratória; </w:t>
            </w:r>
          </w:p>
          <w:p w14:paraId="14071B97" w14:textId="77777777" w:rsidR="00D97E5A" w:rsidRPr="00D97E5A" w:rsidRDefault="00D97E5A" w:rsidP="00C948D5">
            <w:pPr>
              <w:pStyle w:val="Nivel2"/>
            </w:pPr>
            <w:r w:rsidRPr="00D97E5A">
              <w:t xml:space="preserve">o Frequência cardíaca; </w:t>
            </w:r>
          </w:p>
        </w:tc>
      </w:tr>
      <w:tr w:rsidR="00D97E5A" w:rsidRPr="00D97E5A" w14:paraId="56606F8E"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82F5B7" w14:textId="77777777" w:rsidR="00D97E5A" w:rsidRPr="00D97E5A" w:rsidRDefault="00D97E5A" w:rsidP="00C948D5">
            <w:pPr>
              <w:pStyle w:val="Nivel2"/>
            </w:pPr>
            <w:r w:rsidRPr="00D97E5A">
              <w:t xml:space="preserve">Permitir informar a situação atual; </w:t>
            </w:r>
          </w:p>
          <w:p w14:paraId="2819575B" w14:textId="77777777" w:rsidR="00D97E5A" w:rsidRPr="00D97E5A" w:rsidRDefault="00D97E5A" w:rsidP="00C948D5">
            <w:pPr>
              <w:pStyle w:val="Nivel2"/>
            </w:pPr>
            <w:r w:rsidRPr="00D97E5A">
              <w:t xml:space="preserve">o MEG; </w:t>
            </w:r>
          </w:p>
          <w:p w14:paraId="6F390AC8" w14:textId="77777777" w:rsidR="00D97E5A" w:rsidRPr="00D97E5A" w:rsidRDefault="00D97E5A" w:rsidP="00C948D5">
            <w:pPr>
              <w:pStyle w:val="Nivel2"/>
            </w:pPr>
            <w:r w:rsidRPr="00D97E5A">
              <w:t xml:space="preserve">o REG; </w:t>
            </w:r>
          </w:p>
          <w:p w14:paraId="7A5F9ADB" w14:textId="77777777" w:rsidR="00D97E5A" w:rsidRPr="00D97E5A" w:rsidRDefault="00D97E5A" w:rsidP="00C948D5">
            <w:pPr>
              <w:pStyle w:val="Nivel2"/>
            </w:pPr>
            <w:r w:rsidRPr="00D97E5A">
              <w:t xml:space="preserve">o BEG. </w:t>
            </w:r>
          </w:p>
          <w:p w14:paraId="40C4BBAB" w14:textId="77777777" w:rsidR="00D97E5A" w:rsidRPr="00D97E5A" w:rsidRDefault="00D97E5A" w:rsidP="00C948D5">
            <w:pPr>
              <w:pStyle w:val="Nivel2"/>
            </w:pPr>
            <w:r w:rsidRPr="00D97E5A">
              <w:lastRenderedPageBreak/>
              <w:t xml:space="preserve">o Cardiopatia; </w:t>
            </w:r>
          </w:p>
        </w:tc>
      </w:tr>
      <w:tr w:rsidR="00D97E5A" w:rsidRPr="00D97E5A" w14:paraId="5AC2FA66"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A46BA8" w14:textId="77777777" w:rsidR="00D97E5A" w:rsidRPr="00D97E5A" w:rsidRDefault="00D97E5A" w:rsidP="00C948D5">
            <w:pPr>
              <w:pStyle w:val="Nivel2"/>
            </w:pPr>
            <w:r w:rsidRPr="00D97E5A">
              <w:lastRenderedPageBreak/>
              <w:t xml:space="preserve">Permitir lançar os tipos de alergia do paciente; </w:t>
            </w:r>
          </w:p>
        </w:tc>
      </w:tr>
      <w:tr w:rsidR="00D97E5A" w:rsidRPr="00D97E5A" w14:paraId="604F0201"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0D0A41" w14:textId="77777777" w:rsidR="00D97E5A" w:rsidRPr="00D97E5A" w:rsidRDefault="00D97E5A" w:rsidP="00C948D5">
            <w:pPr>
              <w:pStyle w:val="Nivel2"/>
            </w:pPr>
            <w:r w:rsidRPr="00D97E5A">
              <w:t xml:space="preserve">Permitir lançar alterações aparentes dos pacientes </w:t>
            </w:r>
          </w:p>
        </w:tc>
      </w:tr>
      <w:tr w:rsidR="00D97E5A" w:rsidRPr="00D97E5A" w14:paraId="712663ED"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CC883" w14:textId="77777777" w:rsidR="00D97E5A" w:rsidRPr="00D97E5A" w:rsidRDefault="00D97E5A" w:rsidP="00C948D5">
            <w:pPr>
              <w:pStyle w:val="Nivel2"/>
            </w:pPr>
            <w:r w:rsidRPr="00D97E5A">
              <w:t xml:space="preserve">Permitir lançar avaliações de risco: </w:t>
            </w:r>
          </w:p>
          <w:p w14:paraId="4F7535DC" w14:textId="77777777" w:rsidR="00D97E5A" w:rsidRPr="00D97E5A" w:rsidRDefault="00D97E5A" w:rsidP="00C948D5">
            <w:pPr>
              <w:pStyle w:val="Nivel2"/>
            </w:pPr>
            <w:r w:rsidRPr="00D97E5A">
              <w:t xml:space="preserve">o VEMELHO; (Emergente, que indica que a situação é de risco e que o atendimento será em instantes). </w:t>
            </w:r>
          </w:p>
          <w:p w14:paraId="5EA024D1" w14:textId="77777777" w:rsidR="00D97E5A" w:rsidRPr="00D97E5A" w:rsidRDefault="00D97E5A" w:rsidP="00C948D5">
            <w:pPr>
              <w:pStyle w:val="Nivel2"/>
            </w:pPr>
            <w:r w:rsidRPr="00D97E5A">
              <w:t xml:space="preserve">o LARANJA; (Muito urgente, que indica que o atendimento será realizado em até 10 minutos). </w:t>
            </w:r>
          </w:p>
          <w:p w14:paraId="40B15558" w14:textId="77777777" w:rsidR="00D97E5A" w:rsidRPr="00D97E5A" w:rsidRDefault="00D97E5A" w:rsidP="00C948D5">
            <w:pPr>
              <w:pStyle w:val="Nivel2"/>
            </w:pPr>
            <w:r w:rsidRPr="00D97E5A">
              <w:t xml:space="preserve">o AMARELO; (Urgente, indica que o atendimento será dado em até 60 minutos). </w:t>
            </w:r>
          </w:p>
          <w:p w14:paraId="6E23EEA0" w14:textId="77777777" w:rsidR="00D97E5A" w:rsidRPr="00D97E5A" w:rsidRDefault="00D97E5A" w:rsidP="00C948D5">
            <w:pPr>
              <w:pStyle w:val="Nivel2"/>
            </w:pPr>
            <w:r w:rsidRPr="00D97E5A">
              <w:t xml:space="preserve">o VERDE (Pouco urgente, que indica que o atendimento será realizado em até 120 minutos). </w:t>
            </w:r>
          </w:p>
          <w:p w14:paraId="73867246" w14:textId="77777777" w:rsidR="00D97E5A" w:rsidRPr="00D97E5A" w:rsidRDefault="00D97E5A" w:rsidP="00C948D5">
            <w:pPr>
              <w:pStyle w:val="Nivel2"/>
            </w:pPr>
            <w:r w:rsidRPr="00D97E5A">
              <w:t xml:space="preserve">o AZUL; (Não urgente, que indica que o atendimento será realizado em até 240 minutos). </w:t>
            </w:r>
          </w:p>
          <w:p w14:paraId="07DAD4E7" w14:textId="77777777" w:rsidR="00D97E5A" w:rsidRPr="00D97E5A" w:rsidRDefault="00D97E5A" w:rsidP="00C948D5">
            <w:pPr>
              <w:pStyle w:val="Nivel2"/>
            </w:pPr>
            <w:r w:rsidRPr="00D97E5A">
              <w:t xml:space="preserve">o BRANCO.( O caso não é grave, poderá aguardar mais de 240 minutos para ser atendido). Se preferir poderá agendar consulta médica com o médico de sua confiança para os próximos dias). </w:t>
            </w:r>
          </w:p>
        </w:tc>
      </w:tr>
      <w:tr w:rsidR="00D97E5A" w:rsidRPr="00D97E5A" w14:paraId="7D260D12"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D47C46" w14:textId="77777777" w:rsidR="00D97E5A" w:rsidRPr="00D97E5A" w:rsidRDefault="00D97E5A" w:rsidP="00C948D5">
            <w:pPr>
              <w:pStyle w:val="Nivel2"/>
            </w:pPr>
            <w:r w:rsidRPr="00D97E5A">
              <w:t xml:space="preserve">Permitir lançar o tipo de encaminhamento: </w:t>
            </w:r>
          </w:p>
          <w:p w14:paraId="3AB068F7" w14:textId="77777777" w:rsidR="00D97E5A" w:rsidRPr="00D97E5A" w:rsidRDefault="00D97E5A" w:rsidP="00C948D5">
            <w:pPr>
              <w:pStyle w:val="Nivel2"/>
            </w:pPr>
            <w:r w:rsidRPr="00D97E5A">
              <w:t xml:space="preserve">oALTA; </w:t>
            </w:r>
          </w:p>
          <w:p w14:paraId="1CB795E9" w14:textId="77777777" w:rsidR="00D97E5A" w:rsidRPr="00D97E5A" w:rsidRDefault="00D97E5A" w:rsidP="00C948D5">
            <w:pPr>
              <w:pStyle w:val="Nivel2"/>
            </w:pPr>
            <w:r w:rsidRPr="00D97E5A">
              <w:t xml:space="preserve">o INTERNACAO; </w:t>
            </w:r>
          </w:p>
          <w:p w14:paraId="49FEDEBD" w14:textId="77777777" w:rsidR="00D97E5A" w:rsidRPr="00D97E5A" w:rsidRDefault="00D97E5A" w:rsidP="00C948D5">
            <w:pPr>
              <w:pStyle w:val="Nivel2"/>
            </w:pPr>
            <w:r w:rsidRPr="00D97E5A">
              <w:t xml:space="preserve">o ENFERMAGEM; </w:t>
            </w:r>
          </w:p>
          <w:p w14:paraId="51B3E35B" w14:textId="77777777" w:rsidR="00D97E5A" w:rsidRPr="00D97E5A" w:rsidRDefault="00D97E5A" w:rsidP="00C948D5">
            <w:pPr>
              <w:pStyle w:val="Nivel2"/>
            </w:pPr>
            <w:r w:rsidRPr="00D97E5A">
              <w:t xml:space="preserve">o OUTRAS- descrever </w:t>
            </w:r>
          </w:p>
        </w:tc>
      </w:tr>
      <w:tr w:rsidR="00D97E5A" w:rsidRPr="00D97E5A" w14:paraId="1674B591"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064C6" w14:textId="77777777" w:rsidR="00D97E5A" w:rsidRPr="00D97E5A" w:rsidRDefault="00D97E5A" w:rsidP="00C948D5">
            <w:pPr>
              <w:pStyle w:val="Nivel2"/>
            </w:pPr>
            <w:r w:rsidRPr="00D97E5A">
              <w:t xml:space="preserve">Permitir lançar GLASGOW: </w:t>
            </w:r>
          </w:p>
          <w:p w14:paraId="50B6D5DF" w14:textId="77777777" w:rsidR="00D97E5A" w:rsidRPr="00D97E5A" w:rsidRDefault="00D97E5A" w:rsidP="00C948D5">
            <w:pPr>
              <w:pStyle w:val="Nivel2"/>
            </w:pPr>
            <w:r w:rsidRPr="00D97E5A">
              <w:t xml:space="preserve">o 15 consciente; </w:t>
            </w:r>
          </w:p>
          <w:p w14:paraId="1137B2F7" w14:textId="77777777" w:rsidR="00D97E5A" w:rsidRPr="00D97E5A" w:rsidRDefault="00D97E5A" w:rsidP="00C948D5">
            <w:pPr>
              <w:pStyle w:val="Nivel2"/>
            </w:pPr>
            <w:r w:rsidRPr="00D97E5A">
              <w:t xml:space="preserve">o 13-14trauma leve; </w:t>
            </w:r>
          </w:p>
          <w:p w14:paraId="20D9773D" w14:textId="77777777" w:rsidR="00D97E5A" w:rsidRPr="00D97E5A" w:rsidRDefault="00D97E5A" w:rsidP="00C948D5">
            <w:pPr>
              <w:pStyle w:val="Nivel2"/>
            </w:pPr>
            <w:r w:rsidRPr="00D97E5A">
              <w:t xml:space="preserve">o 11-12 trauma médio; </w:t>
            </w:r>
          </w:p>
          <w:p w14:paraId="51C019E7" w14:textId="77777777" w:rsidR="00D97E5A" w:rsidRPr="00D97E5A" w:rsidRDefault="00D97E5A" w:rsidP="00C948D5">
            <w:pPr>
              <w:pStyle w:val="Nivel2"/>
            </w:pPr>
            <w:r w:rsidRPr="00D97E5A">
              <w:t xml:space="preserve">o 9-10trauma profundo; </w:t>
            </w:r>
          </w:p>
          <w:p w14:paraId="51AE9C57" w14:textId="77777777" w:rsidR="00D97E5A" w:rsidRPr="00D97E5A" w:rsidRDefault="00D97E5A" w:rsidP="00C948D5">
            <w:pPr>
              <w:pStyle w:val="Nivel2"/>
            </w:pPr>
            <w:r w:rsidRPr="00D97E5A">
              <w:t xml:space="preserve">o 7-8 coma superficial; </w:t>
            </w:r>
          </w:p>
          <w:p w14:paraId="32B0A540" w14:textId="77777777" w:rsidR="00D97E5A" w:rsidRPr="00D97E5A" w:rsidRDefault="00D97E5A" w:rsidP="00C948D5">
            <w:pPr>
              <w:pStyle w:val="Nivel2"/>
            </w:pPr>
            <w:r w:rsidRPr="00D97E5A">
              <w:t xml:space="preserve">o 5-6 coma moderado; </w:t>
            </w:r>
          </w:p>
          <w:p w14:paraId="3DC05474" w14:textId="77777777" w:rsidR="00D97E5A" w:rsidRPr="00D97E5A" w:rsidRDefault="00D97E5A" w:rsidP="00C948D5">
            <w:pPr>
              <w:pStyle w:val="Nivel2"/>
            </w:pPr>
            <w:r w:rsidRPr="00D97E5A">
              <w:t xml:space="preserve">o 3-4 coma profundo. </w:t>
            </w:r>
          </w:p>
        </w:tc>
      </w:tr>
      <w:tr w:rsidR="00D97E5A" w:rsidRPr="00D97E5A" w14:paraId="79E24973"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6643D6" w14:textId="77777777" w:rsidR="00D97E5A" w:rsidRPr="00D97E5A" w:rsidRDefault="00D97E5A" w:rsidP="00C948D5">
            <w:pPr>
              <w:pStyle w:val="Nivel2"/>
            </w:pPr>
            <w:r w:rsidRPr="00D97E5A">
              <w:t xml:space="preserve">Permitir visualizar o histórico de consultas anteriores com no mínimo as seguintes informações: </w:t>
            </w:r>
          </w:p>
          <w:p w14:paraId="6C451925" w14:textId="77777777" w:rsidR="00D97E5A" w:rsidRPr="00D97E5A" w:rsidRDefault="00D97E5A" w:rsidP="00C948D5">
            <w:pPr>
              <w:pStyle w:val="Nivel2"/>
            </w:pPr>
            <w:r w:rsidRPr="00D97E5A">
              <w:t xml:space="preserve">o Número da ficha de atendimento- FAA; </w:t>
            </w:r>
          </w:p>
          <w:p w14:paraId="31E28752" w14:textId="77777777" w:rsidR="00D97E5A" w:rsidRPr="00D97E5A" w:rsidRDefault="00D97E5A" w:rsidP="00C948D5">
            <w:pPr>
              <w:pStyle w:val="Nivel2"/>
            </w:pPr>
            <w:r w:rsidRPr="00D97E5A">
              <w:t xml:space="preserve">o Data da consulta; </w:t>
            </w:r>
          </w:p>
          <w:p w14:paraId="5A6E1766" w14:textId="77777777" w:rsidR="00D97E5A" w:rsidRPr="00D97E5A" w:rsidRDefault="00D97E5A" w:rsidP="00C948D5">
            <w:pPr>
              <w:pStyle w:val="Nivel2"/>
            </w:pPr>
            <w:r w:rsidRPr="00D97E5A">
              <w:t xml:space="preserve">o Nome do profissional; </w:t>
            </w:r>
          </w:p>
          <w:p w14:paraId="4C849040" w14:textId="77777777" w:rsidR="00D97E5A" w:rsidRPr="00D97E5A" w:rsidRDefault="00D97E5A" w:rsidP="00C948D5">
            <w:pPr>
              <w:pStyle w:val="Nivel2"/>
            </w:pPr>
            <w:r w:rsidRPr="00D97E5A">
              <w:t xml:space="preserve">o Unidade de atendimento; </w:t>
            </w:r>
          </w:p>
          <w:p w14:paraId="149ECC2E" w14:textId="77777777" w:rsidR="00D97E5A" w:rsidRPr="00D97E5A" w:rsidRDefault="00D97E5A" w:rsidP="00C948D5">
            <w:pPr>
              <w:pStyle w:val="Nivel2"/>
            </w:pPr>
            <w:r w:rsidRPr="00D97E5A">
              <w:t xml:space="preserve">o Histórico do laudo médico para a consulta; </w:t>
            </w:r>
          </w:p>
          <w:p w14:paraId="2B0BCDE4" w14:textId="77777777" w:rsidR="00D97E5A" w:rsidRPr="00D97E5A" w:rsidRDefault="00D97E5A" w:rsidP="00C948D5">
            <w:pPr>
              <w:pStyle w:val="Nivel2"/>
            </w:pPr>
            <w:r w:rsidRPr="00D97E5A">
              <w:t xml:space="preserve">o Queixa e duração; </w:t>
            </w:r>
          </w:p>
          <w:p w14:paraId="7EE65ABF" w14:textId="77777777" w:rsidR="00D97E5A" w:rsidRPr="00D97E5A" w:rsidRDefault="00D97E5A" w:rsidP="00C948D5">
            <w:pPr>
              <w:pStyle w:val="Nivel2"/>
            </w:pPr>
            <w:r w:rsidRPr="00D97E5A">
              <w:t xml:space="preserve">o Hipótese diagnostica; </w:t>
            </w:r>
          </w:p>
          <w:p w14:paraId="6634570F" w14:textId="77777777" w:rsidR="00D97E5A" w:rsidRPr="00D97E5A" w:rsidRDefault="00D97E5A" w:rsidP="00C948D5">
            <w:pPr>
              <w:pStyle w:val="Nivel2"/>
            </w:pPr>
            <w:r w:rsidRPr="00D97E5A">
              <w:t xml:space="preserve">o Exame físico; </w:t>
            </w:r>
          </w:p>
          <w:p w14:paraId="00FCB617" w14:textId="77777777" w:rsidR="00D97E5A" w:rsidRPr="00D97E5A" w:rsidRDefault="00D97E5A" w:rsidP="00C948D5">
            <w:pPr>
              <w:pStyle w:val="Nivel2"/>
            </w:pPr>
            <w:r w:rsidRPr="00D97E5A">
              <w:t xml:space="preserve">o Conduta medica. </w:t>
            </w:r>
          </w:p>
        </w:tc>
      </w:tr>
      <w:tr w:rsidR="00D97E5A" w:rsidRPr="00D97E5A" w14:paraId="7974BA06"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28AA59" w14:textId="77777777" w:rsidR="00D97E5A" w:rsidRPr="00D97E5A" w:rsidRDefault="00D97E5A" w:rsidP="00C948D5">
            <w:pPr>
              <w:pStyle w:val="Nivel2"/>
            </w:pPr>
            <w:r w:rsidRPr="00D97E5A">
              <w:t xml:space="preserve">Permitir visualizar os medicamentos retirados pelo paciente na farmácia municipal com no mínimo as seguintes informações: </w:t>
            </w:r>
          </w:p>
          <w:p w14:paraId="281C2187" w14:textId="77777777" w:rsidR="00D97E5A" w:rsidRPr="00D97E5A" w:rsidRDefault="00D97E5A" w:rsidP="00C948D5">
            <w:pPr>
              <w:pStyle w:val="Nivel2"/>
            </w:pPr>
            <w:r w:rsidRPr="00D97E5A">
              <w:t xml:space="preserve">o Código do medicamento; </w:t>
            </w:r>
          </w:p>
          <w:p w14:paraId="5A3F01FF" w14:textId="77777777" w:rsidR="00D97E5A" w:rsidRPr="00D97E5A" w:rsidRDefault="00D97E5A" w:rsidP="00C948D5">
            <w:pPr>
              <w:pStyle w:val="Nivel2"/>
            </w:pPr>
            <w:r w:rsidRPr="00D97E5A">
              <w:t xml:space="preserve">o Descrição do medicamento; </w:t>
            </w:r>
          </w:p>
          <w:p w14:paraId="3E3C7831" w14:textId="77777777" w:rsidR="00D97E5A" w:rsidRPr="00D97E5A" w:rsidRDefault="00D97E5A" w:rsidP="00C948D5">
            <w:pPr>
              <w:pStyle w:val="Nivel2"/>
            </w:pPr>
            <w:r w:rsidRPr="00D97E5A">
              <w:t xml:space="preserve">o Data da entrega do medicamento; </w:t>
            </w:r>
          </w:p>
          <w:p w14:paraId="30DBC080" w14:textId="77777777" w:rsidR="00D97E5A" w:rsidRPr="00D97E5A" w:rsidRDefault="00D97E5A" w:rsidP="00C948D5">
            <w:pPr>
              <w:pStyle w:val="Nivel2"/>
            </w:pPr>
            <w:r w:rsidRPr="00D97E5A">
              <w:t xml:space="preserve">o Quantidade de medicamento. </w:t>
            </w:r>
          </w:p>
        </w:tc>
      </w:tr>
      <w:tr w:rsidR="00D97E5A" w:rsidRPr="00D97E5A" w14:paraId="4FCE1324"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17BFB" w14:textId="77777777" w:rsidR="00D97E5A" w:rsidRPr="00D97E5A" w:rsidRDefault="00D97E5A" w:rsidP="00C948D5">
            <w:pPr>
              <w:pStyle w:val="Nivel2"/>
            </w:pPr>
            <w:r w:rsidRPr="00D97E5A">
              <w:t xml:space="preserve">Permitir cadastrar modelos de receituários médicos; </w:t>
            </w:r>
          </w:p>
        </w:tc>
      </w:tr>
      <w:tr w:rsidR="00D97E5A" w:rsidRPr="00D97E5A" w14:paraId="3C8BB423"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C12671" w14:textId="77777777" w:rsidR="00D97E5A" w:rsidRPr="00D97E5A" w:rsidRDefault="00D97E5A" w:rsidP="00C948D5">
            <w:pPr>
              <w:pStyle w:val="Nivel2"/>
            </w:pPr>
            <w:r w:rsidRPr="00D97E5A">
              <w:lastRenderedPageBreak/>
              <w:t xml:space="preserve">Permitir visualizar a prescrição dos receituários médicos impressos com no mínimo as seguintes informações: </w:t>
            </w:r>
          </w:p>
          <w:p w14:paraId="1FEC9924" w14:textId="77777777" w:rsidR="00D97E5A" w:rsidRPr="00D97E5A" w:rsidRDefault="00D97E5A" w:rsidP="00C948D5">
            <w:pPr>
              <w:pStyle w:val="Nivel2"/>
            </w:pPr>
            <w:r w:rsidRPr="00D97E5A">
              <w:t xml:space="preserve">o Data da prescrição; </w:t>
            </w:r>
          </w:p>
          <w:p w14:paraId="52BBB69F" w14:textId="77777777" w:rsidR="00D97E5A" w:rsidRPr="00D97E5A" w:rsidRDefault="00D97E5A" w:rsidP="00C948D5">
            <w:pPr>
              <w:pStyle w:val="Nivel2"/>
            </w:pPr>
            <w:r w:rsidRPr="00D97E5A">
              <w:t xml:space="preserve">o Nome do profissional que prescreveu; </w:t>
            </w:r>
          </w:p>
          <w:p w14:paraId="0659C29D" w14:textId="77777777" w:rsidR="00D97E5A" w:rsidRPr="00D97E5A" w:rsidRDefault="00D97E5A" w:rsidP="00C948D5">
            <w:pPr>
              <w:pStyle w:val="Nivel2"/>
            </w:pPr>
            <w:r w:rsidRPr="00D97E5A">
              <w:t xml:space="preserve">oDados da prescrição; </w:t>
            </w:r>
          </w:p>
        </w:tc>
      </w:tr>
      <w:tr w:rsidR="00D97E5A" w:rsidRPr="00D97E5A" w14:paraId="06F055D3"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8A77E8" w14:textId="77777777" w:rsidR="00D97E5A" w:rsidRPr="00D97E5A" w:rsidRDefault="00D97E5A" w:rsidP="00C948D5">
            <w:pPr>
              <w:pStyle w:val="Nivel2"/>
            </w:pPr>
            <w:r w:rsidRPr="00D97E5A">
              <w:t xml:space="preserve">Permitir visualizar o resultado dos exames realizados com no mínimo as seguintes informações: </w:t>
            </w:r>
          </w:p>
          <w:p w14:paraId="1926ED47" w14:textId="77777777" w:rsidR="00D97E5A" w:rsidRPr="00D97E5A" w:rsidRDefault="00D97E5A" w:rsidP="00C948D5">
            <w:pPr>
              <w:pStyle w:val="Nivel2"/>
            </w:pPr>
            <w:r w:rsidRPr="00D97E5A">
              <w:t xml:space="preserve">o Data da solicitação; </w:t>
            </w:r>
          </w:p>
          <w:p w14:paraId="05698926" w14:textId="77777777" w:rsidR="00D97E5A" w:rsidRPr="00D97E5A" w:rsidRDefault="00D97E5A" w:rsidP="00C948D5">
            <w:pPr>
              <w:pStyle w:val="Nivel2"/>
            </w:pPr>
            <w:r w:rsidRPr="00D97E5A">
              <w:t xml:space="preserve">o Nome do exame; </w:t>
            </w:r>
          </w:p>
          <w:p w14:paraId="3CBF2DCD" w14:textId="77777777" w:rsidR="00D97E5A" w:rsidRPr="00D97E5A" w:rsidRDefault="00D97E5A" w:rsidP="00C948D5">
            <w:pPr>
              <w:pStyle w:val="Nivel2"/>
            </w:pPr>
            <w:r w:rsidRPr="00D97E5A">
              <w:t xml:space="preserve">o Data do resultado; </w:t>
            </w:r>
          </w:p>
          <w:p w14:paraId="0D4CF7C1" w14:textId="77777777" w:rsidR="00D97E5A" w:rsidRPr="00D97E5A" w:rsidRDefault="00D97E5A" w:rsidP="00C948D5">
            <w:pPr>
              <w:pStyle w:val="Nivel2"/>
            </w:pPr>
            <w:r w:rsidRPr="00D97E5A">
              <w:t xml:space="preserve">o Descritivo do resultado; </w:t>
            </w:r>
          </w:p>
          <w:p w14:paraId="5CC95844" w14:textId="77777777" w:rsidR="00D97E5A" w:rsidRPr="00D97E5A" w:rsidRDefault="00D97E5A" w:rsidP="00C948D5">
            <w:pPr>
              <w:pStyle w:val="Nivel2"/>
            </w:pPr>
            <w:r w:rsidRPr="00D97E5A">
              <w:t xml:space="preserve">o Valor do resultado; </w:t>
            </w:r>
          </w:p>
          <w:p w14:paraId="334C088A" w14:textId="77777777" w:rsidR="00D97E5A" w:rsidRPr="00D97E5A" w:rsidRDefault="00D97E5A" w:rsidP="00C948D5">
            <w:pPr>
              <w:pStyle w:val="Nivel2"/>
            </w:pPr>
            <w:r w:rsidRPr="00D97E5A">
              <w:t xml:space="preserve">o Valor de referência do resultado </w:t>
            </w:r>
          </w:p>
        </w:tc>
      </w:tr>
      <w:tr w:rsidR="00D97E5A" w:rsidRPr="00D97E5A" w14:paraId="7B1B77F8"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194243" w14:textId="77777777" w:rsidR="00D97E5A" w:rsidRPr="00D97E5A" w:rsidRDefault="00D97E5A" w:rsidP="00C948D5">
            <w:pPr>
              <w:pStyle w:val="Nivel2"/>
            </w:pPr>
            <w:r w:rsidRPr="00D97E5A">
              <w:t xml:space="preserve">Permitir lançar as informações medicas da consulta com no mínimo as seguintes informações: </w:t>
            </w:r>
          </w:p>
          <w:p w14:paraId="5D0FF089" w14:textId="77777777" w:rsidR="00D97E5A" w:rsidRPr="00D97E5A" w:rsidRDefault="00D97E5A" w:rsidP="00C948D5">
            <w:pPr>
              <w:pStyle w:val="Nivel2"/>
            </w:pPr>
            <w:r w:rsidRPr="00D97E5A">
              <w:t xml:space="preserve">o QD- Queixa e duração; </w:t>
            </w:r>
          </w:p>
          <w:p w14:paraId="478B9CB3" w14:textId="77777777" w:rsidR="00D97E5A" w:rsidRPr="00D97E5A" w:rsidRDefault="00D97E5A" w:rsidP="00C948D5">
            <w:pPr>
              <w:pStyle w:val="Nivel2"/>
            </w:pPr>
            <w:r w:rsidRPr="00D97E5A">
              <w:t xml:space="preserve">o ISDA – Interrogatório Sobre os Diversos Aparelhos; </w:t>
            </w:r>
          </w:p>
          <w:p w14:paraId="52074C34" w14:textId="77777777" w:rsidR="00D97E5A" w:rsidRPr="00D97E5A" w:rsidRDefault="00D97E5A" w:rsidP="00C948D5">
            <w:pPr>
              <w:pStyle w:val="Nivel2"/>
            </w:pPr>
            <w:r w:rsidRPr="00D97E5A">
              <w:t xml:space="preserve">o AF – antecedentes familiares; </w:t>
            </w:r>
          </w:p>
          <w:p w14:paraId="7D03442C" w14:textId="77777777" w:rsidR="00D97E5A" w:rsidRPr="00D97E5A" w:rsidRDefault="00D97E5A" w:rsidP="00C948D5">
            <w:pPr>
              <w:pStyle w:val="Nivel2"/>
            </w:pPr>
            <w:r w:rsidRPr="00D97E5A">
              <w:t xml:space="preserve">o HD – hipótese diagnostico </w:t>
            </w:r>
          </w:p>
          <w:p w14:paraId="015B51A9" w14:textId="77777777" w:rsidR="00D97E5A" w:rsidRPr="00D97E5A" w:rsidRDefault="00D97E5A" w:rsidP="00C948D5">
            <w:pPr>
              <w:pStyle w:val="Nivel2"/>
            </w:pPr>
            <w:r w:rsidRPr="00D97E5A">
              <w:t xml:space="preserve">o HDA- histórico de doença atual; </w:t>
            </w:r>
          </w:p>
          <w:p w14:paraId="275875AC" w14:textId="77777777" w:rsidR="00D97E5A" w:rsidRPr="00D97E5A" w:rsidRDefault="00D97E5A" w:rsidP="00C948D5">
            <w:pPr>
              <w:pStyle w:val="Nivel2"/>
            </w:pPr>
            <w:r w:rsidRPr="00D97E5A">
              <w:t xml:space="preserve">o AP - antecedentes pessoais; </w:t>
            </w:r>
          </w:p>
          <w:p w14:paraId="07A70096" w14:textId="77777777" w:rsidR="00D97E5A" w:rsidRPr="00D97E5A" w:rsidRDefault="00D97E5A" w:rsidP="00C948D5">
            <w:pPr>
              <w:pStyle w:val="Nivel2"/>
            </w:pPr>
            <w:r w:rsidRPr="00D97E5A">
              <w:t xml:space="preserve">o EF- exame físico; </w:t>
            </w:r>
          </w:p>
          <w:p w14:paraId="2CCE22D8" w14:textId="77777777" w:rsidR="00D97E5A" w:rsidRPr="00D97E5A" w:rsidRDefault="00D97E5A" w:rsidP="00C948D5">
            <w:pPr>
              <w:pStyle w:val="Nivel2"/>
            </w:pPr>
            <w:r w:rsidRPr="00D97E5A">
              <w:t xml:space="preserve">o Conduta medica. </w:t>
            </w:r>
          </w:p>
        </w:tc>
      </w:tr>
      <w:tr w:rsidR="00D97E5A" w:rsidRPr="00D97E5A" w14:paraId="23C15B73"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64FD4" w14:textId="77777777" w:rsidR="00D97E5A" w:rsidRPr="00D97E5A" w:rsidRDefault="00D97E5A" w:rsidP="00C948D5">
            <w:pPr>
              <w:pStyle w:val="Nivel2"/>
            </w:pPr>
            <w:r w:rsidRPr="00D97E5A">
              <w:t xml:space="preserve">Permitir lançar pelo menos 3 CID; </w:t>
            </w:r>
          </w:p>
        </w:tc>
      </w:tr>
      <w:tr w:rsidR="00D97E5A" w:rsidRPr="00D97E5A" w14:paraId="1EA672D5"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DFFAD" w14:textId="77777777" w:rsidR="00D97E5A" w:rsidRPr="00D97E5A" w:rsidRDefault="00D97E5A" w:rsidP="00C948D5">
            <w:pPr>
              <w:pStyle w:val="Nivel2"/>
            </w:pPr>
            <w:r w:rsidRPr="00D97E5A">
              <w:t xml:space="preserve">Permitir imprimir atestado dos pacientes </w:t>
            </w:r>
          </w:p>
        </w:tc>
      </w:tr>
      <w:tr w:rsidR="00D97E5A" w:rsidRPr="00D97E5A" w14:paraId="1A62EEBA"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9006D4" w14:textId="77777777" w:rsidR="00D97E5A" w:rsidRPr="00D97E5A" w:rsidRDefault="00D97E5A" w:rsidP="00C948D5">
            <w:pPr>
              <w:pStyle w:val="Nivel2"/>
            </w:pPr>
            <w:r w:rsidRPr="00D97E5A">
              <w:t xml:space="preserve">Permitir imprimir declaração de comparecimento; </w:t>
            </w:r>
          </w:p>
        </w:tc>
      </w:tr>
      <w:tr w:rsidR="00D97E5A" w:rsidRPr="00D97E5A" w14:paraId="0484A1C6"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6D04D9" w14:textId="77777777" w:rsidR="00D97E5A" w:rsidRPr="00D97E5A" w:rsidRDefault="00D97E5A" w:rsidP="00C948D5">
            <w:pPr>
              <w:pStyle w:val="Nivel2"/>
            </w:pPr>
            <w:r w:rsidRPr="00D97E5A">
              <w:t xml:space="preserve">Permitir informar o tipo de encaminhamento com no mínimo as seguintes informações: </w:t>
            </w:r>
          </w:p>
          <w:p w14:paraId="515FEA46" w14:textId="77777777" w:rsidR="00D97E5A" w:rsidRPr="00D97E5A" w:rsidRDefault="00D97E5A" w:rsidP="00C948D5">
            <w:pPr>
              <w:pStyle w:val="Nivel2"/>
            </w:pPr>
            <w:r w:rsidRPr="00D97E5A">
              <w:t xml:space="preserve">o CNES da unidade destino; </w:t>
            </w:r>
          </w:p>
          <w:p w14:paraId="67AB596B" w14:textId="77777777" w:rsidR="00D97E5A" w:rsidRPr="00D97E5A" w:rsidRDefault="00D97E5A" w:rsidP="00C948D5">
            <w:pPr>
              <w:pStyle w:val="Nivel2"/>
            </w:pPr>
            <w:r w:rsidRPr="00D97E5A">
              <w:t xml:space="preserve">o Nome da unidade destino; </w:t>
            </w:r>
          </w:p>
          <w:p w14:paraId="33923D7B" w14:textId="77777777" w:rsidR="00D97E5A" w:rsidRPr="00D97E5A" w:rsidRDefault="00D97E5A" w:rsidP="00C948D5">
            <w:pPr>
              <w:pStyle w:val="Nivel2"/>
            </w:pPr>
            <w:r w:rsidRPr="00D97E5A">
              <w:t xml:space="preserve">o Nome do profissional destino; </w:t>
            </w:r>
          </w:p>
          <w:p w14:paraId="0C4D68D6" w14:textId="77777777" w:rsidR="00D97E5A" w:rsidRPr="00D97E5A" w:rsidRDefault="00D97E5A" w:rsidP="00C948D5">
            <w:pPr>
              <w:pStyle w:val="Nivel2"/>
            </w:pPr>
            <w:r w:rsidRPr="00D97E5A">
              <w:t xml:space="preserve">o Especialidade do profissional destino; </w:t>
            </w:r>
          </w:p>
          <w:p w14:paraId="10BB825B" w14:textId="77777777" w:rsidR="00D97E5A" w:rsidRPr="00D97E5A" w:rsidRDefault="00D97E5A" w:rsidP="00C948D5">
            <w:pPr>
              <w:pStyle w:val="Nivel2"/>
            </w:pPr>
            <w:r w:rsidRPr="00D97E5A">
              <w:t xml:space="preserve">o Descrição do encaminhamento. </w:t>
            </w:r>
          </w:p>
        </w:tc>
      </w:tr>
      <w:tr w:rsidR="00D97E5A" w:rsidRPr="00D97E5A" w14:paraId="5719504B"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3ECBB2" w14:textId="77777777" w:rsidR="00D97E5A" w:rsidRPr="00D97E5A" w:rsidRDefault="00D97E5A" w:rsidP="00C948D5">
            <w:pPr>
              <w:pStyle w:val="Nivel2"/>
            </w:pPr>
            <w:r w:rsidRPr="00D97E5A">
              <w:t xml:space="preserve">Permitir imprimir um resumo do atendimento da consulta medica. </w:t>
            </w:r>
          </w:p>
        </w:tc>
      </w:tr>
      <w:tr w:rsidR="00D97E5A" w:rsidRPr="00D97E5A" w14:paraId="48D9CC49" w14:textId="77777777" w:rsidTr="00DF1A84">
        <w:trPr>
          <w:trHeight w:val="1"/>
          <w:jc w:val="center"/>
        </w:trPr>
        <w:tc>
          <w:tcPr>
            <w:tcW w:w="92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2A24FE" w14:textId="77777777" w:rsidR="00D97E5A" w:rsidRPr="00D97E5A" w:rsidRDefault="00D97E5A" w:rsidP="00C948D5">
            <w:pPr>
              <w:pStyle w:val="Nivel2"/>
            </w:pPr>
            <w:r w:rsidRPr="00D97E5A">
              <w:t>Integração do prontuário eletrônico com o prontuário da atenção básica sendo capaz de enviar mensagens de aviso para unidade originaria do paciente ao adentrar nas unidades de urgência / emergência.</w:t>
            </w:r>
          </w:p>
        </w:tc>
      </w:tr>
    </w:tbl>
    <w:p w14:paraId="667EE635" w14:textId="77777777" w:rsidR="00D97E5A" w:rsidRPr="00D97E5A" w:rsidRDefault="00D97E5A" w:rsidP="00C948D5">
      <w:pPr>
        <w:pStyle w:val="Nivel2"/>
      </w:pPr>
    </w:p>
    <w:p w14:paraId="2D5274D1" w14:textId="77777777" w:rsidR="00D97E5A" w:rsidRPr="00D97E5A" w:rsidRDefault="00D97E5A" w:rsidP="00C948D5">
      <w:pPr>
        <w:pStyle w:val="Nivel2"/>
      </w:pPr>
    </w:p>
    <w:p w14:paraId="4F584F8A" w14:textId="77777777" w:rsidR="00D97E5A" w:rsidRPr="008B38FB" w:rsidRDefault="00D97E5A" w:rsidP="008B4245">
      <w:pPr>
        <w:pStyle w:val="Nivel2"/>
        <w:numPr>
          <w:ilvl w:val="0"/>
          <w:numId w:val="20"/>
        </w:numPr>
        <w:rPr>
          <w:b/>
        </w:rPr>
      </w:pPr>
      <w:r w:rsidRPr="008B38FB">
        <w:rPr>
          <w:b/>
        </w:rPr>
        <w:t>ATENÇÃO BASICA - E-SUS</w:t>
      </w:r>
    </w:p>
    <w:p w14:paraId="09F04444" w14:textId="77777777" w:rsidR="00D97E5A" w:rsidRPr="008B38FB" w:rsidRDefault="00D97E5A" w:rsidP="00C948D5">
      <w:pPr>
        <w:pStyle w:val="Nivel2"/>
        <w:rPr>
          <w:b/>
        </w:rPr>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45DEF9D2"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77A417" w14:textId="77777777" w:rsidR="00D97E5A" w:rsidRPr="00D97E5A" w:rsidRDefault="00D97E5A" w:rsidP="00C948D5">
            <w:pPr>
              <w:pStyle w:val="Nivel2"/>
            </w:pPr>
            <w:r w:rsidRPr="00D97E5A">
              <w:t>Descrição</w:t>
            </w:r>
          </w:p>
        </w:tc>
      </w:tr>
      <w:tr w:rsidR="00D97E5A" w:rsidRPr="00D97E5A" w14:paraId="43A69E93"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22C39C" w14:textId="77777777" w:rsidR="00D97E5A" w:rsidRPr="00D97E5A" w:rsidRDefault="00D97E5A" w:rsidP="00C948D5">
            <w:pPr>
              <w:pStyle w:val="Nivel2"/>
            </w:pPr>
            <w:r w:rsidRPr="00D97E5A">
              <w:t xml:space="preserve">Possuir um cadastro das fichas de coleta de dados Simplificadas do Esus (Ficha CDS): </w:t>
            </w:r>
          </w:p>
          <w:p w14:paraId="4EB6F4BD" w14:textId="77777777" w:rsidR="00D97E5A" w:rsidRPr="00D97E5A" w:rsidRDefault="00D97E5A" w:rsidP="00C948D5">
            <w:pPr>
              <w:pStyle w:val="Nivel2"/>
            </w:pPr>
            <w:r w:rsidRPr="00D97E5A">
              <w:t>o Cadastro Individual</w:t>
            </w:r>
          </w:p>
          <w:p w14:paraId="5BD7D1EC" w14:textId="77777777" w:rsidR="00D97E5A" w:rsidRPr="00D97E5A" w:rsidRDefault="00D97E5A" w:rsidP="00C948D5">
            <w:pPr>
              <w:pStyle w:val="Nivel2"/>
            </w:pPr>
            <w:r w:rsidRPr="00D97E5A">
              <w:t>o Cadastro Domiciliar e Territorial</w:t>
            </w:r>
          </w:p>
          <w:p w14:paraId="019D2DB8" w14:textId="77777777" w:rsidR="00D97E5A" w:rsidRPr="00D97E5A" w:rsidRDefault="00D97E5A" w:rsidP="00C948D5">
            <w:pPr>
              <w:pStyle w:val="Nivel2"/>
            </w:pPr>
            <w:r w:rsidRPr="00D97E5A">
              <w:t>o Ficha de Atendimento Individual</w:t>
            </w:r>
          </w:p>
          <w:p w14:paraId="05EF9D4D" w14:textId="77777777" w:rsidR="00D97E5A" w:rsidRPr="00D97E5A" w:rsidRDefault="00D97E5A" w:rsidP="00C948D5">
            <w:pPr>
              <w:pStyle w:val="Nivel2"/>
            </w:pPr>
            <w:r w:rsidRPr="00D97E5A">
              <w:lastRenderedPageBreak/>
              <w:t>o Modo FAA</w:t>
            </w:r>
          </w:p>
          <w:p w14:paraId="547241F4" w14:textId="77777777" w:rsidR="00D97E5A" w:rsidRPr="00D97E5A" w:rsidRDefault="00D97E5A" w:rsidP="00C948D5">
            <w:pPr>
              <w:pStyle w:val="Nivel2"/>
            </w:pPr>
            <w:r w:rsidRPr="00D97E5A">
              <w:t>o Modo Prontuário</w:t>
            </w:r>
          </w:p>
          <w:p w14:paraId="3E590EB5" w14:textId="77777777" w:rsidR="00D97E5A" w:rsidRPr="00D97E5A" w:rsidRDefault="00D97E5A" w:rsidP="00C948D5">
            <w:pPr>
              <w:pStyle w:val="Nivel2"/>
            </w:pPr>
            <w:r w:rsidRPr="00D97E5A">
              <w:t>o Ficha de Atendimento Odontológico</w:t>
            </w:r>
          </w:p>
          <w:p w14:paraId="799600E7" w14:textId="77777777" w:rsidR="00D97E5A" w:rsidRPr="00D97E5A" w:rsidRDefault="00D97E5A" w:rsidP="00C948D5">
            <w:pPr>
              <w:pStyle w:val="Nivel2"/>
            </w:pPr>
            <w:r w:rsidRPr="00D97E5A">
              <w:t xml:space="preserve">o Modo FAO </w:t>
            </w:r>
          </w:p>
          <w:p w14:paraId="0AADA53E" w14:textId="77777777" w:rsidR="00D97E5A" w:rsidRPr="00D97E5A" w:rsidRDefault="00D97E5A" w:rsidP="00C948D5">
            <w:pPr>
              <w:pStyle w:val="Nivel2"/>
            </w:pPr>
            <w:r w:rsidRPr="00D97E5A">
              <w:t xml:space="preserve">o Modo Prontuário </w:t>
            </w:r>
          </w:p>
          <w:p w14:paraId="42A8F0CC" w14:textId="77777777" w:rsidR="00D97E5A" w:rsidRPr="00D97E5A" w:rsidRDefault="00D97E5A" w:rsidP="00C948D5">
            <w:pPr>
              <w:pStyle w:val="Nivel2"/>
            </w:pPr>
            <w:r w:rsidRPr="00D97E5A">
              <w:t xml:space="preserve">o Ficha de Atividade Coletiva </w:t>
            </w:r>
          </w:p>
          <w:p w14:paraId="662AA191" w14:textId="77777777" w:rsidR="00D97E5A" w:rsidRPr="00D97E5A" w:rsidRDefault="00D97E5A" w:rsidP="00C948D5">
            <w:pPr>
              <w:pStyle w:val="Nivel2"/>
            </w:pPr>
            <w:r w:rsidRPr="00D97E5A">
              <w:t xml:space="preserve">o Ficha de Procedimentos </w:t>
            </w:r>
          </w:p>
          <w:p w14:paraId="0C852141" w14:textId="77777777" w:rsidR="00D97E5A" w:rsidRPr="00D97E5A" w:rsidRDefault="00D97E5A" w:rsidP="00C948D5">
            <w:pPr>
              <w:pStyle w:val="Nivel2"/>
            </w:pPr>
            <w:r w:rsidRPr="00D97E5A">
              <w:t xml:space="preserve">o Ficha de Ficha Domiciliar e Territorial </w:t>
            </w:r>
          </w:p>
          <w:p w14:paraId="6A596B77" w14:textId="77777777" w:rsidR="00D97E5A" w:rsidRPr="00D97E5A" w:rsidRDefault="00D97E5A" w:rsidP="00C948D5">
            <w:pPr>
              <w:pStyle w:val="Nivel2"/>
            </w:pPr>
            <w:r w:rsidRPr="00D97E5A">
              <w:t xml:space="preserve">o Marcadores de Consumo Alimentar </w:t>
            </w:r>
          </w:p>
          <w:p w14:paraId="037C9E8F" w14:textId="77777777" w:rsidR="00D97E5A" w:rsidRPr="00D97E5A" w:rsidRDefault="00D97E5A" w:rsidP="00C948D5">
            <w:pPr>
              <w:pStyle w:val="Nivel2"/>
            </w:pPr>
            <w:r w:rsidRPr="00D97E5A">
              <w:t xml:space="preserve">o Ficha de Avaliação de Elegibilidade </w:t>
            </w:r>
          </w:p>
          <w:p w14:paraId="5EDB7DC2" w14:textId="77777777" w:rsidR="00D97E5A" w:rsidRPr="00D97E5A" w:rsidRDefault="00D97E5A" w:rsidP="00C948D5">
            <w:pPr>
              <w:pStyle w:val="Nivel2"/>
            </w:pPr>
            <w:r w:rsidRPr="00D97E5A">
              <w:t xml:space="preserve">o Ficha de Atendimento Domiciliar (Para uso exclusivo de SAD) </w:t>
            </w:r>
          </w:p>
          <w:p w14:paraId="257462F4" w14:textId="77777777" w:rsidR="00D97E5A" w:rsidRPr="00D97E5A" w:rsidRDefault="00D97E5A" w:rsidP="00C948D5">
            <w:pPr>
              <w:pStyle w:val="Nivel2"/>
            </w:pPr>
            <w:r w:rsidRPr="00D97E5A">
              <w:t xml:space="preserve">o Síndrome Neurológica por Zika/Microcefalia </w:t>
            </w:r>
          </w:p>
          <w:p w14:paraId="7D04FE8F" w14:textId="77777777" w:rsidR="00D97E5A" w:rsidRPr="00D97E5A" w:rsidRDefault="00D97E5A" w:rsidP="00C948D5">
            <w:pPr>
              <w:pStyle w:val="Nivel2"/>
            </w:pPr>
            <w:r w:rsidRPr="00D97E5A">
              <w:t xml:space="preserve">o Ficha de Vacinação </w:t>
            </w:r>
          </w:p>
        </w:tc>
      </w:tr>
      <w:tr w:rsidR="00D97E5A" w:rsidRPr="00D97E5A" w14:paraId="0A9CFFFD"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1E3329" w14:textId="77777777" w:rsidR="00D97E5A" w:rsidRPr="00D97E5A" w:rsidRDefault="00D97E5A" w:rsidP="00C948D5">
            <w:pPr>
              <w:pStyle w:val="Nivel2"/>
            </w:pPr>
            <w:r w:rsidRPr="00D97E5A">
              <w:lastRenderedPageBreak/>
              <w:t xml:space="preserve">Possuir Rotina de Imprimir as fichas de coleta de dados Simplificadas do Esus (Ficha CDS) para serem impressas em branco: </w:t>
            </w:r>
          </w:p>
          <w:p w14:paraId="239D89DB" w14:textId="77777777" w:rsidR="00D97E5A" w:rsidRPr="00D97E5A" w:rsidRDefault="00D97E5A" w:rsidP="00C948D5">
            <w:pPr>
              <w:pStyle w:val="Nivel2"/>
            </w:pPr>
            <w:r w:rsidRPr="00D97E5A">
              <w:t xml:space="preserve">o Cadastro Individual </w:t>
            </w:r>
          </w:p>
          <w:p w14:paraId="6DBE67DA" w14:textId="77777777" w:rsidR="00D97E5A" w:rsidRPr="00D97E5A" w:rsidRDefault="00D97E5A" w:rsidP="00C948D5">
            <w:pPr>
              <w:pStyle w:val="Nivel2"/>
            </w:pPr>
            <w:r w:rsidRPr="00D97E5A">
              <w:t xml:space="preserve">o Cadastro Domiciliar e Territorial </w:t>
            </w:r>
          </w:p>
          <w:p w14:paraId="3CA31978" w14:textId="77777777" w:rsidR="00D97E5A" w:rsidRPr="00D97E5A" w:rsidRDefault="00D97E5A" w:rsidP="00C948D5">
            <w:pPr>
              <w:pStyle w:val="Nivel2"/>
            </w:pPr>
            <w:r w:rsidRPr="00D97E5A">
              <w:t xml:space="preserve">o Ficha de Atendimento Individual </w:t>
            </w:r>
          </w:p>
          <w:p w14:paraId="5814F36C" w14:textId="77777777" w:rsidR="00D97E5A" w:rsidRPr="00D97E5A" w:rsidRDefault="00D97E5A" w:rsidP="00C948D5">
            <w:pPr>
              <w:pStyle w:val="Nivel2"/>
            </w:pPr>
            <w:r w:rsidRPr="00D97E5A">
              <w:t xml:space="preserve">o Modo FAA </w:t>
            </w:r>
          </w:p>
          <w:p w14:paraId="36CB667A" w14:textId="77777777" w:rsidR="00D97E5A" w:rsidRPr="00D97E5A" w:rsidRDefault="00D97E5A" w:rsidP="00C948D5">
            <w:pPr>
              <w:pStyle w:val="Nivel2"/>
            </w:pPr>
            <w:r w:rsidRPr="00D97E5A">
              <w:t xml:space="preserve">o Modo Prontuário </w:t>
            </w:r>
          </w:p>
          <w:p w14:paraId="342733E8" w14:textId="77777777" w:rsidR="00D97E5A" w:rsidRPr="00D97E5A" w:rsidRDefault="00D97E5A" w:rsidP="00C948D5">
            <w:pPr>
              <w:pStyle w:val="Nivel2"/>
            </w:pPr>
            <w:r w:rsidRPr="00D97E5A">
              <w:t xml:space="preserve">o Ficha de Atendimento Odontológico </w:t>
            </w:r>
          </w:p>
          <w:p w14:paraId="5EFF2019" w14:textId="77777777" w:rsidR="00D97E5A" w:rsidRPr="00D97E5A" w:rsidRDefault="00D97E5A" w:rsidP="00C948D5">
            <w:pPr>
              <w:pStyle w:val="Nivel2"/>
            </w:pPr>
            <w:r w:rsidRPr="00D97E5A">
              <w:t xml:space="preserve">o Modo FAO </w:t>
            </w:r>
          </w:p>
          <w:p w14:paraId="7C7F5098" w14:textId="77777777" w:rsidR="00D97E5A" w:rsidRPr="00D97E5A" w:rsidRDefault="00D97E5A" w:rsidP="00C948D5">
            <w:pPr>
              <w:pStyle w:val="Nivel2"/>
            </w:pPr>
            <w:r w:rsidRPr="00D97E5A">
              <w:t xml:space="preserve">o Modo Prontuário </w:t>
            </w:r>
          </w:p>
          <w:p w14:paraId="3B43DE8A" w14:textId="77777777" w:rsidR="00D97E5A" w:rsidRPr="00D97E5A" w:rsidRDefault="00D97E5A" w:rsidP="00C948D5">
            <w:pPr>
              <w:pStyle w:val="Nivel2"/>
            </w:pPr>
            <w:r w:rsidRPr="00D97E5A">
              <w:t xml:space="preserve">o Ficha de Atividade Coletiva </w:t>
            </w:r>
          </w:p>
          <w:p w14:paraId="35BD2FC5" w14:textId="77777777" w:rsidR="00D97E5A" w:rsidRPr="00D97E5A" w:rsidRDefault="00D97E5A" w:rsidP="00C948D5">
            <w:pPr>
              <w:pStyle w:val="Nivel2"/>
            </w:pPr>
            <w:r w:rsidRPr="00D97E5A">
              <w:t xml:space="preserve">o Ficha de Procedimentos </w:t>
            </w:r>
          </w:p>
          <w:p w14:paraId="35DE7807" w14:textId="77777777" w:rsidR="00D97E5A" w:rsidRPr="00D97E5A" w:rsidRDefault="00D97E5A" w:rsidP="00C948D5">
            <w:pPr>
              <w:pStyle w:val="Nivel2"/>
            </w:pPr>
            <w:r w:rsidRPr="00D97E5A">
              <w:t xml:space="preserve">o Ficha de Ficha Domiciliar e Territorial </w:t>
            </w:r>
          </w:p>
          <w:p w14:paraId="32AF67C1" w14:textId="77777777" w:rsidR="00D97E5A" w:rsidRPr="00D97E5A" w:rsidRDefault="00D97E5A" w:rsidP="00C948D5">
            <w:pPr>
              <w:pStyle w:val="Nivel2"/>
            </w:pPr>
            <w:r w:rsidRPr="00D97E5A">
              <w:t xml:space="preserve">o Marcadores de Consumo Alimentar </w:t>
            </w:r>
          </w:p>
          <w:p w14:paraId="0E2C2E55" w14:textId="77777777" w:rsidR="00D97E5A" w:rsidRPr="00D97E5A" w:rsidRDefault="00D97E5A" w:rsidP="00C948D5">
            <w:pPr>
              <w:pStyle w:val="Nivel2"/>
            </w:pPr>
            <w:r w:rsidRPr="00D97E5A">
              <w:t xml:space="preserve">o Ficha de Avaliação de Elegibilidade </w:t>
            </w:r>
          </w:p>
          <w:p w14:paraId="4FFA36D7" w14:textId="77777777" w:rsidR="00D97E5A" w:rsidRPr="00D97E5A" w:rsidRDefault="00D97E5A" w:rsidP="00C948D5">
            <w:pPr>
              <w:pStyle w:val="Nivel2"/>
            </w:pPr>
            <w:r w:rsidRPr="00D97E5A">
              <w:t xml:space="preserve">o Ficha de Atendimento Domiciliar (Para uso exclusivo de SAD) </w:t>
            </w:r>
          </w:p>
          <w:p w14:paraId="4D16A647" w14:textId="77777777" w:rsidR="00D97E5A" w:rsidRPr="00D97E5A" w:rsidRDefault="00D97E5A" w:rsidP="00C948D5">
            <w:pPr>
              <w:pStyle w:val="Nivel2"/>
            </w:pPr>
            <w:r w:rsidRPr="00D97E5A">
              <w:t xml:space="preserve">o Síndrome Neurológica por Zika/Microcefalia </w:t>
            </w:r>
          </w:p>
          <w:p w14:paraId="78F5D944" w14:textId="77777777" w:rsidR="00D97E5A" w:rsidRPr="00D97E5A" w:rsidRDefault="00D97E5A" w:rsidP="00C948D5">
            <w:pPr>
              <w:pStyle w:val="Nivel2"/>
            </w:pPr>
            <w:r w:rsidRPr="00D97E5A">
              <w:t xml:space="preserve">o Ficha de Vacinação </w:t>
            </w:r>
          </w:p>
        </w:tc>
      </w:tr>
      <w:tr w:rsidR="00D97E5A" w:rsidRPr="00D97E5A" w14:paraId="5D4402F4"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15512B" w14:textId="77777777" w:rsidR="00D97E5A" w:rsidRPr="00D97E5A" w:rsidRDefault="00D97E5A" w:rsidP="00C948D5">
            <w:pPr>
              <w:pStyle w:val="Nivel2"/>
            </w:pPr>
            <w:r w:rsidRPr="00D97E5A">
              <w:t xml:space="preserve">Possuir uma opção de Consulta dos profissionais pertencentes ao Esus: </w:t>
            </w:r>
          </w:p>
          <w:p w14:paraId="00D7CAAC" w14:textId="77777777" w:rsidR="00D97E5A" w:rsidRPr="00D97E5A" w:rsidRDefault="00D97E5A" w:rsidP="00C948D5">
            <w:pPr>
              <w:pStyle w:val="Nivel2"/>
            </w:pPr>
            <w:r w:rsidRPr="00D97E5A">
              <w:t xml:space="preserve">o Equipes </w:t>
            </w:r>
          </w:p>
          <w:p w14:paraId="7186D91C" w14:textId="77777777" w:rsidR="00D97E5A" w:rsidRPr="00D97E5A" w:rsidRDefault="00D97E5A" w:rsidP="00C948D5">
            <w:pPr>
              <w:pStyle w:val="Nivel2"/>
            </w:pPr>
            <w:r w:rsidRPr="00D97E5A">
              <w:t xml:space="preserve">o Profissionais </w:t>
            </w:r>
          </w:p>
        </w:tc>
      </w:tr>
      <w:tr w:rsidR="00D97E5A" w:rsidRPr="00D97E5A" w14:paraId="41D07BC9"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3232B8" w14:textId="77777777" w:rsidR="00D97E5A" w:rsidRPr="00D97E5A" w:rsidRDefault="00D97E5A" w:rsidP="00C948D5">
            <w:pPr>
              <w:pStyle w:val="Nivel2"/>
            </w:pPr>
            <w:r w:rsidRPr="00D97E5A">
              <w:t xml:space="preserve">Possuir Rotina de Exportação dos dados digitados nas fichas de Coleta de Dados Simplificadas do Esus (Fichas CDS) com impressão no final da quantidade de Fichas Exportadas. Conforme Layout do Próprio Esus. </w:t>
            </w:r>
          </w:p>
        </w:tc>
      </w:tr>
      <w:tr w:rsidR="00D97E5A" w:rsidRPr="00D97E5A" w14:paraId="34AC9087"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2997AC" w14:textId="77777777" w:rsidR="00D97E5A" w:rsidRPr="00D97E5A" w:rsidRDefault="00D97E5A" w:rsidP="00C948D5">
            <w:pPr>
              <w:pStyle w:val="Nivel2"/>
            </w:pPr>
            <w:r w:rsidRPr="00D97E5A">
              <w:t xml:space="preserve">Possuir Rotina de Manutenção dos Lotes de Fichas de Coleta de Dados Simplificadas (CDS) exportadas; </w:t>
            </w:r>
          </w:p>
        </w:tc>
      </w:tr>
      <w:tr w:rsidR="00D97E5A" w:rsidRPr="00D97E5A" w14:paraId="121776D8"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316C60" w14:textId="77777777" w:rsidR="00D97E5A" w:rsidRPr="00D97E5A" w:rsidRDefault="00D97E5A" w:rsidP="00C948D5">
            <w:pPr>
              <w:pStyle w:val="Nivel2"/>
            </w:pPr>
            <w:r w:rsidRPr="00D97E5A">
              <w:t xml:space="preserve">Possuir Rotina de Regerar o arquivo de um determinado lote para reenviar. Conforme Layout do Próprio Esus; </w:t>
            </w:r>
          </w:p>
        </w:tc>
      </w:tr>
      <w:tr w:rsidR="00D97E5A" w:rsidRPr="00D97E5A" w14:paraId="3D0A184B"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36F963" w14:textId="77777777" w:rsidR="00D97E5A" w:rsidRPr="00D97E5A" w:rsidRDefault="00D97E5A" w:rsidP="00C948D5">
            <w:pPr>
              <w:pStyle w:val="Nivel2"/>
            </w:pPr>
            <w:r w:rsidRPr="00D97E5A">
              <w:t xml:space="preserve">Possuir Rotina para geração de Arquivo para dispositivos móveis (smartphone), para execução das fichas de visita domiciliar, ficha de cadastro individual, ficha de cadastro domiciliar e territorial. Conforme Layout do Próprio Esus; </w:t>
            </w:r>
          </w:p>
        </w:tc>
      </w:tr>
      <w:tr w:rsidR="00D97E5A" w:rsidRPr="00D97E5A" w14:paraId="4BBA74E0"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52BA1B" w14:textId="77777777" w:rsidR="00D97E5A" w:rsidRPr="00D97E5A" w:rsidRDefault="00D97E5A" w:rsidP="00C948D5">
            <w:pPr>
              <w:pStyle w:val="Nivel2"/>
            </w:pPr>
            <w:r w:rsidRPr="00D97E5A">
              <w:t xml:space="preserve">Possuir Rotina para manutenção de roteiro de visita domiciliar, podendo selecionar os domicílios que serão visitados dentro da rota definida; </w:t>
            </w:r>
          </w:p>
        </w:tc>
      </w:tr>
      <w:tr w:rsidR="00D97E5A" w:rsidRPr="00D97E5A" w14:paraId="397DD1BE"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291C3" w14:textId="77777777" w:rsidR="00D97E5A" w:rsidRPr="00D97E5A" w:rsidRDefault="00D97E5A" w:rsidP="00C948D5">
            <w:pPr>
              <w:pStyle w:val="Nivel2"/>
            </w:pPr>
            <w:r w:rsidRPr="00D97E5A">
              <w:lastRenderedPageBreak/>
              <w:t xml:space="preserve">Possuir Rotina de Atendimento de pacientes no Esus, Conforme Layout do Próprio Esus; </w:t>
            </w:r>
          </w:p>
          <w:p w14:paraId="083EBE42" w14:textId="77777777" w:rsidR="00D97E5A" w:rsidRPr="00D97E5A" w:rsidRDefault="00D97E5A" w:rsidP="00C948D5">
            <w:pPr>
              <w:pStyle w:val="Nivel2"/>
            </w:pPr>
            <w:r w:rsidRPr="00D97E5A">
              <w:t xml:space="preserve">oPor Agendamento; </w:t>
            </w:r>
          </w:p>
          <w:p w14:paraId="6A15AA56" w14:textId="77777777" w:rsidR="00D97E5A" w:rsidRPr="00D97E5A" w:rsidRDefault="00D97E5A" w:rsidP="00C948D5">
            <w:pPr>
              <w:pStyle w:val="Nivel2"/>
            </w:pPr>
            <w:r w:rsidRPr="00D97E5A">
              <w:t xml:space="preserve">oPor Demanda Espontânea; </w:t>
            </w:r>
          </w:p>
          <w:p w14:paraId="5C34A691" w14:textId="77777777" w:rsidR="00D97E5A" w:rsidRPr="00D97E5A" w:rsidRDefault="00D97E5A" w:rsidP="00C948D5">
            <w:pPr>
              <w:pStyle w:val="Nivel2"/>
            </w:pPr>
            <w:r w:rsidRPr="00D97E5A">
              <w:t xml:space="preserve">o Espontânea; </w:t>
            </w:r>
          </w:p>
          <w:p w14:paraId="6AE6F625" w14:textId="77777777" w:rsidR="00D97E5A" w:rsidRPr="00D97E5A" w:rsidRDefault="00D97E5A" w:rsidP="00C948D5">
            <w:pPr>
              <w:pStyle w:val="Nivel2"/>
            </w:pPr>
            <w:r w:rsidRPr="00D97E5A">
              <w:t xml:space="preserve">o Agendada; </w:t>
            </w:r>
          </w:p>
        </w:tc>
      </w:tr>
      <w:tr w:rsidR="00D97E5A" w:rsidRPr="00D97E5A" w14:paraId="5D436EE6"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E439DF" w14:textId="77777777" w:rsidR="00D97E5A" w:rsidRPr="00D97E5A" w:rsidRDefault="00D97E5A" w:rsidP="00C948D5">
            <w:pPr>
              <w:pStyle w:val="Nivel2"/>
            </w:pPr>
            <w:r w:rsidRPr="00D97E5A">
              <w:t>Possuir Rotina de controle de atendimento com o prontuário eletrônico, conforme layout do próprio Esus:</w:t>
            </w:r>
          </w:p>
          <w:p w14:paraId="108CDD4E" w14:textId="77777777" w:rsidR="00D97E5A" w:rsidRPr="00D97E5A" w:rsidRDefault="00D97E5A" w:rsidP="00C948D5">
            <w:pPr>
              <w:pStyle w:val="Nivel2"/>
            </w:pPr>
            <w:r w:rsidRPr="00D97E5A">
              <w:t xml:space="preserve">Com Atendimento de Escuta Inicial; </w:t>
            </w:r>
          </w:p>
          <w:p w14:paraId="0712C325" w14:textId="77777777" w:rsidR="00D97E5A" w:rsidRPr="00D97E5A" w:rsidRDefault="00D97E5A" w:rsidP="00C948D5">
            <w:pPr>
              <w:pStyle w:val="Nivel2"/>
            </w:pPr>
            <w:r w:rsidRPr="00D97E5A">
              <w:t xml:space="preserve">o Informações Gerais; </w:t>
            </w:r>
          </w:p>
          <w:p w14:paraId="75D512B1" w14:textId="77777777" w:rsidR="00D97E5A" w:rsidRPr="00D97E5A" w:rsidRDefault="00D97E5A" w:rsidP="00C948D5">
            <w:pPr>
              <w:pStyle w:val="Nivel2"/>
            </w:pPr>
            <w:r w:rsidRPr="00D97E5A">
              <w:t xml:space="preserve">o Motivo da Consulta; </w:t>
            </w:r>
          </w:p>
          <w:p w14:paraId="0A3B0F9C" w14:textId="77777777" w:rsidR="00D97E5A" w:rsidRPr="00D97E5A" w:rsidRDefault="00D97E5A" w:rsidP="00C948D5">
            <w:pPr>
              <w:pStyle w:val="Nivel2"/>
            </w:pPr>
            <w:r w:rsidRPr="00D97E5A">
              <w:t xml:space="preserve">o Informações do Atendimento; </w:t>
            </w:r>
          </w:p>
          <w:p w14:paraId="16D2782A" w14:textId="77777777" w:rsidR="00D97E5A" w:rsidRPr="00D97E5A" w:rsidRDefault="00D97E5A" w:rsidP="00C948D5">
            <w:pPr>
              <w:pStyle w:val="Nivel2"/>
            </w:pPr>
            <w:r w:rsidRPr="00D97E5A">
              <w:t xml:space="preserve">o Antropometria; </w:t>
            </w:r>
          </w:p>
          <w:p w14:paraId="2358A858" w14:textId="77777777" w:rsidR="00D97E5A" w:rsidRPr="00D97E5A" w:rsidRDefault="00D97E5A" w:rsidP="00C948D5">
            <w:pPr>
              <w:pStyle w:val="Nivel2"/>
            </w:pPr>
            <w:r w:rsidRPr="00D97E5A">
              <w:t xml:space="preserve">o Sinais Vitais; </w:t>
            </w:r>
          </w:p>
          <w:p w14:paraId="1B3EFD94" w14:textId="77777777" w:rsidR="00D97E5A" w:rsidRPr="00D97E5A" w:rsidRDefault="00D97E5A" w:rsidP="00C948D5">
            <w:pPr>
              <w:pStyle w:val="Nivel2"/>
            </w:pPr>
            <w:r w:rsidRPr="00D97E5A">
              <w:t xml:space="preserve">o Glicemia; </w:t>
            </w:r>
          </w:p>
          <w:p w14:paraId="5A92E6CA" w14:textId="77777777" w:rsidR="00D97E5A" w:rsidRPr="00D97E5A" w:rsidRDefault="00D97E5A" w:rsidP="00C948D5">
            <w:pPr>
              <w:pStyle w:val="Nivel2"/>
            </w:pPr>
            <w:r w:rsidRPr="00D97E5A">
              <w:t xml:space="preserve">o Procedimentos; </w:t>
            </w:r>
          </w:p>
          <w:p w14:paraId="50ACACEC" w14:textId="77777777" w:rsidR="00D97E5A" w:rsidRPr="00D97E5A" w:rsidRDefault="00D97E5A" w:rsidP="00C948D5">
            <w:pPr>
              <w:pStyle w:val="Nivel2"/>
            </w:pPr>
            <w:r w:rsidRPr="00D97E5A">
              <w:t xml:space="preserve">o Procedimentos; </w:t>
            </w:r>
          </w:p>
          <w:p w14:paraId="0B72B5E6" w14:textId="77777777" w:rsidR="00D97E5A" w:rsidRPr="00D97E5A" w:rsidRDefault="00D97E5A" w:rsidP="00C948D5">
            <w:pPr>
              <w:pStyle w:val="Nivel2"/>
            </w:pPr>
            <w:r w:rsidRPr="00D97E5A">
              <w:t xml:space="preserve">o CID 10; </w:t>
            </w:r>
          </w:p>
          <w:p w14:paraId="4AB8FC11" w14:textId="77777777" w:rsidR="00D97E5A" w:rsidRPr="00D97E5A" w:rsidRDefault="00D97E5A" w:rsidP="00C948D5">
            <w:pPr>
              <w:pStyle w:val="Nivel2"/>
            </w:pPr>
            <w:r w:rsidRPr="00D97E5A">
              <w:t xml:space="preserve">o Desfecho; </w:t>
            </w:r>
          </w:p>
          <w:p w14:paraId="35AAE4E7" w14:textId="77777777" w:rsidR="00D97E5A" w:rsidRPr="00D97E5A" w:rsidRDefault="00D97E5A" w:rsidP="00C948D5">
            <w:pPr>
              <w:pStyle w:val="Nivel2"/>
            </w:pPr>
            <w:r w:rsidRPr="00D97E5A">
              <w:t xml:space="preserve">o Desfecho; </w:t>
            </w:r>
          </w:p>
          <w:p w14:paraId="781C4BC1" w14:textId="77777777" w:rsidR="00D97E5A" w:rsidRPr="00D97E5A" w:rsidRDefault="00D97E5A" w:rsidP="00C948D5">
            <w:pPr>
              <w:pStyle w:val="Nivel2"/>
            </w:pPr>
            <w:r w:rsidRPr="00D97E5A">
              <w:t xml:space="preserve">o Profissional Responsável; </w:t>
            </w:r>
          </w:p>
          <w:p w14:paraId="70932325" w14:textId="77777777" w:rsidR="00D97E5A" w:rsidRPr="00D97E5A" w:rsidRDefault="00D97E5A" w:rsidP="00C948D5">
            <w:pPr>
              <w:pStyle w:val="Nivel2"/>
            </w:pPr>
            <w:r w:rsidRPr="00D97E5A">
              <w:t xml:space="preserve">o Tipos de Serviço; </w:t>
            </w:r>
          </w:p>
          <w:p w14:paraId="57B84258" w14:textId="77777777" w:rsidR="00D97E5A" w:rsidRPr="00D97E5A" w:rsidRDefault="00D97E5A" w:rsidP="00C948D5">
            <w:pPr>
              <w:pStyle w:val="Nivel2"/>
            </w:pPr>
            <w:r w:rsidRPr="00D97E5A">
              <w:t xml:space="preserve">o Agendamento; </w:t>
            </w:r>
          </w:p>
          <w:p w14:paraId="52D60634" w14:textId="77777777" w:rsidR="00D97E5A" w:rsidRPr="00D97E5A" w:rsidRDefault="00D97E5A" w:rsidP="00C948D5">
            <w:pPr>
              <w:pStyle w:val="Nivel2"/>
            </w:pPr>
            <w:r w:rsidRPr="00D97E5A">
              <w:t xml:space="preserve">o Com Atendimento de Pré-consulta; </w:t>
            </w:r>
          </w:p>
          <w:p w14:paraId="77B8E9BB" w14:textId="77777777" w:rsidR="00D97E5A" w:rsidRPr="00D97E5A" w:rsidRDefault="00D97E5A" w:rsidP="00C948D5">
            <w:pPr>
              <w:pStyle w:val="Nivel2"/>
            </w:pPr>
            <w:r w:rsidRPr="00D97E5A">
              <w:t xml:space="preserve">o Informações Gerais; </w:t>
            </w:r>
          </w:p>
          <w:p w14:paraId="0BEB99E8" w14:textId="77777777" w:rsidR="00D97E5A" w:rsidRPr="00D97E5A" w:rsidRDefault="00D97E5A" w:rsidP="00C948D5">
            <w:pPr>
              <w:pStyle w:val="Nivel2"/>
            </w:pPr>
            <w:r w:rsidRPr="00D97E5A">
              <w:t xml:space="preserve">o Motivo da Consulta; </w:t>
            </w:r>
          </w:p>
          <w:p w14:paraId="687C0D34" w14:textId="77777777" w:rsidR="00D97E5A" w:rsidRPr="00D97E5A" w:rsidRDefault="00D97E5A" w:rsidP="00C948D5">
            <w:pPr>
              <w:pStyle w:val="Nivel2"/>
            </w:pPr>
            <w:r w:rsidRPr="00D97E5A">
              <w:t xml:space="preserve">o Informações do Atendimento; </w:t>
            </w:r>
          </w:p>
          <w:p w14:paraId="7A137F5F" w14:textId="77777777" w:rsidR="00D97E5A" w:rsidRPr="00D97E5A" w:rsidRDefault="00D97E5A" w:rsidP="00C948D5">
            <w:pPr>
              <w:pStyle w:val="Nivel2"/>
            </w:pPr>
            <w:r w:rsidRPr="00D97E5A">
              <w:t xml:space="preserve">o Antropometria; </w:t>
            </w:r>
          </w:p>
          <w:p w14:paraId="590A4689" w14:textId="77777777" w:rsidR="00D97E5A" w:rsidRPr="00D97E5A" w:rsidRDefault="00D97E5A" w:rsidP="00C948D5">
            <w:pPr>
              <w:pStyle w:val="Nivel2"/>
            </w:pPr>
            <w:r w:rsidRPr="00D97E5A">
              <w:t xml:space="preserve">o Sinais Vitais; </w:t>
            </w:r>
          </w:p>
          <w:p w14:paraId="7A40ECAD" w14:textId="77777777" w:rsidR="00D97E5A" w:rsidRPr="00D97E5A" w:rsidRDefault="00D97E5A" w:rsidP="00C948D5">
            <w:pPr>
              <w:pStyle w:val="Nivel2"/>
            </w:pPr>
            <w:r w:rsidRPr="00D97E5A">
              <w:t xml:space="preserve">o Glicemia; </w:t>
            </w:r>
          </w:p>
          <w:p w14:paraId="27C4B32B" w14:textId="77777777" w:rsidR="00D97E5A" w:rsidRPr="00D97E5A" w:rsidRDefault="00D97E5A" w:rsidP="00C948D5">
            <w:pPr>
              <w:pStyle w:val="Nivel2"/>
            </w:pPr>
            <w:r w:rsidRPr="00D97E5A">
              <w:t xml:space="preserve">o Classificação de Risco/Vulnerabilidade; </w:t>
            </w:r>
          </w:p>
          <w:p w14:paraId="401A3816" w14:textId="77777777" w:rsidR="00D97E5A" w:rsidRPr="00D97E5A" w:rsidRDefault="00D97E5A" w:rsidP="00C948D5">
            <w:pPr>
              <w:pStyle w:val="Nivel2"/>
            </w:pPr>
            <w:r w:rsidRPr="00D97E5A">
              <w:t xml:space="preserve">o Procedimentos; </w:t>
            </w:r>
          </w:p>
          <w:p w14:paraId="48E67810" w14:textId="77777777" w:rsidR="00D97E5A" w:rsidRPr="00D97E5A" w:rsidRDefault="00D97E5A" w:rsidP="00C948D5">
            <w:pPr>
              <w:pStyle w:val="Nivel2"/>
            </w:pPr>
            <w:r w:rsidRPr="00D97E5A">
              <w:t xml:space="preserve">o Procedimentos; </w:t>
            </w:r>
          </w:p>
          <w:p w14:paraId="4C98D002" w14:textId="77777777" w:rsidR="00D97E5A" w:rsidRPr="00D97E5A" w:rsidRDefault="00D97E5A" w:rsidP="00C948D5">
            <w:pPr>
              <w:pStyle w:val="Nivel2"/>
            </w:pPr>
            <w:r w:rsidRPr="00D97E5A">
              <w:t xml:space="preserve">o CID 10; </w:t>
            </w:r>
          </w:p>
          <w:p w14:paraId="1D70C089" w14:textId="77777777" w:rsidR="00D97E5A" w:rsidRPr="00D97E5A" w:rsidRDefault="00D97E5A" w:rsidP="00C948D5">
            <w:pPr>
              <w:pStyle w:val="Nivel2"/>
            </w:pPr>
            <w:r w:rsidRPr="00D97E5A">
              <w:t xml:space="preserve">o Desfecho; </w:t>
            </w:r>
          </w:p>
          <w:p w14:paraId="0996F927" w14:textId="77777777" w:rsidR="00D97E5A" w:rsidRPr="00D97E5A" w:rsidRDefault="00D97E5A" w:rsidP="00C948D5">
            <w:pPr>
              <w:pStyle w:val="Nivel2"/>
            </w:pPr>
            <w:r w:rsidRPr="00D97E5A">
              <w:t xml:space="preserve">o Desfecho; </w:t>
            </w:r>
          </w:p>
          <w:p w14:paraId="7FE0F52D" w14:textId="77777777" w:rsidR="00D97E5A" w:rsidRPr="00D97E5A" w:rsidRDefault="00D97E5A" w:rsidP="00C948D5">
            <w:pPr>
              <w:pStyle w:val="Nivel2"/>
            </w:pPr>
            <w:r w:rsidRPr="00D97E5A">
              <w:t xml:space="preserve">o Profissional Responsável; </w:t>
            </w:r>
          </w:p>
          <w:p w14:paraId="742ABF66" w14:textId="77777777" w:rsidR="00D97E5A" w:rsidRPr="00D97E5A" w:rsidRDefault="00D97E5A" w:rsidP="00C948D5">
            <w:pPr>
              <w:pStyle w:val="Nivel2"/>
            </w:pPr>
            <w:r w:rsidRPr="00D97E5A">
              <w:t xml:space="preserve">o Tipos de Serviço; </w:t>
            </w:r>
          </w:p>
          <w:p w14:paraId="26FD963B" w14:textId="77777777" w:rsidR="00D97E5A" w:rsidRPr="00D97E5A" w:rsidRDefault="00D97E5A" w:rsidP="00C948D5">
            <w:pPr>
              <w:pStyle w:val="Nivel2"/>
            </w:pPr>
            <w:r w:rsidRPr="00D97E5A">
              <w:t xml:space="preserve">o Agendamento; </w:t>
            </w:r>
          </w:p>
          <w:p w14:paraId="697917BE" w14:textId="77777777" w:rsidR="00D97E5A" w:rsidRPr="00D97E5A" w:rsidRDefault="00D97E5A" w:rsidP="00C948D5">
            <w:pPr>
              <w:pStyle w:val="Nivel2"/>
            </w:pPr>
            <w:r w:rsidRPr="00D97E5A">
              <w:t xml:space="preserve">o Com Atendimento de Consulta Médica; </w:t>
            </w:r>
          </w:p>
          <w:p w14:paraId="6590CAB5" w14:textId="77777777" w:rsidR="00D97E5A" w:rsidRPr="00D97E5A" w:rsidRDefault="00D97E5A" w:rsidP="00C948D5">
            <w:pPr>
              <w:pStyle w:val="Nivel2"/>
            </w:pPr>
            <w:r w:rsidRPr="00D97E5A">
              <w:t xml:space="preserve">o Módula Folha de Rosto; </w:t>
            </w:r>
          </w:p>
          <w:p w14:paraId="7EBD772A" w14:textId="77777777" w:rsidR="00D97E5A" w:rsidRPr="00D97E5A" w:rsidRDefault="00D97E5A" w:rsidP="00C948D5">
            <w:pPr>
              <w:pStyle w:val="Nivel2"/>
            </w:pPr>
            <w:r w:rsidRPr="00D97E5A">
              <w:t xml:space="preserve">o Escuta Inicial; </w:t>
            </w:r>
          </w:p>
          <w:p w14:paraId="4591784C" w14:textId="77777777" w:rsidR="00D97E5A" w:rsidRPr="00D97E5A" w:rsidRDefault="00D97E5A" w:rsidP="00C948D5">
            <w:pPr>
              <w:pStyle w:val="Nivel2"/>
            </w:pPr>
            <w:r w:rsidRPr="00D97E5A">
              <w:t xml:space="preserve">o Últimos Contatos; </w:t>
            </w:r>
          </w:p>
          <w:p w14:paraId="78C0E721" w14:textId="77777777" w:rsidR="00D97E5A" w:rsidRPr="00D97E5A" w:rsidRDefault="00D97E5A" w:rsidP="00C948D5">
            <w:pPr>
              <w:pStyle w:val="Nivel2"/>
            </w:pPr>
            <w:r w:rsidRPr="00D97E5A">
              <w:t xml:space="preserve">o Problemas e Alergias; </w:t>
            </w:r>
          </w:p>
          <w:p w14:paraId="1B6FCFEE" w14:textId="77777777" w:rsidR="00D97E5A" w:rsidRPr="00D97E5A" w:rsidRDefault="00D97E5A" w:rsidP="00C948D5">
            <w:pPr>
              <w:pStyle w:val="Nivel2"/>
            </w:pPr>
            <w:r w:rsidRPr="00D97E5A">
              <w:t xml:space="preserve">o Medicamentos e Lembretes; </w:t>
            </w:r>
          </w:p>
          <w:p w14:paraId="2B88A984" w14:textId="77777777" w:rsidR="00D97E5A" w:rsidRPr="00D97E5A" w:rsidRDefault="00D97E5A" w:rsidP="00C948D5">
            <w:pPr>
              <w:pStyle w:val="Nivel2"/>
            </w:pPr>
            <w:r w:rsidRPr="00D97E5A">
              <w:t xml:space="preserve">o Módulo SOAP; </w:t>
            </w:r>
          </w:p>
          <w:p w14:paraId="34DBEE71" w14:textId="77777777" w:rsidR="00D97E5A" w:rsidRPr="00D97E5A" w:rsidRDefault="00D97E5A" w:rsidP="00C948D5">
            <w:pPr>
              <w:pStyle w:val="Nivel2"/>
            </w:pPr>
            <w:r w:rsidRPr="00D97E5A">
              <w:t xml:space="preserve">o Subjetivo; </w:t>
            </w:r>
          </w:p>
          <w:p w14:paraId="74573572" w14:textId="77777777" w:rsidR="00D97E5A" w:rsidRPr="00D97E5A" w:rsidRDefault="00D97E5A" w:rsidP="00C948D5">
            <w:pPr>
              <w:pStyle w:val="Nivel2"/>
            </w:pPr>
            <w:r w:rsidRPr="00D97E5A">
              <w:lastRenderedPageBreak/>
              <w:t xml:space="preserve">o Objetivo; </w:t>
            </w:r>
          </w:p>
          <w:p w14:paraId="50AA52CB" w14:textId="77777777" w:rsidR="00D97E5A" w:rsidRPr="00D97E5A" w:rsidRDefault="00D97E5A" w:rsidP="00C948D5">
            <w:pPr>
              <w:pStyle w:val="Nivel2"/>
            </w:pPr>
            <w:r w:rsidRPr="00D97E5A">
              <w:t xml:space="preserve">o Avaliação; </w:t>
            </w:r>
          </w:p>
          <w:p w14:paraId="313723AB" w14:textId="77777777" w:rsidR="00D97E5A" w:rsidRPr="00D97E5A" w:rsidRDefault="00D97E5A" w:rsidP="00C948D5">
            <w:pPr>
              <w:pStyle w:val="Nivel2"/>
            </w:pPr>
            <w:r w:rsidRPr="00D97E5A">
              <w:t xml:space="preserve">o Plano; </w:t>
            </w:r>
          </w:p>
          <w:p w14:paraId="2B601C82" w14:textId="77777777" w:rsidR="00D97E5A" w:rsidRPr="00D97E5A" w:rsidRDefault="00D97E5A" w:rsidP="00C948D5">
            <w:pPr>
              <w:pStyle w:val="Nivel2"/>
            </w:pPr>
            <w:r w:rsidRPr="00D97E5A">
              <w:t xml:space="preserve">o Atestados; </w:t>
            </w:r>
          </w:p>
          <w:p w14:paraId="21326259" w14:textId="77777777" w:rsidR="00D97E5A" w:rsidRPr="00D97E5A" w:rsidRDefault="00D97E5A" w:rsidP="00C948D5">
            <w:pPr>
              <w:pStyle w:val="Nivel2"/>
            </w:pPr>
            <w:r w:rsidRPr="00D97E5A">
              <w:t xml:space="preserve">o Exames; </w:t>
            </w:r>
          </w:p>
          <w:p w14:paraId="24F3AFE0" w14:textId="77777777" w:rsidR="00D97E5A" w:rsidRPr="00D97E5A" w:rsidRDefault="00D97E5A" w:rsidP="00C948D5">
            <w:pPr>
              <w:pStyle w:val="Nivel2"/>
            </w:pPr>
            <w:r w:rsidRPr="00D97E5A">
              <w:t xml:space="preserve">o Lembretes; </w:t>
            </w:r>
          </w:p>
          <w:p w14:paraId="33AED90D" w14:textId="77777777" w:rsidR="00D97E5A" w:rsidRPr="00D97E5A" w:rsidRDefault="00D97E5A" w:rsidP="00C948D5">
            <w:pPr>
              <w:pStyle w:val="Nivel2"/>
            </w:pPr>
            <w:r w:rsidRPr="00D97E5A">
              <w:t xml:space="preserve">o Prescrição de Medicamentos; </w:t>
            </w:r>
          </w:p>
          <w:p w14:paraId="55C995CC" w14:textId="77777777" w:rsidR="00D97E5A" w:rsidRPr="00D97E5A" w:rsidRDefault="00D97E5A" w:rsidP="00C948D5">
            <w:pPr>
              <w:pStyle w:val="Nivel2"/>
            </w:pPr>
            <w:r w:rsidRPr="00D97E5A">
              <w:t xml:space="preserve">o Orientações; </w:t>
            </w:r>
          </w:p>
          <w:p w14:paraId="3184974A" w14:textId="77777777" w:rsidR="00D97E5A" w:rsidRPr="00D97E5A" w:rsidRDefault="00D97E5A" w:rsidP="00C948D5">
            <w:pPr>
              <w:pStyle w:val="Nivel2"/>
            </w:pPr>
            <w:r w:rsidRPr="00D97E5A">
              <w:t xml:space="preserve">o Encaminhamentos; </w:t>
            </w:r>
          </w:p>
          <w:p w14:paraId="46ACC61A" w14:textId="77777777" w:rsidR="00D97E5A" w:rsidRPr="00D97E5A" w:rsidRDefault="00D97E5A" w:rsidP="00C948D5">
            <w:pPr>
              <w:pStyle w:val="Nivel2"/>
            </w:pPr>
            <w:r w:rsidRPr="00D97E5A">
              <w:t xml:space="preserve">o Módulo Problemas/Condições e Alergias; </w:t>
            </w:r>
          </w:p>
          <w:p w14:paraId="6D38B393" w14:textId="77777777" w:rsidR="00D97E5A" w:rsidRPr="00D97E5A" w:rsidRDefault="00D97E5A" w:rsidP="00C948D5">
            <w:pPr>
              <w:pStyle w:val="Nivel2"/>
            </w:pPr>
            <w:r w:rsidRPr="00D97E5A">
              <w:t xml:space="preserve">o Problemas/Condições Ativas; </w:t>
            </w:r>
          </w:p>
          <w:p w14:paraId="334E1054" w14:textId="77777777" w:rsidR="00D97E5A" w:rsidRPr="00D97E5A" w:rsidRDefault="00D97E5A" w:rsidP="00C948D5">
            <w:pPr>
              <w:pStyle w:val="Nivel2"/>
            </w:pPr>
            <w:r w:rsidRPr="00D97E5A">
              <w:t xml:space="preserve">o Alergias/Reações Adversas; </w:t>
            </w:r>
          </w:p>
          <w:p w14:paraId="54D53F28" w14:textId="77777777" w:rsidR="00D97E5A" w:rsidRPr="00D97E5A" w:rsidRDefault="00D97E5A" w:rsidP="00C948D5">
            <w:pPr>
              <w:pStyle w:val="Nivel2"/>
            </w:pPr>
            <w:r w:rsidRPr="00D97E5A">
              <w:t xml:space="preserve">o Módulo Acompanhamento; </w:t>
            </w:r>
          </w:p>
          <w:p w14:paraId="13E4B6CD" w14:textId="77777777" w:rsidR="00D97E5A" w:rsidRPr="00D97E5A" w:rsidRDefault="00D97E5A" w:rsidP="00C948D5">
            <w:pPr>
              <w:pStyle w:val="Nivel2"/>
            </w:pPr>
            <w:r w:rsidRPr="00D97E5A">
              <w:t xml:space="preserve">o Puericultura; </w:t>
            </w:r>
          </w:p>
          <w:p w14:paraId="4845A512" w14:textId="77777777" w:rsidR="00D97E5A" w:rsidRPr="00D97E5A" w:rsidRDefault="00D97E5A" w:rsidP="00C948D5">
            <w:pPr>
              <w:pStyle w:val="Nivel2"/>
            </w:pPr>
            <w:r w:rsidRPr="00D97E5A">
              <w:t xml:space="preserve">o Apresentação, Pré-Natal, Parto e Nascimento; </w:t>
            </w:r>
          </w:p>
          <w:p w14:paraId="32DA9222" w14:textId="77777777" w:rsidR="00D97E5A" w:rsidRPr="00D97E5A" w:rsidRDefault="00D97E5A" w:rsidP="00C948D5">
            <w:pPr>
              <w:pStyle w:val="Nivel2"/>
            </w:pPr>
            <w:r w:rsidRPr="00D97E5A">
              <w:t xml:space="preserve">o Medições da Criança; </w:t>
            </w:r>
          </w:p>
          <w:p w14:paraId="06250017" w14:textId="77777777" w:rsidR="00D97E5A" w:rsidRPr="00D97E5A" w:rsidRDefault="00D97E5A" w:rsidP="00C948D5">
            <w:pPr>
              <w:pStyle w:val="Nivel2"/>
            </w:pPr>
            <w:r w:rsidRPr="00D97E5A">
              <w:t xml:space="preserve">o Lista de Problemas/Condições Ativas; </w:t>
            </w:r>
          </w:p>
          <w:p w14:paraId="54812EBF" w14:textId="77777777" w:rsidR="00D97E5A" w:rsidRPr="00D97E5A" w:rsidRDefault="00D97E5A" w:rsidP="00C948D5">
            <w:pPr>
              <w:pStyle w:val="Nivel2"/>
            </w:pPr>
            <w:r w:rsidRPr="00D97E5A">
              <w:t xml:space="preserve">o Módulo Antecedentes; </w:t>
            </w:r>
          </w:p>
          <w:p w14:paraId="7AEB3EA8" w14:textId="77777777" w:rsidR="00D97E5A" w:rsidRPr="00D97E5A" w:rsidRDefault="00D97E5A" w:rsidP="00C948D5">
            <w:pPr>
              <w:pStyle w:val="Nivel2"/>
            </w:pPr>
            <w:r w:rsidRPr="00D97E5A">
              <w:t xml:space="preserve">o Pré-Natal, Parto e Nascimento; </w:t>
            </w:r>
          </w:p>
          <w:p w14:paraId="2DCFBB1A" w14:textId="77777777" w:rsidR="00D97E5A" w:rsidRPr="00D97E5A" w:rsidRDefault="00D97E5A" w:rsidP="00C948D5">
            <w:pPr>
              <w:pStyle w:val="Nivel2"/>
            </w:pPr>
            <w:r w:rsidRPr="00D97E5A">
              <w:t xml:space="preserve">o Geral; </w:t>
            </w:r>
          </w:p>
          <w:p w14:paraId="1549A8E4" w14:textId="77777777" w:rsidR="00D97E5A" w:rsidRPr="00D97E5A" w:rsidRDefault="00D97E5A" w:rsidP="00C948D5">
            <w:pPr>
              <w:pStyle w:val="Nivel2"/>
            </w:pPr>
            <w:r w:rsidRPr="00D97E5A">
              <w:t xml:space="preserve">o Pessoal – Lista de Problemas Resolvidos; </w:t>
            </w:r>
          </w:p>
          <w:p w14:paraId="45E10181" w14:textId="77777777" w:rsidR="00D97E5A" w:rsidRPr="00D97E5A" w:rsidRDefault="00D97E5A" w:rsidP="00C948D5">
            <w:pPr>
              <w:pStyle w:val="Nivel2"/>
            </w:pPr>
            <w:r w:rsidRPr="00D97E5A">
              <w:t xml:space="preserve">o Familiares; </w:t>
            </w:r>
          </w:p>
          <w:p w14:paraId="64038110" w14:textId="77777777" w:rsidR="00D97E5A" w:rsidRPr="00D97E5A" w:rsidRDefault="00D97E5A" w:rsidP="00C948D5">
            <w:pPr>
              <w:pStyle w:val="Nivel2"/>
            </w:pPr>
            <w:r w:rsidRPr="00D97E5A">
              <w:t xml:space="preserve">o Obstétricos; </w:t>
            </w:r>
          </w:p>
          <w:p w14:paraId="757B1C6C" w14:textId="77777777" w:rsidR="00D97E5A" w:rsidRPr="00D97E5A" w:rsidRDefault="00D97E5A" w:rsidP="00C948D5">
            <w:pPr>
              <w:pStyle w:val="Nivel2"/>
            </w:pPr>
            <w:r w:rsidRPr="00D97E5A">
              <w:t xml:space="preserve">o Outros Antecedentes Obstétricos; </w:t>
            </w:r>
          </w:p>
          <w:p w14:paraId="0EFE64BB" w14:textId="77777777" w:rsidR="00D97E5A" w:rsidRPr="00D97E5A" w:rsidRDefault="00D97E5A" w:rsidP="00C948D5">
            <w:pPr>
              <w:pStyle w:val="Nivel2"/>
            </w:pPr>
            <w:r w:rsidRPr="00D97E5A">
              <w:t xml:space="preserve">o Obstétricos Familiares; </w:t>
            </w:r>
          </w:p>
          <w:p w14:paraId="506B1966" w14:textId="77777777" w:rsidR="00D97E5A" w:rsidRPr="00D97E5A" w:rsidRDefault="00D97E5A" w:rsidP="00C948D5">
            <w:pPr>
              <w:pStyle w:val="Nivel2"/>
            </w:pPr>
            <w:r w:rsidRPr="00D97E5A">
              <w:t xml:space="preserve">o Módulo Histórico; </w:t>
            </w:r>
          </w:p>
          <w:p w14:paraId="37BA3220" w14:textId="77777777" w:rsidR="00D97E5A" w:rsidRPr="00D97E5A" w:rsidRDefault="00D97E5A" w:rsidP="00C948D5">
            <w:pPr>
              <w:pStyle w:val="Nivel2"/>
            </w:pPr>
            <w:r w:rsidRPr="00D97E5A">
              <w:t xml:space="preserve">o Módulo Dados Cadastrais; </w:t>
            </w:r>
          </w:p>
          <w:p w14:paraId="7D21C7D1" w14:textId="77777777" w:rsidR="00D97E5A" w:rsidRPr="00D97E5A" w:rsidRDefault="00D97E5A" w:rsidP="00C948D5">
            <w:pPr>
              <w:pStyle w:val="Nivel2"/>
            </w:pPr>
            <w:r w:rsidRPr="00D97E5A">
              <w:t xml:space="preserve">o Dados Gerais e Localização; </w:t>
            </w:r>
          </w:p>
          <w:p w14:paraId="13FBA719" w14:textId="77777777" w:rsidR="00D97E5A" w:rsidRPr="00D97E5A" w:rsidRDefault="00D97E5A" w:rsidP="00C948D5">
            <w:pPr>
              <w:pStyle w:val="Nivel2"/>
            </w:pPr>
            <w:r w:rsidRPr="00D97E5A">
              <w:t xml:space="preserve">o Contatos e Informações Complementares; </w:t>
            </w:r>
          </w:p>
          <w:p w14:paraId="38461B76" w14:textId="77777777" w:rsidR="00D97E5A" w:rsidRPr="00D97E5A" w:rsidRDefault="00D97E5A" w:rsidP="00C948D5">
            <w:pPr>
              <w:pStyle w:val="Nivel2"/>
            </w:pPr>
            <w:r w:rsidRPr="00D97E5A">
              <w:t xml:space="preserve">o Módulo Finalização do Atendimento; </w:t>
            </w:r>
          </w:p>
          <w:p w14:paraId="74984C3D" w14:textId="77777777" w:rsidR="00D97E5A" w:rsidRPr="00D97E5A" w:rsidRDefault="00D97E5A" w:rsidP="00C948D5">
            <w:pPr>
              <w:pStyle w:val="Nivel2"/>
            </w:pPr>
            <w:r w:rsidRPr="00D97E5A">
              <w:t xml:space="preserve">o Dados Gerais; </w:t>
            </w:r>
          </w:p>
          <w:p w14:paraId="11B1C037" w14:textId="77777777" w:rsidR="00D97E5A" w:rsidRPr="00D97E5A" w:rsidRDefault="00D97E5A" w:rsidP="00C948D5">
            <w:pPr>
              <w:pStyle w:val="Nivel2"/>
            </w:pPr>
            <w:r w:rsidRPr="00D97E5A">
              <w:t xml:space="preserve">o Procedimentos Realizados; </w:t>
            </w:r>
          </w:p>
          <w:p w14:paraId="6B27C1CA" w14:textId="77777777" w:rsidR="00D97E5A" w:rsidRPr="00D97E5A" w:rsidRDefault="00D97E5A" w:rsidP="00C948D5">
            <w:pPr>
              <w:pStyle w:val="Nivel2"/>
            </w:pPr>
            <w:r w:rsidRPr="00D97E5A">
              <w:t xml:space="preserve">o Lista de CID 10 Inseridos na Avaliação; </w:t>
            </w:r>
          </w:p>
          <w:p w14:paraId="6F424AFB" w14:textId="77777777" w:rsidR="00D97E5A" w:rsidRPr="00D97E5A" w:rsidRDefault="00D97E5A" w:rsidP="00C948D5">
            <w:pPr>
              <w:pStyle w:val="Nivel2"/>
            </w:pPr>
            <w:r w:rsidRPr="00D97E5A">
              <w:t xml:space="preserve">o Desfecho do Atendimento; </w:t>
            </w:r>
          </w:p>
        </w:tc>
      </w:tr>
      <w:tr w:rsidR="00D97E5A" w:rsidRPr="00D97E5A" w14:paraId="1A3C8888"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026729" w14:textId="77777777" w:rsidR="00D97E5A" w:rsidRPr="00D97E5A" w:rsidRDefault="00D97E5A" w:rsidP="00C948D5">
            <w:pPr>
              <w:pStyle w:val="Nivel2"/>
            </w:pPr>
            <w:r w:rsidRPr="00D97E5A">
              <w:lastRenderedPageBreak/>
              <w:t xml:space="preserve">Possuir Rotina de liberação do atendimento do Paciente, quando por motivos de causa maior, como queda de energia, o atendimento do paciente foi interrompido no meio e o mesmo ficou bloqueado; </w:t>
            </w:r>
          </w:p>
        </w:tc>
      </w:tr>
      <w:tr w:rsidR="00D97E5A" w:rsidRPr="00D97E5A" w14:paraId="3A83AA3F"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E8DF8" w14:textId="77777777" w:rsidR="00D97E5A" w:rsidRPr="00D97E5A" w:rsidRDefault="00D97E5A" w:rsidP="00C948D5">
            <w:pPr>
              <w:pStyle w:val="Nivel2"/>
            </w:pPr>
            <w:r w:rsidRPr="00D97E5A">
              <w:t xml:space="preserve">Possuir Rotina de gerar o balancete Mensal de: </w:t>
            </w:r>
          </w:p>
          <w:p w14:paraId="23A91E4A" w14:textId="77777777" w:rsidR="00D97E5A" w:rsidRPr="00D97E5A" w:rsidRDefault="00D97E5A" w:rsidP="00C948D5">
            <w:pPr>
              <w:pStyle w:val="Nivel2"/>
            </w:pPr>
            <w:r w:rsidRPr="00D97E5A">
              <w:t xml:space="preserve">o Custo por lote; </w:t>
            </w:r>
          </w:p>
          <w:p w14:paraId="29FBC364" w14:textId="77777777" w:rsidR="00D97E5A" w:rsidRPr="00D97E5A" w:rsidRDefault="00D97E5A" w:rsidP="00C948D5">
            <w:pPr>
              <w:pStyle w:val="Nivel2"/>
            </w:pPr>
            <w:r w:rsidRPr="00D97E5A">
              <w:t xml:space="preserve">o Custo Médio; </w:t>
            </w:r>
          </w:p>
        </w:tc>
      </w:tr>
      <w:tr w:rsidR="00D97E5A" w:rsidRPr="00D97E5A" w14:paraId="20E02C6A"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270156" w14:textId="77777777" w:rsidR="00D97E5A" w:rsidRPr="00D97E5A" w:rsidRDefault="00D97E5A" w:rsidP="00C948D5">
            <w:pPr>
              <w:pStyle w:val="Nivel2"/>
            </w:pPr>
            <w:r w:rsidRPr="00D97E5A">
              <w:t xml:space="preserve">Possuir Rotina de gerar o relatório do Kardex mensal, baseado no balancete mensal; </w:t>
            </w:r>
          </w:p>
          <w:p w14:paraId="3B6B20E6" w14:textId="77777777" w:rsidR="00D97E5A" w:rsidRPr="00D97E5A" w:rsidRDefault="00D97E5A" w:rsidP="00C948D5">
            <w:pPr>
              <w:pStyle w:val="Nivel2"/>
            </w:pPr>
            <w:r w:rsidRPr="00D97E5A">
              <w:t xml:space="preserve">o Medicamento; </w:t>
            </w:r>
          </w:p>
          <w:p w14:paraId="17D9FD89" w14:textId="77777777" w:rsidR="00D97E5A" w:rsidRPr="00D97E5A" w:rsidRDefault="00D97E5A" w:rsidP="00C948D5">
            <w:pPr>
              <w:pStyle w:val="Nivel2"/>
            </w:pPr>
            <w:r w:rsidRPr="00D97E5A">
              <w:t xml:space="preserve">o Material </w:t>
            </w:r>
          </w:p>
        </w:tc>
      </w:tr>
      <w:tr w:rsidR="00D97E5A" w:rsidRPr="00D97E5A" w14:paraId="540B9015"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14A876" w14:textId="77777777" w:rsidR="00D97E5A" w:rsidRPr="00D97E5A" w:rsidRDefault="00D97E5A" w:rsidP="00C948D5">
            <w:pPr>
              <w:pStyle w:val="Nivel2"/>
            </w:pPr>
            <w:r w:rsidRPr="00D97E5A">
              <w:t xml:space="preserve">Possuir Rotina para gerar inventário do centro de custo da unidade para manutenção/correção dos itens do Estoque. Com as seguintes etapas do inventario: </w:t>
            </w:r>
          </w:p>
          <w:p w14:paraId="5A8F9B6B" w14:textId="77777777" w:rsidR="00D97E5A" w:rsidRPr="00D97E5A" w:rsidRDefault="00D97E5A" w:rsidP="00C948D5">
            <w:pPr>
              <w:pStyle w:val="Nivel2"/>
            </w:pPr>
            <w:r w:rsidRPr="00D97E5A">
              <w:lastRenderedPageBreak/>
              <w:t xml:space="preserve">o Iniciar um inventário de medicamento, material ou os dois tipos de produto, com opção de selecionar os produtos que serão inventariados ou todos os produtos cadastrados em estoque ou não; </w:t>
            </w:r>
          </w:p>
          <w:p w14:paraId="524A4EEE" w14:textId="77777777" w:rsidR="00D97E5A" w:rsidRPr="00D97E5A" w:rsidRDefault="00D97E5A" w:rsidP="00C948D5">
            <w:pPr>
              <w:pStyle w:val="Nivel2"/>
            </w:pPr>
            <w:r w:rsidRPr="00D97E5A">
              <w:t xml:space="preserve">o Inserir no inventário criado os profissionais que farão parte do inventario, tendo obrigatoriamente um responsável e quantos contadores forem necessários; </w:t>
            </w:r>
          </w:p>
          <w:p w14:paraId="07C2F25B" w14:textId="77777777" w:rsidR="00D97E5A" w:rsidRPr="00D97E5A" w:rsidRDefault="00D97E5A" w:rsidP="00C948D5">
            <w:pPr>
              <w:pStyle w:val="Nivel2"/>
            </w:pPr>
            <w:r w:rsidRPr="00D97E5A">
              <w:t xml:space="preserve">o Realizar a conferencia dos itens do inventário, após a contagem no estoque físico entrando os valores da contagem no sistema; </w:t>
            </w:r>
          </w:p>
          <w:p w14:paraId="5CD84421" w14:textId="77777777" w:rsidR="00D97E5A" w:rsidRPr="00D97E5A" w:rsidRDefault="00D97E5A" w:rsidP="00C948D5">
            <w:pPr>
              <w:pStyle w:val="Nivel2"/>
            </w:pPr>
            <w:r w:rsidRPr="00D97E5A">
              <w:t xml:space="preserve">o Realizar a confirmação dos valores digitados na conferência, selecionando a contagem com os valores corretos; </w:t>
            </w:r>
          </w:p>
          <w:p w14:paraId="6FBA933B" w14:textId="77777777" w:rsidR="00D97E5A" w:rsidRPr="00D97E5A" w:rsidRDefault="00D97E5A" w:rsidP="00C948D5">
            <w:pPr>
              <w:pStyle w:val="Nivel2"/>
            </w:pPr>
            <w:r w:rsidRPr="00D97E5A">
              <w:t xml:space="preserve">o Realizar o ajuste de estoque, de acordo com os valores informados na confirmação da conferencia; </w:t>
            </w:r>
          </w:p>
          <w:p w14:paraId="63AF3831" w14:textId="77777777" w:rsidR="00D97E5A" w:rsidRPr="00D97E5A" w:rsidRDefault="00D97E5A" w:rsidP="00C948D5">
            <w:pPr>
              <w:pStyle w:val="Nivel2"/>
            </w:pPr>
            <w:r w:rsidRPr="00D97E5A">
              <w:t xml:space="preserve">o Opção de cancelar o inventário iniciado, enquanto não iniciar o ajuste de estoque; </w:t>
            </w:r>
          </w:p>
        </w:tc>
      </w:tr>
      <w:tr w:rsidR="00D97E5A" w:rsidRPr="00D97E5A" w14:paraId="4885453C" w14:textId="77777777" w:rsidTr="00DF1A84">
        <w:trPr>
          <w:trHeight w:val="1"/>
          <w:jc w:val="center"/>
        </w:trPr>
        <w:tc>
          <w:tcPr>
            <w:tcW w:w="92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A35F20" w14:textId="77777777" w:rsidR="00D97E5A" w:rsidRPr="00D97E5A" w:rsidRDefault="00D97E5A" w:rsidP="00C948D5">
            <w:pPr>
              <w:pStyle w:val="Nivel2"/>
            </w:pPr>
            <w:r w:rsidRPr="00D97E5A">
              <w:lastRenderedPageBreak/>
              <w:t xml:space="preserve">Possuir Rotina de Rastreabilidade dos lotes de medicamentos/Materiais </w:t>
            </w:r>
          </w:p>
        </w:tc>
      </w:tr>
    </w:tbl>
    <w:p w14:paraId="3BBDFD3E" w14:textId="77777777" w:rsidR="00D97E5A" w:rsidRPr="00D97E5A" w:rsidRDefault="00D97E5A" w:rsidP="00C948D5">
      <w:pPr>
        <w:pStyle w:val="Nivel2"/>
      </w:pPr>
    </w:p>
    <w:p w14:paraId="02A90353" w14:textId="77777777" w:rsidR="00D97E5A" w:rsidRPr="00D97E5A" w:rsidRDefault="00D97E5A" w:rsidP="00C948D5">
      <w:pPr>
        <w:pStyle w:val="Nivel2"/>
      </w:pPr>
    </w:p>
    <w:p w14:paraId="28F14BCA" w14:textId="77777777" w:rsidR="00D97E5A" w:rsidRPr="00D5513B" w:rsidRDefault="00D97E5A" w:rsidP="008B4245">
      <w:pPr>
        <w:pStyle w:val="Nivel2"/>
        <w:numPr>
          <w:ilvl w:val="0"/>
          <w:numId w:val="19"/>
        </w:numPr>
        <w:rPr>
          <w:b/>
        </w:rPr>
      </w:pPr>
      <w:r w:rsidRPr="00D5513B">
        <w:rPr>
          <w:b/>
        </w:rPr>
        <w:t>INTEGRAÇÃO COM DISPOSITIVOS MÓVEIS (MOBILE: smartphone) – APLICATIVO MOBILE PARA O ACS/ACE</w:t>
      </w:r>
    </w:p>
    <w:p w14:paraId="4BF5468C"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6E1A5F79"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A04240" w14:textId="77777777" w:rsidR="00D97E5A" w:rsidRPr="00D97E5A" w:rsidRDefault="00D97E5A" w:rsidP="00C948D5">
            <w:pPr>
              <w:pStyle w:val="Nivel2"/>
            </w:pPr>
            <w:r w:rsidRPr="00D97E5A">
              <w:t>Descrição</w:t>
            </w:r>
          </w:p>
        </w:tc>
      </w:tr>
      <w:tr w:rsidR="00D97E5A" w:rsidRPr="00D97E5A" w14:paraId="0079CB15"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CD9714" w14:textId="77777777" w:rsidR="00D97E5A" w:rsidRPr="00D97E5A" w:rsidRDefault="00D97E5A" w:rsidP="00C948D5">
            <w:pPr>
              <w:pStyle w:val="Nivel2"/>
            </w:pPr>
            <w:r w:rsidRPr="00D97E5A">
              <w:t xml:space="preserve">Possuir uma rotina para visualização das solicitações no complexo de regulação, com no mínimo as seguintes informações: </w:t>
            </w:r>
          </w:p>
          <w:p w14:paraId="5E297FF4" w14:textId="77777777" w:rsidR="00D97E5A" w:rsidRPr="00D97E5A" w:rsidRDefault="00D97E5A" w:rsidP="00C948D5">
            <w:pPr>
              <w:pStyle w:val="Nivel2"/>
            </w:pPr>
            <w:r w:rsidRPr="00D97E5A">
              <w:t xml:space="preserve">o Data da solicitação; </w:t>
            </w:r>
          </w:p>
          <w:p w14:paraId="791E9B7D" w14:textId="77777777" w:rsidR="00D97E5A" w:rsidRPr="00D97E5A" w:rsidRDefault="00D97E5A" w:rsidP="00C948D5">
            <w:pPr>
              <w:pStyle w:val="Nivel2"/>
            </w:pPr>
            <w:r w:rsidRPr="00D97E5A">
              <w:t xml:space="preserve">o Nome profissional solicitante; </w:t>
            </w:r>
          </w:p>
          <w:p w14:paraId="2640012C" w14:textId="77777777" w:rsidR="00D97E5A" w:rsidRPr="00D97E5A" w:rsidRDefault="00D97E5A" w:rsidP="00C948D5">
            <w:pPr>
              <w:pStyle w:val="Nivel2"/>
            </w:pPr>
            <w:r w:rsidRPr="00D97E5A">
              <w:t>o Descrição da solicitação</w:t>
            </w:r>
          </w:p>
        </w:tc>
      </w:tr>
      <w:tr w:rsidR="00D97E5A" w:rsidRPr="00D97E5A" w14:paraId="482AC9B9"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708CCA" w14:textId="77777777" w:rsidR="00D97E5A" w:rsidRPr="00D97E5A" w:rsidRDefault="00D97E5A" w:rsidP="00C948D5">
            <w:pPr>
              <w:pStyle w:val="Nivel2"/>
            </w:pPr>
            <w:r w:rsidRPr="00D97E5A">
              <w:t xml:space="preserve">Possuir uma rotina para visualização dos agendamentos de viagens com no mínimo as seguintes informações: </w:t>
            </w:r>
          </w:p>
          <w:p w14:paraId="07D60903" w14:textId="77777777" w:rsidR="00D97E5A" w:rsidRPr="00D97E5A" w:rsidRDefault="00D97E5A" w:rsidP="00C948D5">
            <w:pPr>
              <w:pStyle w:val="Nivel2"/>
            </w:pPr>
            <w:r w:rsidRPr="00D97E5A">
              <w:t xml:space="preserve">o Data, hora e local do embarque; </w:t>
            </w:r>
          </w:p>
          <w:p w14:paraId="39247F0C" w14:textId="77777777" w:rsidR="00D97E5A" w:rsidRPr="00D97E5A" w:rsidRDefault="00D97E5A" w:rsidP="00C948D5">
            <w:pPr>
              <w:pStyle w:val="Nivel2"/>
            </w:pPr>
            <w:r w:rsidRPr="00D97E5A">
              <w:t xml:space="preserve">o Data, hora e local do atendimento destino </w:t>
            </w:r>
          </w:p>
        </w:tc>
      </w:tr>
      <w:tr w:rsidR="00D97E5A" w:rsidRPr="00D97E5A" w14:paraId="472F81B7"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99A4C" w14:textId="77777777" w:rsidR="00D97E5A" w:rsidRPr="00D97E5A" w:rsidRDefault="00D97E5A" w:rsidP="00C948D5">
            <w:pPr>
              <w:pStyle w:val="Nivel2"/>
            </w:pPr>
            <w:r w:rsidRPr="00D97E5A">
              <w:t xml:space="preserve">Possuir uma rotina para visualização dos agendamentos de exames com no mínimo as seguintes informações: </w:t>
            </w:r>
          </w:p>
          <w:p w14:paraId="35F11227" w14:textId="77777777" w:rsidR="00D97E5A" w:rsidRPr="00D97E5A" w:rsidRDefault="00D97E5A" w:rsidP="00C948D5">
            <w:pPr>
              <w:pStyle w:val="Nivel2"/>
            </w:pPr>
            <w:r w:rsidRPr="00D97E5A">
              <w:t xml:space="preserve">o Data, hora e local da coleta de material para exame; </w:t>
            </w:r>
          </w:p>
          <w:p w14:paraId="7C523303" w14:textId="77777777" w:rsidR="00D97E5A" w:rsidRPr="00D97E5A" w:rsidRDefault="00D97E5A" w:rsidP="00C948D5">
            <w:pPr>
              <w:pStyle w:val="Nivel2"/>
            </w:pPr>
            <w:r w:rsidRPr="00D97E5A">
              <w:t xml:space="preserve">o Descrição do exame; </w:t>
            </w:r>
          </w:p>
          <w:p w14:paraId="787BF9EA" w14:textId="77777777" w:rsidR="00D97E5A" w:rsidRPr="00D97E5A" w:rsidRDefault="00D97E5A" w:rsidP="00C948D5">
            <w:pPr>
              <w:pStyle w:val="Nivel2"/>
            </w:pPr>
            <w:r w:rsidRPr="00D97E5A">
              <w:t xml:space="preserve">o Tipo de dieta com horário para inicia-la. (tempo antecedente à coleta). </w:t>
            </w:r>
          </w:p>
        </w:tc>
      </w:tr>
      <w:tr w:rsidR="00D97E5A" w:rsidRPr="00D97E5A" w14:paraId="2806D9B4"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01F21" w14:textId="77777777" w:rsidR="00D97E5A" w:rsidRPr="00D97E5A" w:rsidRDefault="00D97E5A" w:rsidP="00C948D5">
            <w:pPr>
              <w:pStyle w:val="Nivel2"/>
            </w:pPr>
            <w:r w:rsidRPr="00D97E5A">
              <w:t xml:space="preserve">Possuir rotina para cadastramento de domicílios, conforme layout atualizado do e-sus; </w:t>
            </w:r>
          </w:p>
        </w:tc>
      </w:tr>
      <w:tr w:rsidR="00D97E5A" w:rsidRPr="00D97E5A" w14:paraId="447A70D9"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DAA862" w14:textId="77777777" w:rsidR="00D97E5A" w:rsidRPr="00D97E5A" w:rsidRDefault="00D97E5A" w:rsidP="00C948D5">
            <w:pPr>
              <w:pStyle w:val="Nivel2"/>
            </w:pPr>
            <w:r w:rsidRPr="00D97E5A">
              <w:t xml:space="preserve">Possuir rotina para cadastramento de cidadão individual, conforme layout atualizado do e-sus; </w:t>
            </w:r>
          </w:p>
        </w:tc>
      </w:tr>
      <w:tr w:rsidR="00D97E5A" w:rsidRPr="00D97E5A" w14:paraId="6E1A3D28"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4805FB" w14:textId="77777777" w:rsidR="00D97E5A" w:rsidRPr="00D97E5A" w:rsidRDefault="00D97E5A" w:rsidP="00C948D5">
            <w:pPr>
              <w:pStyle w:val="Nivel2"/>
            </w:pPr>
            <w:r w:rsidRPr="00D97E5A">
              <w:t xml:space="preserve">Os dispositivos moveis deverão fazer a sincronização das informações de forma automática, com o banco de dados central. </w:t>
            </w:r>
          </w:p>
        </w:tc>
      </w:tr>
      <w:tr w:rsidR="00D97E5A" w:rsidRPr="00D97E5A" w14:paraId="143B8D84"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A9129A" w14:textId="77777777" w:rsidR="00D97E5A" w:rsidRPr="00D97E5A" w:rsidRDefault="00D97E5A" w:rsidP="00C948D5">
            <w:pPr>
              <w:pStyle w:val="Nivel2"/>
            </w:pPr>
            <w:r w:rsidRPr="00D97E5A">
              <w:t xml:space="preserve">Cadastro realizado pelos agentes de saúde pelo smartphone (precisa de aplicativo compatível) </w:t>
            </w:r>
          </w:p>
        </w:tc>
      </w:tr>
    </w:tbl>
    <w:p w14:paraId="4BB0C643" w14:textId="77777777" w:rsidR="00D97E5A" w:rsidRPr="00D97E5A" w:rsidRDefault="00D97E5A" w:rsidP="00C948D5">
      <w:pPr>
        <w:pStyle w:val="Nivel2"/>
      </w:pPr>
    </w:p>
    <w:p w14:paraId="57B2D2DA" w14:textId="77777777" w:rsidR="00D97E5A" w:rsidRPr="00D97E5A" w:rsidRDefault="00D97E5A" w:rsidP="00C948D5">
      <w:pPr>
        <w:pStyle w:val="Nivel2"/>
      </w:pPr>
    </w:p>
    <w:p w14:paraId="024FDF39" w14:textId="77777777" w:rsidR="00D97E5A" w:rsidRPr="0077136A" w:rsidRDefault="00D97E5A" w:rsidP="008B4245">
      <w:pPr>
        <w:pStyle w:val="Nivel2"/>
        <w:numPr>
          <w:ilvl w:val="0"/>
          <w:numId w:val="18"/>
        </w:numPr>
        <w:rPr>
          <w:b/>
        </w:rPr>
      </w:pPr>
      <w:r w:rsidRPr="0077136A">
        <w:rPr>
          <w:b/>
        </w:rPr>
        <w:t>APLICATIVO MOBILE CIDADÃO</w:t>
      </w:r>
    </w:p>
    <w:p w14:paraId="4D334202"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144A1194"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781853" w14:textId="77777777" w:rsidR="00D97E5A" w:rsidRPr="00D97E5A" w:rsidRDefault="00D97E5A" w:rsidP="00C948D5">
            <w:pPr>
              <w:pStyle w:val="Nivel2"/>
            </w:pPr>
            <w:r w:rsidRPr="00D97E5A">
              <w:t>Descrição</w:t>
            </w:r>
          </w:p>
        </w:tc>
      </w:tr>
      <w:tr w:rsidR="00D97E5A" w:rsidRPr="00D97E5A" w14:paraId="7320AC8F"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91240B" w14:textId="77777777" w:rsidR="00D97E5A" w:rsidRPr="00D97E5A" w:rsidRDefault="00D97E5A" w:rsidP="00C948D5">
            <w:pPr>
              <w:pStyle w:val="Nivel2"/>
            </w:pPr>
            <w:r w:rsidRPr="00D97E5A">
              <w:lastRenderedPageBreak/>
              <w:t xml:space="preserve">Possuir um aplicativo desenvolvido para realizar consultas e agendamentos que funcionam em conjunto com o Sistema Saúde. </w:t>
            </w:r>
          </w:p>
        </w:tc>
      </w:tr>
      <w:tr w:rsidR="00D97E5A" w:rsidRPr="00D97E5A" w14:paraId="68FEFDC2"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8DFD0" w14:textId="77777777" w:rsidR="00D97E5A" w:rsidRPr="00D97E5A" w:rsidRDefault="00D97E5A" w:rsidP="00C948D5">
            <w:pPr>
              <w:pStyle w:val="Nivel2"/>
            </w:pPr>
            <w:r w:rsidRPr="00D97E5A">
              <w:t xml:space="preserve">O aplicativo móvel deverá realizar solicitações no sistema, confirmando-as após serem aceitas e em seguida encaminhadas. O dispositivo móvel apresentará na lista de agendamentos do cidadão uma mensagem de aprovação, garantindo a opção de cancelamento pelo indivíduo caso ocorra sua ausência referente ao dia agendado. </w:t>
            </w:r>
          </w:p>
        </w:tc>
      </w:tr>
      <w:tr w:rsidR="00D97E5A" w:rsidRPr="00D97E5A" w14:paraId="2C107446"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59FB75" w14:textId="77777777" w:rsidR="00D97E5A" w:rsidRPr="00D97E5A" w:rsidRDefault="00D97E5A" w:rsidP="00C948D5">
            <w:pPr>
              <w:pStyle w:val="Nivel2"/>
            </w:pPr>
            <w:r w:rsidRPr="00D97E5A">
              <w:t>Com a solicitação de agendamento tornar-se possível a consulta do complexo de regulação do paciente e seus benefícios.</w:t>
            </w:r>
          </w:p>
        </w:tc>
      </w:tr>
      <w:tr w:rsidR="00D97E5A" w:rsidRPr="00D97E5A" w14:paraId="30142564"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4960D3" w14:textId="77777777" w:rsidR="00D97E5A" w:rsidRPr="00D97E5A" w:rsidRDefault="00D97E5A" w:rsidP="00C948D5">
            <w:pPr>
              <w:pStyle w:val="Nivel2"/>
            </w:pPr>
            <w:r w:rsidRPr="00D97E5A">
              <w:t xml:space="preserve">O aplicativo deve contar com a opção “Pânico”, e ser ocorrência encaminhada para a secretaria. </w:t>
            </w:r>
          </w:p>
        </w:tc>
      </w:tr>
      <w:tr w:rsidR="00D97E5A" w:rsidRPr="00D97E5A" w14:paraId="61E42335"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EB43A6" w14:textId="77777777" w:rsidR="00D97E5A" w:rsidRPr="00D97E5A" w:rsidRDefault="00D97E5A" w:rsidP="00C948D5">
            <w:pPr>
              <w:pStyle w:val="Nivel2"/>
            </w:pPr>
            <w:r w:rsidRPr="00D97E5A">
              <w:t xml:space="preserve">Permitir consulta de agendamento do cidadão com no mínimo os seguintes campos: </w:t>
            </w:r>
          </w:p>
          <w:p w14:paraId="4F8EF45F" w14:textId="77777777" w:rsidR="00D97E5A" w:rsidRPr="00D97E5A" w:rsidRDefault="00D97E5A" w:rsidP="00C948D5">
            <w:pPr>
              <w:pStyle w:val="Nivel2"/>
            </w:pPr>
            <w:r w:rsidRPr="00D97E5A">
              <w:t xml:space="preserve">o Unidade da consulta; </w:t>
            </w:r>
          </w:p>
          <w:p w14:paraId="3A41BBC6" w14:textId="77777777" w:rsidR="00D97E5A" w:rsidRPr="00D97E5A" w:rsidRDefault="00D97E5A" w:rsidP="00C948D5">
            <w:pPr>
              <w:pStyle w:val="Nivel2"/>
            </w:pPr>
            <w:r w:rsidRPr="00D97E5A">
              <w:t xml:space="preserve">o Profissional da consulta; </w:t>
            </w:r>
          </w:p>
          <w:p w14:paraId="06CD7DEA" w14:textId="77777777" w:rsidR="00D97E5A" w:rsidRPr="00D97E5A" w:rsidRDefault="00D97E5A" w:rsidP="00C948D5">
            <w:pPr>
              <w:pStyle w:val="Nivel2"/>
            </w:pPr>
            <w:r w:rsidRPr="00D97E5A">
              <w:t xml:space="preserve">o Data e hora da consulta; </w:t>
            </w:r>
          </w:p>
          <w:p w14:paraId="14642B77" w14:textId="77777777" w:rsidR="00D97E5A" w:rsidRPr="00D97E5A" w:rsidRDefault="00D97E5A" w:rsidP="00C948D5">
            <w:pPr>
              <w:pStyle w:val="Nivel2"/>
            </w:pPr>
            <w:r w:rsidRPr="00D97E5A">
              <w:t xml:space="preserve">o Nome do paciente da consulta. </w:t>
            </w:r>
          </w:p>
        </w:tc>
      </w:tr>
      <w:tr w:rsidR="00D97E5A" w:rsidRPr="00D97E5A" w14:paraId="04CBF543"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7A430" w14:textId="77777777" w:rsidR="00D97E5A" w:rsidRPr="00D97E5A" w:rsidRDefault="00D97E5A" w:rsidP="00C948D5">
            <w:pPr>
              <w:pStyle w:val="Nivel2"/>
            </w:pPr>
            <w:r w:rsidRPr="00D97E5A">
              <w:t xml:space="preserve">Permitir consulta do complexo de regulação do paciente com no mínimo os seguintes campos: </w:t>
            </w:r>
          </w:p>
          <w:p w14:paraId="73D2898B" w14:textId="77777777" w:rsidR="00D97E5A" w:rsidRPr="00D97E5A" w:rsidRDefault="00D97E5A" w:rsidP="00C948D5">
            <w:pPr>
              <w:pStyle w:val="Nivel2"/>
            </w:pPr>
            <w:r w:rsidRPr="00D97E5A">
              <w:t xml:space="preserve">o Data da solicitação; </w:t>
            </w:r>
          </w:p>
          <w:p w14:paraId="6EF39DF7" w14:textId="77777777" w:rsidR="00D97E5A" w:rsidRPr="00D97E5A" w:rsidRDefault="00D97E5A" w:rsidP="00C948D5">
            <w:pPr>
              <w:pStyle w:val="Nivel2"/>
            </w:pPr>
            <w:r w:rsidRPr="00D97E5A">
              <w:t xml:space="preserve">o Solicitação do atendimento; </w:t>
            </w:r>
          </w:p>
          <w:p w14:paraId="13001255" w14:textId="77777777" w:rsidR="00D97E5A" w:rsidRPr="00D97E5A" w:rsidRDefault="00D97E5A" w:rsidP="00C948D5">
            <w:pPr>
              <w:pStyle w:val="Nivel2"/>
            </w:pPr>
            <w:r w:rsidRPr="00D97E5A">
              <w:t xml:space="preserve">o Nome do profissional. </w:t>
            </w:r>
          </w:p>
        </w:tc>
      </w:tr>
      <w:tr w:rsidR="00D97E5A" w:rsidRPr="00D97E5A" w14:paraId="0143DD1B"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CCF87" w14:textId="77777777" w:rsidR="00D97E5A" w:rsidRPr="00D97E5A" w:rsidRDefault="00D97E5A" w:rsidP="00C948D5">
            <w:pPr>
              <w:pStyle w:val="Nivel2"/>
            </w:pPr>
            <w:r w:rsidRPr="00D97E5A">
              <w:t xml:space="preserve">Permitir consulta da lista de solicitações de agendamento do paciente com no mínimo os seguintes campos: </w:t>
            </w:r>
          </w:p>
          <w:p w14:paraId="78022CC1" w14:textId="77777777" w:rsidR="00D97E5A" w:rsidRPr="00D97E5A" w:rsidRDefault="00D97E5A" w:rsidP="00C948D5">
            <w:pPr>
              <w:pStyle w:val="Nivel2"/>
            </w:pPr>
            <w:r w:rsidRPr="00D97E5A">
              <w:t xml:space="preserve">o Especialidade; </w:t>
            </w:r>
          </w:p>
          <w:p w14:paraId="067BE998" w14:textId="77777777" w:rsidR="00D97E5A" w:rsidRPr="00D97E5A" w:rsidRDefault="00D97E5A" w:rsidP="00C948D5">
            <w:pPr>
              <w:pStyle w:val="Nivel2"/>
            </w:pPr>
            <w:r w:rsidRPr="00D97E5A">
              <w:t xml:space="preserve">o Nome da unidade; </w:t>
            </w:r>
          </w:p>
          <w:p w14:paraId="5ABD1AE6" w14:textId="77777777" w:rsidR="00D97E5A" w:rsidRPr="00D97E5A" w:rsidRDefault="00D97E5A" w:rsidP="00C948D5">
            <w:pPr>
              <w:pStyle w:val="Nivel2"/>
            </w:pPr>
            <w:r w:rsidRPr="00D97E5A">
              <w:t xml:space="preserve">o Data e Hora </w:t>
            </w:r>
          </w:p>
          <w:p w14:paraId="23BDC99D" w14:textId="77777777" w:rsidR="00D97E5A" w:rsidRPr="00D97E5A" w:rsidRDefault="00D97E5A" w:rsidP="00C948D5">
            <w:pPr>
              <w:pStyle w:val="Nivel2"/>
            </w:pPr>
            <w:r w:rsidRPr="00D97E5A">
              <w:t xml:space="preserve">o Status; </w:t>
            </w:r>
          </w:p>
          <w:p w14:paraId="42EC60A1" w14:textId="77777777" w:rsidR="00D97E5A" w:rsidRPr="00D97E5A" w:rsidRDefault="00D97E5A" w:rsidP="00C948D5">
            <w:pPr>
              <w:pStyle w:val="Nivel2"/>
            </w:pPr>
            <w:r w:rsidRPr="00D97E5A">
              <w:t xml:space="preserve">o Nome do paciente </w:t>
            </w:r>
          </w:p>
        </w:tc>
      </w:tr>
      <w:tr w:rsidR="00D97E5A" w:rsidRPr="00D97E5A" w14:paraId="65244AC8"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85F568" w14:textId="77777777" w:rsidR="00D97E5A" w:rsidRPr="00D97E5A" w:rsidRDefault="00D97E5A" w:rsidP="00C948D5">
            <w:pPr>
              <w:pStyle w:val="Nivel2"/>
            </w:pPr>
            <w:r w:rsidRPr="00D97E5A">
              <w:t xml:space="preserve">Selecionar dependentes dos pacientes para realização de consultas; </w:t>
            </w:r>
          </w:p>
        </w:tc>
      </w:tr>
      <w:tr w:rsidR="00D97E5A" w:rsidRPr="00D97E5A" w14:paraId="05E0AC3D"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55C23F" w14:textId="77777777" w:rsidR="00D97E5A" w:rsidRPr="00D97E5A" w:rsidRDefault="00D97E5A" w:rsidP="00C948D5">
            <w:pPr>
              <w:pStyle w:val="Nivel2"/>
            </w:pPr>
            <w:r w:rsidRPr="00D97E5A">
              <w:t xml:space="preserve">Solicitar agendamentos de consultas informando os seguintes dados: </w:t>
            </w:r>
          </w:p>
          <w:p w14:paraId="4109B61D" w14:textId="77777777" w:rsidR="00D97E5A" w:rsidRPr="00D97E5A" w:rsidRDefault="00D97E5A" w:rsidP="00C948D5">
            <w:pPr>
              <w:pStyle w:val="Nivel2"/>
            </w:pPr>
            <w:r w:rsidRPr="00D97E5A">
              <w:t xml:space="preserve">o Especialidade; </w:t>
            </w:r>
          </w:p>
          <w:p w14:paraId="2C9C5E76" w14:textId="77777777" w:rsidR="00D97E5A" w:rsidRPr="00D97E5A" w:rsidRDefault="00D97E5A" w:rsidP="00C948D5">
            <w:pPr>
              <w:pStyle w:val="Nivel2"/>
            </w:pPr>
            <w:r w:rsidRPr="00D97E5A">
              <w:t xml:space="preserve">o Unidade. </w:t>
            </w:r>
          </w:p>
        </w:tc>
      </w:tr>
      <w:tr w:rsidR="00D97E5A" w:rsidRPr="00D97E5A" w14:paraId="7F30B397"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3C4BB2" w14:textId="77777777" w:rsidR="00D97E5A" w:rsidRPr="00D97E5A" w:rsidRDefault="00D97E5A" w:rsidP="00C948D5">
            <w:pPr>
              <w:pStyle w:val="Nivel2"/>
            </w:pPr>
            <w:r w:rsidRPr="00D97E5A">
              <w:t xml:space="preserve">Nível de acesso definido pelo sistema utilizado pelo cliente; </w:t>
            </w:r>
          </w:p>
        </w:tc>
      </w:tr>
      <w:tr w:rsidR="00D97E5A" w:rsidRPr="00D97E5A" w14:paraId="590F62FE"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66B673" w14:textId="77777777" w:rsidR="00D97E5A" w:rsidRPr="00D97E5A" w:rsidRDefault="00D97E5A" w:rsidP="00C948D5">
            <w:pPr>
              <w:pStyle w:val="Nivel2"/>
            </w:pPr>
            <w:r w:rsidRPr="00D97E5A">
              <w:t xml:space="preserve">Permite a alteração da senha do paciente após o mesmo ter entrado no sistema informando os seguintes campos: </w:t>
            </w:r>
          </w:p>
          <w:p w14:paraId="2172005E" w14:textId="77777777" w:rsidR="00D97E5A" w:rsidRPr="00D97E5A" w:rsidRDefault="00D97E5A" w:rsidP="00C948D5">
            <w:pPr>
              <w:pStyle w:val="Nivel2"/>
            </w:pPr>
            <w:r w:rsidRPr="00D97E5A">
              <w:t xml:space="preserve">o Senha antiga; </w:t>
            </w:r>
          </w:p>
          <w:p w14:paraId="2D84DE88" w14:textId="77777777" w:rsidR="00D97E5A" w:rsidRPr="00D97E5A" w:rsidRDefault="00D97E5A" w:rsidP="00C948D5">
            <w:pPr>
              <w:pStyle w:val="Nivel2"/>
            </w:pPr>
            <w:r w:rsidRPr="00D97E5A">
              <w:t xml:space="preserve">o Nova Senha; </w:t>
            </w:r>
          </w:p>
          <w:p w14:paraId="5D59CCB7" w14:textId="77777777" w:rsidR="00D97E5A" w:rsidRPr="00D97E5A" w:rsidRDefault="00D97E5A" w:rsidP="00C948D5">
            <w:pPr>
              <w:pStyle w:val="Nivel2"/>
            </w:pPr>
            <w:r w:rsidRPr="00D97E5A">
              <w:t xml:space="preserve">o Confirmação da nova senha; </w:t>
            </w:r>
          </w:p>
        </w:tc>
      </w:tr>
      <w:tr w:rsidR="00D97E5A" w:rsidRPr="00D97E5A" w14:paraId="655A2409"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55944C" w14:textId="77777777" w:rsidR="00D97E5A" w:rsidRPr="00D97E5A" w:rsidRDefault="00D97E5A" w:rsidP="00C948D5">
            <w:pPr>
              <w:pStyle w:val="Nivel2"/>
            </w:pPr>
            <w:r w:rsidRPr="00D97E5A">
              <w:t xml:space="preserve">Etapa de segurança ao usar o sistema pela primeira vez que, sendo: </w:t>
            </w:r>
          </w:p>
          <w:p w14:paraId="74270245" w14:textId="77777777" w:rsidR="00D97E5A" w:rsidRPr="00D97E5A" w:rsidRDefault="00D97E5A" w:rsidP="00C948D5">
            <w:pPr>
              <w:pStyle w:val="Nivel2"/>
            </w:pPr>
            <w:r w:rsidRPr="00D97E5A">
              <w:t xml:space="preserve">o Nome da mãe; </w:t>
            </w:r>
          </w:p>
          <w:p w14:paraId="178F0908" w14:textId="77777777" w:rsidR="00D97E5A" w:rsidRPr="00D97E5A" w:rsidRDefault="00D97E5A" w:rsidP="00C948D5">
            <w:pPr>
              <w:pStyle w:val="Nivel2"/>
            </w:pPr>
            <w:r w:rsidRPr="00D97E5A">
              <w:t xml:space="preserve">o Definição de senha; </w:t>
            </w:r>
          </w:p>
        </w:tc>
      </w:tr>
      <w:tr w:rsidR="00D97E5A" w:rsidRPr="00D97E5A" w14:paraId="5455096E"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256CF2" w14:textId="77777777" w:rsidR="00D97E5A" w:rsidRPr="00D97E5A" w:rsidRDefault="00D97E5A" w:rsidP="00C948D5">
            <w:pPr>
              <w:pStyle w:val="Nivel2"/>
            </w:pPr>
            <w:r w:rsidRPr="00D97E5A">
              <w:t xml:space="preserve">Botão “Pânico” para ocorrências classificadas em diferentes categorias, sendo elas: </w:t>
            </w:r>
          </w:p>
          <w:p w14:paraId="0CD16D8A" w14:textId="77777777" w:rsidR="00D97E5A" w:rsidRPr="00D97E5A" w:rsidRDefault="00D97E5A" w:rsidP="00C948D5">
            <w:pPr>
              <w:pStyle w:val="Nivel2"/>
            </w:pPr>
            <w:r w:rsidRPr="00D97E5A">
              <w:t xml:space="preserve">o Abusos e assédios sexuais; </w:t>
            </w:r>
          </w:p>
          <w:p w14:paraId="5963F0A4" w14:textId="77777777" w:rsidR="00D97E5A" w:rsidRPr="00D97E5A" w:rsidRDefault="00D97E5A" w:rsidP="00C948D5">
            <w:pPr>
              <w:pStyle w:val="Nivel2"/>
            </w:pPr>
            <w:r w:rsidRPr="00D97E5A">
              <w:t xml:space="preserve">o Acidentes de trabalho; </w:t>
            </w:r>
          </w:p>
          <w:p w14:paraId="6A13B58B" w14:textId="77777777" w:rsidR="00D97E5A" w:rsidRPr="00D97E5A" w:rsidRDefault="00D97E5A" w:rsidP="00C948D5">
            <w:pPr>
              <w:pStyle w:val="Nivel2"/>
            </w:pPr>
            <w:r w:rsidRPr="00D97E5A">
              <w:t xml:space="preserve">o Acidentes de trânsito; </w:t>
            </w:r>
          </w:p>
          <w:p w14:paraId="112879E7" w14:textId="77777777" w:rsidR="00D97E5A" w:rsidRPr="00D97E5A" w:rsidRDefault="00D97E5A" w:rsidP="00C948D5">
            <w:pPr>
              <w:pStyle w:val="Nivel2"/>
            </w:pPr>
            <w:r w:rsidRPr="00D97E5A">
              <w:t xml:space="preserve">o Acidentes domésticos; </w:t>
            </w:r>
          </w:p>
          <w:p w14:paraId="58D955AE" w14:textId="77777777" w:rsidR="00D97E5A" w:rsidRPr="00D97E5A" w:rsidRDefault="00D97E5A" w:rsidP="00C948D5">
            <w:pPr>
              <w:pStyle w:val="Nivel2"/>
            </w:pPr>
            <w:r w:rsidRPr="00D97E5A">
              <w:t xml:space="preserve">o Crimes em geral; </w:t>
            </w:r>
          </w:p>
          <w:p w14:paraId="24B8C7FC" w14:textId="77777777" w:rsidR="00D97E5A" w:rsidRPr="00D97E5A" w:rsidRDefault="00D97E5A" w:rsidP="00C948D5">
            <w:pPr>
              <w:pStyle w:val="Nivel2"/>
            </w:pPr>
            <w:r w:rsidRPr="00D97E5A">
              <w:t xml:space="preserve">o Incêndios; </w:t>
            </w:r>
          </w:p>
          <w:p w14:paraId="5FDCC4DE" w14:textId="77777777" w:rsidR="00D97E5A" w:rsidRPr="00D97E5A" w:rsidRDefault="00D97E5A" w:rsidP="00C948D5">
            <w:pPr>
              <w:pStyle w:val="Nivel2"/>
            </w:pPr>
            <w:r w:rsidRPr="00D97E5A">
              <w:lastRenderedPageBreak/>
              <w:t xml:space="preserve">o Maus tratos; </w:t>
            </w:r>
          </w:p>
          <w:p w14:paraId="33796CF0" w14:textId="77777777" w:rsidR="00D97E5A" w:rsidRPr="00D97E5A" w:rsidRDefault="00D97E5A" w:rsidP="00C948D5">
            <w:pPr>
              <w:pStyle w:val="Nivel2"/>
            </w:pPr>
            <w:r w:rsidRPr="00D97E5A">
              <w:t xml:space="preserve">o Violência doméstica. </w:t>
            </w:r>
          </w:p>
        </w:tc>
      </w:tr>
      <w:tr w:rsidR="00D97E5A" w:rsidRPr="00D97E5A" w14:paraId="053F179F" w14:textId="77777777" w:rsidTr="00DF1A84">
        <w:trPr>
          <w:trHeight w:val="1"/>
          <w:jc w:val="center"/>
        </w:trPr>
        <w:tc>
          <w:tcPr>
            <w:tcW w:w="9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579D6C" w14:textId="77777777" w:rsidR="00D97E5A" w:rsidRPr="00D97E5A" w:rsidRDefault="00D97E5A" w:rsidP="00C948D5">
            <w:pPr>
              <w:pStyle w:val="Nivel2"/>
            </w:pPr>
            <w:r w:rsidRPr="00D97E5A">
              <w:lastRenderedPageBreak/>
              <w:t xml:space="preserve">Para a utilização do aplicativo é necessário contar com internet no dispositivo móvel. </w:t>
            </w:r>
          </w:p>
        </w:tc>
      </w:tr>
    </w:tbl>
    <w:p w14:paraId="6079EB01" w14:textId="77777777" w:rsidR="00D97E5A" w:rsidRPr="00D97E5A" w:rsidRDefault="00D97E5A" w:rsidP="00C948D5">
      <w:pPr>
        <w:pStyle w:val="Nivel2"/>
      </w:pPr>
    </w:p>
    <w:p w14:paraId="403960B4" w14:textId="77777777" w:rsidR="00D97E5A" w:rsidRPr="0077136A" w:rsidRDefault="00D97E5A" w:rsidP="008B4245">
      <w:pPr>
        <w:pStyle w:val="Nivel2"/>
        <w:numPr>
          <w:ilvl w:val="0"/>
          <w:numId w:val="17"/>
        </w:numPr>
        <w:rPr>
          <w:b/>
        </w:rPr>
      </w:pPr>
      <w:r w:rsidRPr="0077136A">
        <w:rPr>
          <w:b/>
        </w:rPr>
        <w:t>VIGILÂNCIA SANITÁRIA/ZOONOSES/EPIDEMIOLOGICA</w:t>
      </w:r>
    </w:p>
    <w:p w14:paraId="743F9CF9" w14:textId="77777777" w:rsidR="00D97E5A" w:rsidRPr="0077136A" w:rsidRDefault="00D97E5A" w:rsidP="00C948D5">
      <w:pPr>
        <w:pStyle w:val="Nivel2"/>
        <w:rPr>
          <w:b/>
        </w:rPr>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137EFBC0" w14:textId="77777777" w:rsidTr="00DF1A84">
        <w:trPr>
          <w:trHeight w:val="1"/>
          <w:jc w:val="center"/>
        </w:trPr>
        <w:tc>
          <w:tcPr>
            <w:tcW w:w="9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75F684" w14:textId="77777777" w:rsidR="00D97E5A" w:rsidRPr="00D97E5A" w:rsidRDefault="00D97E5A" w:rsidP="00C948D5">
            <w:pPr>
              <w:pStyle w:val="Nivel2"/>
            </w:pPr>
            <w:r w:rsidRPr="00D97E5A">
              <w:t>Descrição</w:t>
            </w:r>
          </w:p>
        </w:tc>
      </w:tr>
      <w:tr w:rsidR="00D97E5A" w:rsidRPr="00D97E5A" w14:paraId="73FEEC29" w14:textId="77777777" w:rsidTr="00DF1A84">
        <w:trPr>
          <w:trHeight w:val="1"/>
          <w:jc w:val="center"/>
        </w:trPr>
        <w:tc>
          <w:tcPr>
            <w:tcW w:w="9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8CA768" w14:textId="77777777" w:rsidR="00D97E5A" w:rsidRPr="00D97E5A" w:rsidRDefault="00D97E5A" w:rsidP="00C948D5">
            <w:pPr>
              <w:pStyle w:val="Nivel2"/>
            </w:pPr>
            <w:r w:rsidRPr="00D97E5A">
              <w:t xml:space="preserve">Disponibilizar um módulo para controle de zoonoses contendo o cadastro dos animais do município sujeito a regulação municipal </w:t>
            </w:r>
          </w:p>
        </w:tc>
      </w:tr>
      <w:tr w:rsidR="00D97E5A" w:rsidRPr="00D97E5A" w14:paraId="44F920BF" w14:textId="77777777" w:rsidTr="00DF1A84">
        <w:trPr>
          <w:trHeight w:val="1"/>
          <w:jc w:val="center"/>
        </w:trPr>
        <w:tc>
          <w:tcPr>
            <w:tcW w:w="9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6E79E" w14:textId="77777777" w:rsidR="00D97E5A" w:rsidRPr="00D97E5A" w:rsidRDefault="00D97E5A" w:rsidP="00C948D5">
            <w:pPr>
              <w:pStyle w:val="Nivel2"/>
            </w:pPr>
            <w:r w:rsidRPr="00D97E5A">
              <w:t xml:space="preserve">O cadastro deverá ser por espécie e raça com os seguintes campos: </w:t>
            </w:r>
          </w:p>
          <w:p w14:paraId="24E062A8" w14:textId="77777777" w:rsidR="00D97E5A" w:rsidRPr="00D97E5A" w:rsidRDefault="00D97E5A" w:rsidP="00C948D5">
            <w:pPr>
              <w:pStyle w:val="Nivel2"/>
            </w:pPr>
            <w:r w:rsidRPr="00D97E5A">
              <w:t xml:space="preserve">o Características dos animais; </w:t>
            </w:r>
          </w:p>
          <w:p w14:paraId="4F357ABB" w14:textId="77777777" w:rsidR="00D97E5A" w:rsidRPr="00D97E5A" w:rsidRDefault="00D97E5A" w:rsidP="00C948D5">
            <w:pPr>
              <w:pStyle w:val="Nivel2"/>
            </w:pPr>
            <w:r w:rsidRPr="00D97E5A">
              <w:t xml:space="preserve">o Endereços; </w:t>
            </w:r>
          </w:p>
          <w:p w14:paraId="51B23E82" w14:textId="77777777" w:rsidR="00D97E5A" w:rsidRPr="00D97E5A" w:rsidRDefault="00D97E5A" w:rsidP="00C948D5">
            <w:pPr>
              <w:pStyle w:val="Nivel2"/>
            </w:pPr>
            <w:r w:rsidRPr="00D97E5A">
              <w:t xml:space="preserve">o Número de identificação municipal; </w:t>
            </w:r>
          </w:p>
          <w:p w14:paraId="3E14F49E" w14:textId="77777777" w:rsidR="00D97E5A" w:rsidRPr="00D97E5A" w:rsidRDefault="00D97E5A" w:rsidP="00C948D5">
            <w:pPr>
              <w:pStyle w:val="Nivel2"/>
            </w:pPr>
            <w:r w:rsidRPr="00D97E5A">
              <w:t xml:space="preserve">o Foto do animal. </w:t>
            </w:r>
          </w:p>
        </w:tc>
      </w:tr>
      <w:tr w:rsidR="00D97E5A" w:rsidRPr="00D97E5A" w14:paraId="1764A014" w14:textId="77777777" w:rsidTr="00DF1A84">
        <w:trPr>
          <w:trHeight w:val="1"/>
          <w:jc w:val="center"/>
        </w:trPr>
        <w:tc>
          <w:tcPr>
            <w:tcW w:w="9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A26F1" w14:textId="77777777" w:rsidR="00D97E5A" w:rsidRPr="00D97E5A" w:rsidRDefault="00D97E5A" w:rsidP="00C948D5">
            <w:pPr>
              <w:pStyle w:val="Nivel2"/>
            </w:pPr>
            <w:r w:rsidRPr="00D97E5A">
              <w:t xml:space="preserve">Possibilitar o registro da vacinação dos animais; </w:t>
            </w:r>
          </w:p>
        </w:tc>
      </w:tr>
      <w:tr w:rsidR="00D97E5A" w:rsidRPr="00D97E5A" w14:paraId="4E505ED7" w14:textId="77777777" w:rsidTr="00DF1A84">
        <w:trPr>
          <w:trHeight w:val="1"/>
          <w:jc w:val="center"/>
        </w:trPr>
        <w:tc>
          <w:tcPr>
            <w:tcW w:w="9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5DDF68" w14:textId="77777777" w:rsidR="00D97E5A" w:rsidRPr="00D97E5A" w:rsidRDefault="00D97E5A" w:rsidP="00C948D5">
            <w:pPr>
              <w:pStyle w:val="Nivel2"/>
            </w:pPr>
            <w:r w:rsidRPr="00D97E5A">
              <w:t xml:space="preserve">Registrar os exames realizados nos animais e o posterior lançamento dos resultados de diagnose em animais com risco de infecção; </w:t>
            </w:r>
          </w:p>
        </w:tc>
      </w:tr>
      <w:tr w:rsidR="00D97E5A" w:rsidRPr="00D97E5A" w14:paraId="1EA1BB95" w14:textId="77777777" w:rsidTr="00DF1A84">
        <w:trPr>
          <w:trHeight w:val="1"/>
          <w:jc w:val="center"/>
        </w:trPr>
        <w:tc>
          <w:tcPr>
            <w:tcW w:w="91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533192" w14:textId="77777777" w:rsidR="00D97E5A" w:rsidRPr="00D97E5A" w:rsidRDefault="00D97E5A" w:rsidP="00C948D5">
            <w:pPr>
              <w:pStyle w:val="Nivel2"/>
            </w:pPr>
            <w:r w:rsidRPr="00D97E5A">
              <w:t xml:space="preserve">Deverá permitir a impressão do laudo e manter o histórico completo das ações pelas quais o animal foi submetido </w:t>
            </w:r>
          </w:p>
        </w:tc>
      </w:tr>
    </w:tbl>
    <w:p w14:paraId="3DA5FB40" w14:textId="77777777" w:rsidR="00D97E5A" w:rsidRPr="00D97E5A" w:rsidRDefault="00D97E5A" w:rsidP="00C948D5">
      <w:pPr>
        <w:pStyle w:val="Nivel2"/>
      </w:pPr>
    </w:p>
    <w:p w14:paraId="23A4A1F7" w14:textId="77777777" w:rsidR="00D97E5A" w:rsidRPr="00EC3697" w:rsidRDefault="00D97E5A" w:rsidP="008B4245">
      <w:pPr>
        <w:pStyle w:val="Nivel2"/>
        <w:numPr>
          <w:ilvl w:val="0"/>
          <w:numId w:val="16"/>
        </w:numPr>
        <w:rPr>
          <w:b/>
        </w:rPr>
      </w:pPr>
      <w:r w:rsidRPr="00EC3697">
        <w:rPr>
          <w:b/>
        </w:rPr>
        <w:t>SAMU</w:t>
      </w:r>
    </w:p>
    <w:p w14:paraId="7DE640CA" w14:textId="77777777" w:rsidR="00D97E5A" w:rsidRPr="00D97E5A" w:rsidRDefault="00D97E5A" w:rsidP="00C948D5">
      <w:pPr>
        <w:pStyle w:val="Nivel2"/>
      </w:pPr>
    </w:p>
    <w:tbl>
      <w:tblPr>
        <w:tblW w:w="8721" w:type="dxa"/>
        <w:jc w:val="center"/>
        <w:tblCellMar>
          <w:left w:w="10" w:type="dxa"/>
          <w:right w:w="10" w:type="dxa"/>
        </w:tblCellMar>
        <w:tblLook w:val="0000" w:firstRow="0" w:lastRow="0" w:firstColumn="0" w:lastColumn="0" w:noHBand="0" w:noVBand="0"/>
      </w:tblPr>
      <w:tblGrid>
        <w:gridCol w:w="8721"/>
      </w:tblGrid>
      <w:tr w:rsidR="00D97E5A" w:rsidRPr="00D97E5A" w14:paraId="7EDF2944" w14:textId="77777777" w:rsidTr="00D97E5A">
        <w:trPr>
          <w:trHeight w:val="1"/>
          <w:jc w:val="center"/>
        </w:trPr>
        <w:tc>
          <w:tcPr>
            <w:tcW w:w="8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09134" w14:textId="77777777" w:rsidR="00D97E5A" w:rsidRPr="00D97E5A" w:rsidRDefault="00D97E5A" w:rsidP="00C948D5">
            <w:pPr>
              <w:pStyle w:val="Nivel2"/>
            </w:pPr>
            <w:r w:rsidRPr="00D97E5A">
              <w:t>Descrição</w:t>
            </w:r>
          </w:p>
        </w:tc>
      </w:tr>
      <w:tr w:rsidR="00D97E5A" w:rsidRPr="00D97E5A" w14:paraId="5DA8A0B8" w14:textId="77777777" w:rsidTr="00D97E5A">
        <w:trPr>
          <w:trHeight w:val="1"/>
          <w:jc w:val="center"/>
        </w:trPr>
        <w:tc>
          <w:tcPr>
            <w:tcW w:w="8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F0A71" w14:textId="77777777" w:rsidR="00EC3697" w:rsidRDefault="00D97E5A" w:rsidP="00EC3697">
            <w:pPr>
              <w:pStyle w:val="Nivel2"/>
            </w:pPr>
            <w:r w:rsidRPr="00D97E5A">
              <w:t>Permitir lançar os dados do atendimento do SAMU com no mínimo as seguintes informações:</w:t>
            </w:r>
          </w:p>
          <w:p w14:paraId="57806AE4" w14:textId="77777777" w:rsidR="00D97E5A" w:rsidRPr="00D97E5A" w:rsidRDefault="00736160" w:rsidP="00EC3697">
            <w:pPr>
              <w:pStyle w:val="Nivel2"/>
            </w:pPr>
            <w:r w:rsidRPr="00736160">
              <w:t xml:space="preserve">o </w:t>
            </w:r>
            <w:r w:rsidR="00D97E5A" w:rsidRPr="00D97E5A">
              <w:t>unidade de origem;</w:t>
            </w:r>
          </w:p>
          <w:p w14:paraId="74917E7F" w14:textId="77777777" w:rsidR="00D97E5A" w:rsidRPr="00D97E5A" w:rsidRDefault="00736160" w:rsidP="00EC3697">
            <w:pPr>
              <w:pStyle w:val="Nivel2"/>
              <w:ind w:left="1"/>
            </w:pPr>
            <w:r w:rsidRPr="00736160">
              <w:t xml:space="preserve">o </w:t>
            </w:r>
            <w:r w:rsidR="00EC3697">
              <w:t>data</w:t>
            </w:r>
            <w:r w:rsidR="00D97E5A" w:rsidRPr="00D97E5A">
              <w:t xml:space="preserve"> e hora da primeira  ;</w:t>
            </w:r>
          </w:p>
          <w:p w14:paraId="0CAECDE5" w14:textId="77777777" w:rsidR="00D97E5A" w:rsidRPr="00D97E5A" w:rsidRDefault="00736160" w:rsidP="00EC3697">
            <w:pPr>
              <w:pStyle w:val="Nivel2"/>
              <w:ind w:left="1"/>
            </w:pPr>
            <w:r w:rsidRPr="00736160">
              <w:t xml:space="preserve">o </w:t>
            </w:r>
            <w:r w:rsidR="00D97E5A" w:rsidRPr="00D97E5A">
              <w:t>numero do atendimento;</w:t>
            </w:r>
          </w:p>
          <w:p w14:paraId="291D7221" w14:textId="77777777" w:rsidR="00D97E5A" w:rsidRPr="00D97E5A" w:rsidRDefault="00736160" w:rsidP="00EC3697">
            <w:pPr>
              <w:pStyle w:val="Nivel2"/>
              <w:ind w:left="1"/>
            </w:pPr>
            <w:r w:rsidRPr="00736160">
              <w:t xml:space="preserve">o </w:t>
            </w:r>
            <w:r w:rsidR="00D97E5A" w:rsidRPr="00D97E5A">
              <w:t>endereço da ocorrência;</w:t>
            </w:r>
          </w:p>
          <w:p w14:paraId="69B02EB5" w14:textId="77777777" w:rsidR="00D97E5A" w:rsidRPr="00D97E5A" w:rsidRDefault="00736160" w:rsidP="00EC3697">
            <w:pPr>
              <w:pStyle w:val="Nivel2"/>
              <w:ind w:left="1"/>
            </w:pPr>
            <w:r w:rsidRPr="00736160">
              <w:t xml:space="preserve">o </w:t>
            </w:r>
            <w:r w:rsidR="00D97E5A" w:rsidRPr="00D97E5A">
              <w:t>ponto de referencia da ocorrência;</w:t>
            </w:r>
          </w:p>
          <w:p w14:paraId="26FCC3FA" w14:textId="77777777" w:rsidR="00D97E5A" w:rsidRPr="00D97E5A" w:rsidRDefault="00736160" w:rsidP="00EC3697">
            <w:pPr>
              <w:pStyle w:val="Nivel2"/>
              <w:ind w:left="1"/>
            </w:pPr>
            <w:r w:rsidRPr="00736160">
              <w:t xml:space="preserve">o </w:t>
            </w:r>
            <w:r w:rsidR="00D97E5A" w:rsidRPr="00D97E5A">
              <w:t>dados do cidadão solicitantes;</w:t>
            </w:r>
          </w:p>
          <w:p w14:paraId="49F708B7" w14:textId="77777777" w:rsidR="00D97E5A" w:rsidRPr="00D97E5A" w:rsidRDefault="00736160" w:rsidP="00EC3697">
            <w:pPr>
              <w:pStyle w:val="Nivel2"/>
              <w:ind w:left="1"/>
            </w:pPr>
            <w:r w:rsidRPr="00736160">
              <w:t xml:space="preserve">o </w:t>
            </w:r>
            <w:r w:rsidR="00D97E5A" w:rsidRPr="00D97E5A">
              <w:t>telefone do solicitante.</w:t>
            </w:r>
          </w:p>
          <w:p w14:paraId="2516257B" w14:textId="77777777" w:rsidR="00D97E5A" w:rsidRPr="00D97E5A" w:rsidRDefault="00736160" w:rsidP="00736160">
            <w:pPr>
              <w:pStyle w:val="Nivel2"/>
              <w:ind w:left="1"/>
            </w:pPr>
            <w:r w:rsidRPr="00736160">
              <w:t xml:space="preserve">o </w:t>
            </w:r>
            <w:r>
              <w:t>prioridade da ocorrência</w:t>
            </w:r>
          </w:p>
        </w:tc>
      </w:tr>
      <w:tr w:rsidR="00D97E5A" w:rsidRPr="00D97E5A" w14:paraId="45C609CC" w14:textId="77777777" w:rsidTr="00D97E5A">
        <w:trPr>
          <w:trHeight w:val="1"/>
          <w:jc w:val="center"/>
        </w:trPr>
        <w:tc>
          <w:tcPr>
            <w:tcW w:w="8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2AA629" w14:textId="77777777" w:rsidR="00D97E5A" w:rsidRPr="00D97E5A" w:rsidRDefault="00D97E5A" w:rsidP="00C948D5">
            <w:pPr>
              <w:pStyle w:val="Nivel2"/>
            </w:pPr>
            <w:r w:rsidRPr="00D97E5A">
              <w:t>Permitir lançar as vitimas com no mínimo as seguintes informações:</w:t>
            </w:r>
          </w:p>
          <w:p w14:paraId="64353B46" w14:textId="77777777" w:rsidR="00D97E5A" w:rsidRPr="00D97E5A" w:rsidRDefault="00E17B3D" w:rsidP="00E17B3D">
            <w:pPr>
              <w:pStyle w:val="Nivel2"/>
            </w:pPr>
            <w:r w:rsidRPr="00E17B3D">
              <w:t xml:space="preserve">o </w:t>
            </w:r>
            <w:r>
              <w:t>nú</w:t>
            </w:r>
            <w:r w:rsidR="00D97E5A" w:rsidRPr="00D97E5A">
              <w:t>mero de vitimas;</w:t>
            </w:r>
          </w:p>
          <w:p w14:paraId="692FD819" w14:textId="77777777" w:rsidR="00D97E5A" w:rsidRPr="00D97E5A" w:rsidRDefault="00E17B3D" w:rsidP="00E17B3D">
            <w:pPr>
              <w:pStyle w:val="Nivel2"/>
            </w:pPr>
            <w:r w:rsidRPr="00E17B3D">
              <w:t xml:space="preserve">o </w:t>
            </w:r>
            <w:r w:rsidR="00D97E5A" w:rsidRPr="00D97E5A">
              <w:t>nome da vitima;</w:t>
            </w:r>
          </w:p>
          <w:p w14:paraId="6B8237F5" w14:textId="77777777" w:rsidR="00D97E5A" w:rsidRPr="00D97E5A" w:rsidRDefault="00E17B3D" w:rsidP="00E17B3D">
            <w:pPr>
              <w:pStyle w:val="Nivel2"/>
            </w:pPr>
            <w:r w:rsidRPr="00E17B3D">
              <w:t xml:space="preserve">o </w:t>
            </w:r>
            <w:r w:rsidR="00D97E5A" w:rsidRPr="00D97E5A">
              <w:t>sexo da vitima;</w:t>
            </w:r>
          </w:p>
          <w:p w14:paraId="7DA99C06" w14:textId="77777777" w:rsidR="00D97E5A" w:rsidRPr="00D97E5A" w:rsidRDefault="00E17B3D" w:rsidP="00E17B3D">
            <w:pPr>
              <w:pStyle w:val="Nivel2"/>
            </w:pPr>
            <w:r w:rsidRPr="00D97E5A">
              <w:t xml:space="preserve">o </w:t>
            </w:r>
            <w:r w:rsidR="00D97E5A" w:rsidRPr="00D97E5A">
              <w:t>Idade da vitima;</w:t>
            </w:r>
          </w:p>
          <w:p w14:paraId="6ED39347" w14:textId="77777777" w:rsidR="00D97E5A" w:rsidRPr="00D97E5A" w:rsidRDefault="00E17B3D" w:rsidP="00C948D5">
            <w:pPr>
              <w:pStyle w:val="Nivel2"/>
            </w:pPr>
            <w:r w:rsidRPr="00D97E5A">
              <w:t xml:space="preserve">o </w:t>
            </w:r>
            <w:r>
              <w:t>condições da vitima.</w:t>
            </w:r>
          </w:p>
        </w:tc>
      </w:tr>
      <w:tr w:rsidR="00D97E5A" w:rsidRPr="00D97E5A" w14:paraId="512DB6B5" w14:textId="77777777" w:rsidTr="00D97E5A">
        <w:trPr>
          <w:trHeight w:val="1"/>
          <w:jc w:val="center"/>
        </w:trPr>
        <w:tc>
          <w:tcPr>
            <w:tcW w:w="8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72AC74" w14:textId="77777777" w:rsidR="00D97E5A" w:rsidRPr="00D97E5A" w:rsidRDefault="00D97E5A" w:rsidP="00C948D5">
            <w:pPr>
              <w:pStyle w:val="Nivel2"/>
            </w:pPr>
            <w:r w:rsidRPr="00D97E5A">
              <w:t>Permitir lançar os profissionais do atendimento:</w:t>
            </w:r>
          </w:p>
          <w:p w14:paraId="1F4EB3B6" w14:textId="77777777" w:rsidR="00D97E5A" w:rsidRPr="00D97E5A" w:rsidRDefault="00C11130" w:rsidP="00C11130">
            <w:pPr>
              <w:pStyle w:val="Nivel2"/>
            </w:pPr>
            <w:r w:rsidRPr="00D97E5A">
              <w:t xml:space="preserve">o </w:t>
            </w:r>
            <w:r w:rsidR="00D97E5A" w:rsidRPr="00D97E5A">
              <w:t>profissional regulador;</w:t>
            </w:r>
          </w:p>
          <w:p w14:paraId="2951113B" w14:textId="77777777" w:rsidR="00D97E5A" w:rsidRPr="00D97E5A" w:rsidRDefault="00C11130" w:rsidP="00C11130">
            <w:pPr>
              <w:pStyle w:val="Nivel2"/>
            </w:pPr>
            <w:r w:rsidRPr="00D97E5A">
              <w:t xml:space="preserve">o </w:t>
            </w:r>
            <w:r w:rsidR="00D97E5A" w:rsidRPr="00D97E5A">
              <w:t>profissional técnico local;</w:t>
            </w:r>
          </w:p>
          <w:p w14:paraId="260EBC2F" w14:textId="77777777" w:rsidR="00D97E5A" w:rsidRPr="00D97E5A" w:rsidRDefault="00C11130" w:rsidP="00C11130">
            <w:pPr>
              <w:pStyle w:val="Nivel2"/>
            </w:pPr>
            <w:r w:rsidRPr="00D97E5A">
              <w:t xml:space="preserve">o </w:t>
            </w:r>
            <w:r w:rsidR="00D97E5A" w:rsidRPr="00D97E5A">
              <w:t>enfermeiro responsável;</w:t>
            </w:r>
          </w:p>
          <w:p w14:paraId="1E560FF2" w14:textId="77777777" w:rsidR="00D97E5A" w:rsidRPr="00D97E5A" w:rsidRDefault="00C11130" w:rsidP="00C11130">
            <w:pPr>
              <w:pStyle w:val="Nivel2"/>
            </w:pPr>
            <w:r w:rsidRPr="00D97E5A">
              <w:t xml:space="preserve">o </w:t>
            </w:r>
            <w:r w:rsidR="00D97E5A" w:rsidRPr="00D97E5A">
              <w:t>motorista responsável;</w:t>
            </w:r>
          </w:p>
          <w:p w14:paraId="66AE8B95" w14:textId="77777777" w:rsidR="00D97E5A" w:rsidRPr="00D97E5A" w:rsidRDefault="00C11130" w:rsidP="00C948D5">
            <w:pPr>
              <w:pStyle w:val="Nivel2"/>
            </w:pPr>
            <w:r w:rsidRPr="00D97E5A">
              <w:t>o</w:t>
            </w:r>
            <w:r>
              <w:t xml:space="preserve"> técnico em enfermagem.</w:t>
            </w:r>
          </w:p>
        </w:tc>
      </w:tr>
      <w:tr w:rsidR="00D97E5A" w:rsidRPr="00D97E5A" w14:paraId="10520726" w14:textId="77777777" w:rsidTr="00D97E5A">
        <w:trPr>
          <w:trHeight w:val="1"/>
          <w:jc w:val="center"/>
        </w:trPr>
        <w:tc>
          <w:tcPr>
            <w:tcW w:w="8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726F4" w14:textId="77777777" w:rsidR="00D97E5A" w:rsidRPr="00D97E5A" w:rsidRDefault="00D97E5A" w:rsidP="00C948D5">
            <w:pPr>
              <w:pStyle w:val="Nivel2"/>
            </w:pPr>
            <w:r w:rsidRPr="00D97E5A">
              <w:t>Permitir lançar as data/hora do atendimento:</w:t>
            </w:r>
          </w:p>
          <w:p w14:paraId="302E3961" w14:textId="77777777" w:rsidR="00D97E5A" w:rsidRPr="00D97E5A" w:rsidRDefault="00150731" w:rsidP="00150731">
            <w:pPr>
              <w:pStyle w:val="Nivel2"/>
            </w:pPr>
            <w:r w:rsidRPr="00D97E5A">
              <w:t xml:space="preserve">o </w:t>
            </w:r>
            <w:r w:rsidR="00D97E5A" w:rsidRPr="00D97E5A">
              <w:t>data-hora central liga para base;</w:t>
            </w:r>
          </w:p>
          <w:p w14:paraId="785C16CD" w14:textId="77777777" w:rsidR="00D97E5A" w:rsidRPr="00D97E5A" w:rsidRDefault="00150731" w:rsidP="00150731">
            <w:pPr>
              <w:pStyle w:val="Nivel2"/>
            </w:pPr>
            <w:r w:rsidRPr="00D97E5A">
              <w:lastRenderedPageBreak/>
              <w:t xml:space="preserve">o </w:t>
            </w:r>
            <w:r w:rsidR="00D97E5A" w:rsidRPr="00D97E5A">
              <w:t>data-hora base liga para VTR- veiculo;</w:t>
            </w:r>
          </w:p>
          <w:p w14:paraId="7FE3AB22" w14:textId="77777777" w:rsidR="00D97E5A" w:rsidRPr="00D97E5A" w:rsidRDefault="00150731" w:rsidP="00150731">
            <w:pPr>
              <w:pStyle w:val="Nivel2"/>
            </w:pPr>
            <w:r w:rsidRPr="00D97E5A">
              <w:t xml:space="preserve">o </w:t>
            </w:r>
            <w:r w:rsidR="00D97E5A" w:rsidRPr="00D97E5A">
              <w:t>data-hora VTR sai da base;</w:t>
            </w:r>
          </w:p>
          <w:p w14:paraId="5C293082" w14:textId="77777777" w:rsidR="00D97E5A" w:rsidRPr="00D97E5A" w:rsidRDefault="00150731" w:rsidP="00150731">
            <w:pPr>
              <w:pStyle w:val="Nivel2"/>
            </w:pPr>
            <w:r w:rsidRPr="00D97E5A">
              <w:t xml:space="preserve">o </w:t>
            </w:r>
            <w:r w:rsidR="00D97E5A" w:rsidRPr="00D97E5A">
              <w:t>data-hora VTR chega na ocorrência;</w:t>
            </w:r>
          </w:p>
          <w:p w14:paraId="3336E07E" w14:textId="77777777" w:rsidR="00D97E5A" w:rsidRPr="00D97E5A" w:rsidRDefault="00150731" w:rsidP="00150731">
            <w:pPr>
              <w:pStyle w:val="Nivel2"/>
            </w:pPr>
            <w:r w:rsidRPr="00D97E5A">
              <w:t xml:space="preserve">o </w:t>
            </w:r>
            <w:r w:rsidR="00D97E5A" w:rsidRPr="00D97E5A">
              <w:t>data-hora VTR sai da ocorrência;</w:t>
            </w:r>
          </w:p>
          <w:p w14:paraId="5B4EFF83" w14:textId="77777777" w:rsidR="00D97E5A" w:rsidRPr="00D97E5A" w:rsidRDefault="00150731" w:rsidP="00150731">
            <w:pPr>
              <w:pStyle w:val="Nivel2"/>
            </w:pPr>
            <w:r w:rsidRPr="00D97E5A">
              <w:t xml:space="preserve">o </w:t>
            </w:r>
            <w:r w:rsidR="00D97E5A" w:rsidRPr="00D97E5A">
              <w:t>data-hora VTR chega no PS;</w:t>
            </w:r>
          </w:p>
          <w:p w14:paraId="00AD3835" w14:textId="77777777" w:rsidR="00D97E5A" w:rsidRPr="00D97E5A" w:rsidRDefault="00150731" w:rsidP="00C948D5">
            <w:pPr>
              <w:pStyle w:val="Nivel2"/>
            </w:pPr>
            <w:r w:rsidRPr="00D97E5A">
              <w:t xml:space="preserve">o </w:t>
            </w:r>
            <w:r>
              <w:t>data-hora VTR é liberada do PS.</w:t>
            </w:r>
          </w:p>
        </w:tc>
      </w:tr>
      <w:tr w:rsidR="00D97E5A" w:rsidRPr="00D97E5A" w14:paraId="448A9500" w14:textId="77777777" w:rsidTr="00D97E5A">
        <w:trPr>
          <w:trHeight w:val="1"/>
          <w:jc w:val="center"/>
        </w:trPr>
        <w:tc>
          <w:tcPr>
            <w:tcW w:w="8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E8F1A2" w14:textId="77777777" w:rsidR="00D97E5A" w:rsidRPr="00D97E5A" w:rsidRDefault="00D97E5A" w:rsidP="00C948D5">
            <w:pPr>
              <w:pStyle w:val="Nivel2"/>
            </w:pPr>
            <w:r w:rsidRPr="00D97E5A">
              <w:lastRenderedPageBreak/>
              <w:t>Permitir lançar o motivo de não saída</w:t>
            </w:r>
            <w:r w:rsidR="0057127E">
              <w:t xml:space="preserve"> da VTR;</w:t>
            </w:r>
          </w:p>
        </w:tc>
      </w:tr>
      <w:tr w:rsidR="00D97E5A" w:rsidRPr="00D97E5A" w14:paraId="439B784D" w14:textId="77777777" w:rsidTr="00D97E5A">
        <w:trPr>
          <w:trHeight w:val="1"/>
          <w:jc w:val="center"/>
        </w:trPr>
        <w:tc>
          <w:tcPr>
            <w:tcW w:w="8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830B8D" w14:textId="77777777" w:rsidR="00D97E5A" w:rsidRPr="00D97E5A" w:rsidRDefault="00D97E5A" w:rsidP="00C948D5">
            <w:pPr>
              <w:pStyle w:val="Nivel2"/>
            </w:pPr>
            <w:r w:rsidRPr="00D97E5A">
              <w:t>Permitir lançar a descrição da VTR;</w:t>
            </w:r>
          </w:p>
          <w:p w14:paraId="255EDEF1" w14:textId="77777777" w:rsidR="00D97E5A" w:rsidRPr="00D97E5A" w:rsidRDefault="00D97E5A" w:rsidP="00C948D5">
            <w:pPr>
              <w:pStyle w:val="Nivel2"/>
            </w:pPr>
            <w:r w:rsidRPr="00D97E5A">
              <w:t xml:space="preserve">Permitir lançar o motivo </w:t>
            </w:r>
            <w:r w:rsidR="0057127E">
              <w:t>do não atendimento ao paciente;</w:t>
            </w:r>
          </w:p>
        </w:tc>
      </w:tr>
      <w:tr w:rsidR="00D97E5A" w:rsidRPr="00D97E5A" w14:paraId="54DE571E" w14:textId="77777777" w:rsidTr="00D97E5A">
        <w:trPr>
          <w:trHeight w:val="1"/>
          <w:jc w:val="center"/>
        </w:trPr>
        <w:tc>
          <w:tcPr>
            <w:tcW w:w="87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62F704" w14:textId="77777777" w:rsidR="00D97E5A" w:rsidRPr="00D97E5A" w:rsidRDefault="00D97E5A" w:rsidP="00C948D5">
            <w:pPr>
              <w:pStyle w:val="Nivel2"/>
            </w:pPr>
            <w:r w:rsidRPr="00D97E5A">
              <w:t>Permitir lançar os dados do atendimento, com no mínimo as seguintes informações:</w:t>
            </w:r>
          </w:p>
          <w:p w14:paraId="75AB3482" w14:textId="77777777" w:rsidR="00D97E5A" w:rsidRPr="00D97E5A" w:rsidRDefault="00096099" w:rsidP="0057127E">
            <w:pPr>
              <w:pStyle w:val="Nivel2"/>
            </w:pPr>
            <w:r w:rsidRPr="00D97E5A">
              <w:t xml:space="preserve">o </w:t>
            </w:r>
            <w:r w:rsidR="00D97E5A" w:rsidRPr="00D97E5A">
              <w:t>PA;</w:t>
            </w:r>
          </w:p>
          <w:p w14:paraId="440A5A2F" w14:textId="77777777" w:rsidR="00D97E5A" w:rsidRPr="00D97E5A" w:rsidRDefault="00096099" w:rsidP="0057127E">
            <w:pPr>
              <w:pStyle w:val="Nivel2"/>
            </w:pPr>
            <w:r w:rsidRPr="00D97E5A">
              <w:t xml:space="preserve">o </w:t>
            </w:r>
            <w:r w:rsidR="00D97E5A" w:rsidRPr="00D97E5A">
              <w:t>Pulso;</w:t>
            </w:r>
          </w:p>
          <w:p w14:paraId="5C3299C2" w14:textId="77777777" w:rsidR="00D97E5A" w:rsidRPr="00D97E5A" w:rsidRDefault="00096099" w:rsidP="0057127E">
            <w:pPr>
              <w:pStyle w:val="Nivel2"/>
            </w:pPr>
            <w:r w:rsidRPr="00D97E5A">
              <w:t xml:space="preserve">o </w:t>
            </w:r>
            <w:r w:rsidR="00D97E5A" w:rsidRPr="00D97E5A">
              <w:t>Saturação do oxigênio;</w:t>
            </w:r>
          </w:p>
          <w:p w14:paraId="1C419BC5" w14:textId="77777777" w:rsidR="00D97E5A" w:rsidRPr="00D97E5A" w:rsidRDefault="00096099" w:rsidP="0057127E">
            <w:pPr>
              <w:pStyle w:val="Nivel2"/>
            </w:pPr>
            <w:r w:rsidRPr="00D97E5A">
              <w:t xml:space="preserve">o </w:t>
            </w:r>
            <w:r w:rsidR="00D97E5A" w:rsidRPr="00D97E5A">
              <w:t>Respiração;</w:t>
            </w:r>
          </w:p>
          <w:p w14:paraId="1C018473" w14:textId="77777777" w:rsidR="00D97E5A" w:rsidRPr="00D97E5A" w:rsidRDefault="00096099" w:rsidP="0057127E">
            <w:pPr>
              <w:pStyle w:val="Nivel2"/>
            </w:pPr>
            <w:r w:rsidRPr="00D97E5A">
              <w:t xml:space="preserve">o </w:t>
            </w:r>
            <w:r w:rsidR="00D97E5A" w:rsidRPr="00D97E5A">
              <w:t>Temperatura;</w:t>
            </w:r>
          </w:p>
          <w:p w14:paraId="0142E5E1" w14:textId="77777777" w:rsidR="00D97E5A" w:rsidRPr="00D97E5A" w:rsidRDefault="00096099" w:rsidP="0057127E">
            <w:pPr>
              <w:pStyle w:val="Nivel2"/>
            </w:pPr>
            <w:r w:rsidRPr="00D97E5A">
              <w:t xml:space="preserve">o </w:t>
            </w:r>
            <w:r w:rsidR="00D97E5A" w:rsidRPr="00D97E5A">
              <w:t>Destro;</w:t>
            </w:r>
          </w:p>
          <w:p w14:paraId="7E79A1C1" w14:textId="77777777" w:rsidR="00D97E5A" w:rsidRPr="00D97E5A" w:rsidRDefault="00096099" w:rsidP="0057127E">
            <w:pPr>
              <w:pStyle w:val="Nivel2"/>
            </w:pPr>
            <w:r w:rsidRPr="00D97E5A">
              <w:t xml:space="preserve">o </w:t>
            </w:r>
            <w:r w:rsidR="00D97E5A" w:rsidRPr="00D97E5A">
              <w:t>Alergias;</w:t>
            </w:r>
          </w:p>
          <w:p w14:paraId="1B3F7216" w14:textId="77777777" w:rsidR="00D97E5A" w:rsidRPr="00D97E5A" w:rsidRDefault="00096099" w:rsidP="0057127E">
            <w:pPr>
              <w:pStyle w:val="Nivel2"/>
            </w:pPr>
            <w:r w:rsidRPr="00D97E5A">
              <w:t xml:space="preserve">o </w:t>
            </w:r>
            <w:r w:rsidR="00D97E5A" w:rsidRPr="00D97E5A">
              <w:t>Doenças pulmonares;</w:t>
            </w:r>
          </w:p>
          <w:p w14:paraId="6C087681" w14:textId="77777777" w:rsidR="00D97E5A" w:rsidRPr="00D97E5A" w:rsidRDefault="00096099" w:rsidP="0057127E">
            <w:pPr>
              <w:pStyle w:val="Nivel2"/>
            </w:pPr>
            <w:r w:rsidRPr="00D97E5A">
              <w:t xml:space="preserve">o </w:t>
            </w:r>
            <w:r w:rsidR="00D97E5A" w:rsidRPr="00D97E5A">
              <w:t>Tipo de acidente;</w:t>
            </w:r>
          </w:p>
          <w:p w14:paraId="1BB71BC4" w14:textId="77777777" w:rsidR="00D97E5A" w:rsidRPr="00D97E5A" w:rsidRDefault="00096099" w:rsidP="0057127E">
            <w:pPr>
              <w:pStyle w:val="Nivel2"/>
            </w:pPr>
            <w:r w:rsidRPr="00D97E5A">
              <w:t>o</w:t>
            </w:r>
            <w:r>
              <w:t xml:space="preserve"> </w:t>
            </w:r>
            <w:r w:rsidR="0057127E">
              <w:t>T</w:t>
            </w:r>
            <w:r w:rsidR="00D97E5A" w:rsidRPr="00D97E5A">
              <w:t>ipo de agravo.</w:t>
            </w:r>
          </w:p>
          <w:p w14:paraId="5AB0ED11" w14:textId="77777777" w:rsidR="00D97E5A" w:rsidRPr="00D97E5A" w:rsidRDefault="00096099" w:rsidP="0057127E">
            <w:pPr>
              <w:pStyle w:val="Nivel2"/>
            </w:pPr>
            <w:r w:rsidRPr="00D97E5A">
              <w:t xml:space="preserve">o </w:t>
            </w:r>
            <w:r w:rsidR="00D97E5A" w:rsidRPr="00D97E5A">
              <w:t>Uso de medicamento</w:t>
            </w:r>
          </w:p>
          <w:p w14:paraId="50838E39" w14:textId="77777777" w:rsidR="00D97E5A" w:rsidRPr="00D97E5A" w:rsidRDefault="00096099" w:rsidP="0057127E">
            <w:pPr>
              <w:pStyle w:val="Nivel2"/>
            </w:pPr>
            <w:r w:rsidRPr="00D97E5A">
              <w:t xml:space="preserve">o </w:t>
            </w:r>
            <w:r w:rsidR="00D97E5A" w:rsidRPr="00D97E5A">
              <w:t>Alimentou-se/hora</w:t>
            </w:r>
          </w:p>
          <w:p w14:paraId="61F413DF" w14:textId="77777777" w:rsidR="00D97E5A" w:rsidRPr="00D97E5A" w:rsidRDefault="00096099" w:rsidP="0057127E">
            <w:pPr>
              <w:pStyle w:val="Nivel2"/>
            </w:pPr>
            <w:r w:rsidRPr="00D97E5A">
              <w:t xml:space="preserve">o </w:t>
            </w:r>
            <w:r w:rsidR="00D97E5A" w:rsidRPr="00D97E5A">
              <w:t>Cardiopata</w:t>
            </w:r>
          </w:p>
          <w:p w14:paraId="6BAB32D1" w14:textId="77777777" w:rsidR="00D97E5A" w:rsidRPr="00D97E5A" w:rsidRDefault="00096099" w:rsidP="0057127E">
            <w:pPr>
              <w:pStyle w:val="Nivel2"/>
            </w:pPr>
            <w:r w:rsidRPr="00D97E5A">
              <w:t xml:space="preserve">o </w:t>
            </w:r>
            <w:r w:rsidR="00D97E5A" w:rsidRPr="00D97E5A">
              <w:t>Doença pulmonar</w:t>
            </w:r>
          </w:p>
          <w:p w14:paraId="21C96FD8" w14:textId="77777777" w:rsidR="00D97E5A" w:rsidRPr="00D97E5A" w:rsidRDefault="00096099" w:rsidP="0057127E">
            <w:pPr>
              <w:pStyle w:val="Nivel2"/>
            </w:pPr>
            <w:r w:rsidRPr="00D97E5A">
              <w:t xml:space="preserve">o </w:t>
            </w:r>
            <w:r w:rsidR="00D97E5A" w:rsidRPr="00D97E5A">
              <w:t>Gestante</w:t>
            </w:r>
          </w:p>
          <w:p w14:paraId="47D464F2" w14:textId="77777777" w:rsidR="00D97E5A" w:rsidRPr="00D97E5A" w:rsidRDefault="00096099" w:rsidP="0057127E">
            <w:pPr>
              <w:pStyle w:val="Nivel2"/>
            </w:pPr>
            <w:r w:rsidRPr="00D97E5A">
              <w:t xml:space="preserve">o </w:t>
            </w:r>
            <w:r w:rsidR="00D97E5A" w:rsidRPr="00D97E5A">
              <w:t>Tabagista</w:t>
            </w:r>
          </w:p>
          <w:p w14:paraId="3A316996" w14:textId="77777777" w:rsidR="00D97E5A" w:rsidRPr="00D97E5A" w:rsidRDefault="00096099" w:rsidP="0057127E">
            <w:pPr>
              <w:pStyle w:val="Nivel2"/>
            </w:pPr>
            <w:r w:rsidRPr="00D97E5A">
              <w:t xml:space="preserve">o </w:t>
            </w:r>
            <w:r w:rsidR="00D97E5A" w:rsidRPr="00D97E5A">
              <w:t>Histórico psiquiátrico</w:t>
            </w:r>
          </w:p>
          <w:p w14:paraId="14AC78E2" w14:textId="77777777" w:rsidR="00D97E5A" w:rsidRPr="00D97E5A" w:rsidRDefault="00096099" w:rsidP="0057127E">
            <w:pPr>
              <w:pStyle w:val="Nivel2"/>
            </w:pPr>
            <w:r w:rsidRPr="00D97E5A">
              <w:t xml:space="preserve">o </w:t>
            </w:r>
            <w:r w:rsidR="00D97E5A" w:rsidRPr="00D97E5A">
              <w:t>AVC Prévio</w:t>
            </w:r>
          </w:p>
          <w:p w14:paraId="37A64454" w14:textId="77777777" w:rsidR="00D97E5A" w:rsidRPr="00D97E5A" w:rsidRDefault="00096099" w:rsidP="0057127E">
            <w:pPr>
              <w:pStyle w:val="Nivel2"/>
            </w:pPr>
            <w:r w:rsidRPr="00D97E5A">
              <w:t xml:space="preserve">o </w:t>
            </w:r>
            <w:r w:rsidR="00D97E5A" w:rsidRPr="00D97E5A">
              <w:t>Diabético</w:t>
            </w:r>
          </w:p>
          <w:p w14:paraId="00981646" w14:textId="77777777" w:rsidR="00D97E5A" w:rsidRPr="00D97E5A" w:rsidRDefault="00096099" w:rsidP="0057127E">
            <w:pPr>
              <w:pStyle w:val="Nivel2"/>
            </w:pPr>
            <w:r w:rsidRPr="00D97E5A">
              <w:t xml:space="preserve">o </w:t>
            </w:r>
            <w:r w:rsidR="00D97E5A" w:rsidRPr="00D97E5A">
              <w:t>Hipertensão</w:t>
            </w:r>
          </w:p>
          <w:p w14:paraId="659B210B" w14:textId="77777777" w:rsidR="00D97E5A" w:rsidRPr="00D97E5A" w:rsidRDefault="00096099" w:rsidP="0057127E">
            <w:pPr>
              <w:pStyle w:val="Nivel2"/>
            </w:pPr>
            <w:r w:rsidRPr="00D97E5A">
              <w:t xml:space="preserve">o </w:t>
            </w:r>
            <w:r w:rsidR="00D97E5A" w:rsidRPr="00D97E5A">
              <w:t>Alimentos/agravos</w:t>
            </w:r>
          </w:p>
          <w:p w14:paraId="0B4F83E2" w14:textId="77777777" w:rsidR="00D97E5A" w:rsidRPr="00D97E5A" w:rsidRDefault="00096099" w:rsidP="0057127E">
            <w:pPr>
              <w:pStyle w:val="Nivel2"/>
            </w:pPr>
            <w:r w:rsidRPr="00D97E5A">
              <w:t xml:space="preserve">o </w:t>
            </w:r>
            <w:r w:rsidR="00D97E5A" w:rsidRPr="00D97E5A">
              <w:t>Tipo de Acidente;</w:t>
            </w:r>
          </w:p>
          <w:p w14:paraId="04832EBA" w14:textId="77777777" w:rsidR="00D97E5A" w:rsidRPr="00D97E5A" w:rsidRDefault="00096099" w:rsidP="0057127E">
            <w:pPr>
              <w:pStyle w:val="Nivel2"/>
            </w:pPr>
            <w:r w:rsidRPr="00D97E5A">
              <w:t xml:space="preserve">o </w:t>
            </w:r>
            <w:r w:rsidR="00D97E5A" w:rsidRPr="00D97E5A">
              <w:t>Envolvidos;</w:t>
            </w:r>
          </w:p>
          <w:p w14:paraId="37A43CD5" w14:textId="77777777" w:rsidR="00D97E5A" w:rsidRPr="00D97E5A" w:rsidRDefault="00096099" w:rsidP="0057127E">
            <w:pPr>
              <w:pStyle w:val="Nivel2"/>
            </w:pPr>
            <w:r w:rsidRPr="00D97E5A">
              <w:t xml:space="preserve">o </w:t>
            </w:r>
            <w:r w:rsidR="00D97E5A" w:rsidRPr="00D97E5A">
              <w:t>Reposição volêmica/Medicação</w:t>
            </w:r>
          </w:p>
          <w:p w14:paraId="32BE981D" w14:textId="77777777" w:rsidR="00D97E5A" w:rsidRPr="00D97E5A" w:rsidRDefault="00096099" w:rsidP="00C948D5">
            <w:pPr>
              <w:pStyle w:val="Nivel2"/>
            </w:pPr>
            <w:r w:rsidRPr="00D97E5A">
              <w:t>o</w:t>
            </w:r>
            <w:r>
              <w:t xml:space="preserve"> </w:t>
            </w:r>
            <w:r w:rsidR="0057127E">
              <w:t>Encaminhado há;</w:t>
            </w:r>
          </w:p>
        </w:tc>
      </w:tr>
      <w:tr w:rsidR="00D97E5A" w:rsidRPr="00D97E5A" w14:paraId="2CA1303F" w14:textId="77777777" w:rsidTr="00D97E5A">
        <w:trPr>
          <w:trHeight w:val="1"/>
          <w:jc w:val="center"/>
        </w:trPr>
        <w:tc>
          <w:tcPr>
            <w:tcW w:w="87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C0F7C8" w14:textId="77777777" w:rsidR="00D97E5A" w:rsidRPr="00D97E5A" w:rsidRDefault="00D97E5A" w:rsidP="00C948D5">
            <w:pPr>
              <w:pStyle w:val="Nivel2"/>
            </w:pPr>
            <w:r w:rsidRPr="00D97E5A">
              <w:t>Permitir lançar o tipo de avaliação das vias aéreas com no mínimo as seguintes informações:</w:t>
            </w:r>
          </w:p>
          <w:p w14:paraId="35EEA459" w14:textId="77777777" w:rsidR="00D97E5A" w:rsidRPr="00D97E5A" w:rsidRDefault="00B9477E" w:rsidP="0057127E">
            <w:pPr>
              <w:pStyle w:val="Nivel2"/>
            </w:pPr>
            <w:r w:rsidRPr="00D97E5A">
              <w:t xml:space="preserve">o </w:t>
            </w:r>
            <w:r w:rsidR="00D97E5A" w:rsidRPr="00D97E5A">
              <w:t>Livre;</w:t>
            </w:r>
          </w:p>
          <w:p w14:paraId="1F23CB5E" w14:textId="77777777" w:rsidR="00D97E5A" w:rsidRPr="00D97E5A" w:rsidRDefault="00B9477E" w:rsidP="0057127E">
            <w:pPr>
              <w:pStyle w:val="Nivel2"/>
            </w:pPr>
            <w:r w:rsidRPr="00D97E5A">
              <w:t xml:space="preserve">o </w:t>
            </w:r>
            <w:r w:rsidR="00D97E5A" w:rsidRPr="00D97E5A">
              <w:t>Corpo estranho;</w:t>
            </w:r>
          </w:p>
          <w:p w14:paraId="3B3D913E" w14:textId="77777777" w:rsidR="00D97E5A" w:rsidRPr="00D97E5A" w:rsidRDefault="00B9477E" w:rsidP="0057127E">
            <w:pPr>
              <w:pStyle w:val="Nivel2"/>
            </w:pPr>
            <w:r w:rsidRPr="00D97E5A">
              <w:t xml:space="preserve">o </w:t>
            </w:r>
            <w:r w:rsidR="00D97E5A" w:rsidRPr="00D97E5A">
              <w:t>Eupneico;</w:t>
            </w:r>
          </w:p>
          <w:p w14:paraId="43F9C4ED" w14:textId="77777777" w:rsidR="00D97E5A" w:rsidRPr="00D97E5A" w:rsidRDefault="00B9477E" w:rsidP="0057127E">
            <w:pPr>
              <w:pStyle w:val="Nivel2"/>
            </w:pPr>
            <w:r w:rsidRPr="00D97E5A">
              <w:t xml:space="preserve">o </w:t>
            </w:r>
            <w:r w:rsidR="00D97E5A" w:rsidRPr="00D97E5A">
              <w:t>Hemoptise;</w:t>
            </w:r>
          </w:p>
          <w:p w14:paraId="600483EC" w14:textId="77777777" w:rsidR="00D97E5A" w:rsidRPr="00D97E5A" w:rsidRDefault="00B9477E" w:rsidP="0057127E">
            <w:pPr>
              <w:pStyle w:val="Nivel2"/>
            </w:pPr>
            <w:r w:rsidRPr="00D97E5A">
              <w:t xml:space="preserve">o </w:t>
            </w:r>
            <w:r w:rsidR="00D97E5A" w:rsidRPr="00D97E5A">
              <w:t>Obstrução total;</w:t>
            </w:r>
          </w:p>
          <w:p w14:paraId="2845EE0C" w14:textId="77777777" w:rsidR="00D97E5A" w:rsidRPr="00D97E5A" w:rsidRDefault="00B9477E" w:rsidP="0057127E">
            <w:pPr>
              <w:pStyle w:val="Nivel2"/>
            </w:pPr>
            <w:r w:rsidRPr="00D97E5A">
              <w:t xml:space="preserve">o </w:t>
            </w:r>
            <w:r w:rsidR="00D97E5A" w:rsidRPr="00D97E5A">
              <w:t>Edema de glote;</w:t>
            </w:r>
          </w:p>
          <w:p w14:paraId="1DC9F8C2" w14:textId="77777777" w:rsidR="00D97E5A" w:rsidRPr="00D97E5A" w:rsidRDefault="00B9477E" w:rsidP="0057127E">
            <w:pPr>
              <w:pStyle w:val="Nivel2"/>
            </w:pPr>
            <w:r w:rsidRPr="00D97E5A">
              <w:t xml:space="preserve">o </w:t>
            </w:r>
            <w:r w:rsidR="00D97E5A" w:rsidRPr="00D97E5A">
              <w:t>Taquipneico;</w:t>
            </w:r>
          </w:p>
          <w:p w14:paraId="6858FF5E" w14:textId="77777777" w:rsidR="00D97E5A" w:rsidRPr="00D97E5A" w:rsidRDefault="00B9477E" w:rsidP="0057127E">
            <w:pPr>
              <w:pStyle w:val="Nivel2"/>
            </w:pPr>
            <w:r w:rsidRPr="00D97E5A">
              <w:t xml:space="preserve">o </w:t>
            </w:r>
            <w:r w:rsidR="00D97E5A" w:rsidRPr="00D97E5A">
              <w:t>Dependente de O²;</w:t>
            </w:r>
          </w:p>
          <w:p w14:paraId="3949B1A2" w14:textId="77777777" w:rsidR="00D97E5A" w:rsidRPr="00D97E5A" w:rsidRDefault="00B9477E" w:rsidP="0057127E">
            <w:pPr>
              <w:pStyle w:val="Nivel2"/>
            </w:pPr>
            <w:r w:rsidRPr="00D97E5A">
              <w:t xml:space="preserve">o </w:t>
            </w:r>
            <w:r w:rsidR="00D97E5A" w:rsidRPr="00D97E5A">
              <w:t>Obstrução parcial;</w:t>
            </w:r>
          </w:p>
          <w:p w14:paraId="5B3070B0" w14:textId="77777777" w:rsidR="00D97E5A" w:rsidRPr="00D97E5A" w:rsidRDefault="00B9477E" w:rsidP="0057127E">
            <w:pPr>
              <w:pStyle w:val="Nivel2"/>
            </w:pPr>
            <w:r w:rsidRPr="00D97E5A">
              <w:t xml:space="preserve">o </w:t>
            </w:r>
            <w:r w:rsidR="00D97E5A" w:rsidRPr="00D97E5A">
              <w:t>Broncoaspiração;</w:t>
            </w:r>
          </w:p>
          <w:p w14:paraId="6C5FEBCC" w14:textId="77777777" w:rsidR="00D97E5A" w:rsidRPr="00D97E5A" w:rsidRDefault="00B9477E" w:rsidP="0057127E">
            <w:pPr>
              <w:pStyle w:val="Nivel2"/>
            </w:pPr>
            <w:r w:rsidRPr="00D97E5A">
              <w:lastRenderedPageBreak/>
              <w:t xml:space="preserve">o </w:t>
            </w:r>
            <w:r w:rsidR="00D97E5A" w:rsidRPr="00D97E5A">
              <w:t>Bradpneico;</w:t>
            </w:r>
          </w:p>
          <w:p w14:paraId="36E5E579" w14:textId="77777777" w:rsidR="00D97E5A" w:rsidRPr="00D97E5A" w:rsidRDefault="00B9477E" w:rsidP="0057127E">
            <w:pPr>
              <w:pStyle w:val="Nivel2"/>
            </w:pPr>
            <w:r w:rsidRPr="00D97E5A">
              <w:t xml:space="preserve">o </w:t>
            </w:r>
            <w:r w:rsidR="00D97E5A" w:rsidRPr="00D97E5A">
              <w:t>Epistaxe.</w:t>
            </w:r>
          </w:p>
        </w:tc>
      </w:tr>
      <w:tr w:rsidR="00D97E5A" w:rsidRPr="00D97E5A" w14:paraId="174E5C05" w14:textId="77777777" w:rsidTr="00D97E5A">
        <w:trPr>
          <w:trHeight w:val="1"/>
          <w:jc w:val="center"/>
        </w:trPr>
        <w:tc>
          <w:tcPr>
            <w:tcW w:w="87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C499D5" w14:textId="77777777" w:rsidR="00D97E5A" w:rsidRPr="00D97E5A" w:rsidRDefault="00D97E5A" w:rsidP="00C948D5">
            <w:pPr>
              <w:pStyle w:val="Nivel2"/>
            </w:pPr>
            <w:r w:rsidRPr="00D97E5A">
              <w:lastRenderedPageBreak/>
              <w:t>Permitir lançar o tipo de avaliação circulatória;</w:t>
            </w:r>
          </w:p>
        </w:tc>
      </w:tr>
      <w:tr w:rsidR="00D97E5A" w:rsidRPr="00D97E5A" w14:paraId="3956A838" w14:textId="77777777" w:rsidTr="00D97E5A">
        <w:trPr>
          <w:trHeight w:val="1"/>
          <w:jc w:val="center"/>
        </w:trPr>
        <w:tc>
          <w:tcPr>
            <w:tcW w:w="87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2CE4EA" w14:textId="77777777" w:rsidR="00D97E5A" w:rsidRPr="00D97E5A" w:rsidRDefault="00D97E5A" w:rsidP="00C948D5">
            <w:pPr>
              <w:pStyle w:val="Nivel2"/>
            </w:pPr>
            <w:r w:rsidRPr="00D97E5A">
              <w:t>Permitir lançar o tipo de parto;</w:t>
            </w:r>
          </w:p>
        </w:tc>
      </w:tr>
      <w:tr w:rsidR="00D97E5A" w:rsidRPr="00D97E5A" w14:paraId="6FACAF45" w14:textId="77777777" w:rsidTr="00D97E5A">
        <w:trPr>
          <w:trHeight w:val="1"/>
          <w:jc w:val="center"/>
        </w:trPr>
        <w:tc>
          <w:tcPr>
            <w:tcW w:w="87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80438F" w14:textId="77777777" w:rsidR="00D97E5A" w:rsidRPr="00D97E5A" w:rsidRDefault="00D97E5A" w:rsidP="00C948D5">
            <w:pPr>
              <w:pStyle w:val="Nivel2"/>
            </w:pPr>
            <w:r w:rsidRPr="00D97E5A">
              <w:t>Permitir Lançar avaliação/cuidado do RN pós parto;</w:t>
            </w:r>
          </w:p>
        </w:tc>
      </w:tr>
      <w:tr w:rsidR="00D97E5A" w:rsidRPr="00D97E5A" w14:paraId="24D15B93" w14:textId="77777777" w:rsidTr="00D97E5A">
        <w:trPr>
          <w:trHeight w:val="1"/>
          <w:jc w:val="center"/>
        </w:trPr>
        <w:tc>
          <w:tcPr>
            <w:tcW w:w="87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CE09A" w14:textId="77777777" w:rsidR="00D97E5A" w:rsidRPr="00D97E5A" w:rsidRDefault="00D97E5A" w:rsidP="00C948D5">
            <w:pPr>
              <w:pStyle w:val="Nivel2"/>
            </w:pPr>
            <w:r w:rsidRPr="00D97E5A">
              <w:t>Permitir lançar procedimentos realizados;</w:t>
            </w:r>
          </w:p>
        </w:tc>
      </w:tr>
      <w:tr w:rsidR="00D97E5A" w:rsidRPr="00D97E5A" w14:paraId="7D2B2092" w14:textId="77777777" w:rsidTr="00D97E5A">
        <w:trPr>
          <w:trHeight w:val="1"/>
          <w:jc w:val="center"/>
        </w:trPr>
        <w:tc>
          <w:tcPr>
            <w:tcW w:w="87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2D1E6" w14:textId="77777777" w:rsidR="00D97E5A" w:rsidRPr="00D97E5A" w:rsidRDefault="00D97E5A" w:rsidP="00C948D5">
            <w:pPr>
              <w:pStyle w:val="Nivel2"/>
            </w:pPr>
            <w:r w:rsidRPr="00D97E5A">
              <w:t>Permitir lançar avaliação gineco/Obstétrica;</w:t>
            </w:r>
          </w:p>
        </w:tc>
      </w:tr>
      <w:tr w:rsidR="00D97E5A" w:rsidRPr="00D97E5A" w14:paraId="6D2749A2" w14:textId="77777777" w:rsidTr="00D97E5A">
        <w:trPr>
          <w:trHeight w:val="1"/>
          <w:jc w:val="center"/>
        </w:trPr>
        <w:tc>
          <w:tcPr>
            <w:tcW w:w="87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8D6DD5" w14:textId="77777777" w:rsidR="00D97E5A" w:rsidRPr="00D97E5A" w:rsidRDefault="00D97E5A" w:rsidP="00C948D5">
            <w:pPr>
              <w:pStyle w:val="Nivel2"/>
            </w:pPr>
            <w:r w:rsidRPr="00D97E5A">
              <w:t>Permitir lançar avaliação neurológica com no mínimo as seguintes informações:</w:t>
            </w:r>
          </w:p>
          <w:p w14:paraId="1EBB7AB1" w14:textId="77777777" w:rsidR="00D97E5A" w:rsidRPr="00D97E5A" w:rsidRDefault="00B9477E" w:rsidP="00EC3697">
            <w:pPr>
              <w:pStyle w:val="Nivel2"/>
            </w:pPr>
            <w:r w:rsidRPr="00D97E5A">
              <w:t xml:space="preserve">o </w:t>
            </w:r>
            <w:r w:rsidR="00D97E5A" w:rsidRPr="00D97E5A">
              <w:t>Glasgow</w:t>
            </w:r>
          </w:p>
          <w:p w14:paraId="195EAAF3" w14:textId="77777777" w:rsidR="00D97E5A" w:rsidRPr="00D97E5A" w:rsidRDefault="00B9477E" w:rsidP="00EC3697">
            <w:pPr>
              <w:pStyle w:val="Nivel2"/>
            </w:pPr>
            <w:r w:rsidRPr="00D97E5A">
              <w:t xml:space="preserve">o </w:t>
            </w:r>
            <w:r w:rsidR="00D97E5A" w:rsidRPr="00D97E5A">
              <w:t>Cincinnati</w:t>
            </w:r>
          </w:p>
          <w:p w14:paraId="5FD0ED2A" w14:textId="77777777" w:rsidR="00D97E5A" w:rsidRPr="00D97E5A" w:rsidRDefault="00B9477E" w:rsidP="00C948D5">
            <w:pPr>
              <w:pStyle w:val="Nivel2"/>
            </w:pPr>
            <w:r w:rsidRPr="00D97E5A">
              <w:t xml:space="preserve">o </w:t>
            </w:r>
            <w:r w:rsidR="00D97E5A" w:rsidRPr="00D97E5A">
              <w:t>Plegia.</w:t>
            </w:r>
          </w:p>
        </w:tc>
      </w:tr>
    </w:tbl>
    <w:p w14:paraId="1740C2D7" w14:textId="77777777" w:rsidR="00D97E5A" w:rsidRPr="00D97E5A" w:rsidRDefault="00D97E5A" w:rsidP="00C948D5">
      <w:pPr>
        <w:pStyle w:val="Nivel2"/>
      </w:pPr>
    </w:p>
    <w:p w14:paraId="2A7F76AB" w14:textId="77777777" w:rsidR="00D97E5A" w:rsidRPr="007E7150" w:rsidRDefault="00D97E5A" w:rsidP="008B4245">
      <w:pPr>
        <w:pStyle w:val="Nivel2"/>
        <w:numPr>
          <w:ilvl w:val="0"/>
          <w:numId w:val="15"/>
        </w:numPr>
        <w:rPr>
          <w:b/>
        </w:rPr>
      </w:pPr>
      <w:r w:rsidRPr="007E7150">
        <w:rPr>
          <w:b/>
        </w:rPr>
        <w:t>UPA</w:t>
      </w:r>
    </w:p>
    <w:p w14:paraId="76F83950" w14:textId="77777777" w:rsidR="00D97E5A" w:rsidRPr="00D97E5A" w:rsidRDefault="00D97E5A" w:rsidP="00C948D5">
      <w:pPr>
        <w:pStyle w:val="Nivel2"/>
      </w:pPr>
    </w:p>
    <w:tbl>
      <w:tblPr>
        <w:tblW w:w="0" w:type="auto"/>
        <w:jc w:val="center"/>
        <w:tblCellMar>
          <w:left w:w="10" w:type="dxa"/>
          <w:right w:w="10" w:type="dxa"/>
        </w:tblCellMar>
        <w:tblLook w:val="0000" w:firstRow="0" w:lastRow="0" w:firstColumn="0" w:lastColumn="0" w:noHBand="0" w:noVBand="0"/>
      </w:tblPr>
      <w:tblGrid>
        <w:gridCol w:w="8494"/>
      </w:tblGrid>
      <w:tr w:rsidR="00D97E5A" w:rsidRPr="00D97E5A" w14:paraId="57CD0DD1" w14:textId="77777777" w:rsidTr="00DF1A84">
        <w:trPr>
          <w:trHeight w:val="1"/>
          <w:jc w:val="center"/>
        </w:trPr>
        <w:tc>
          <w:tcPr>
            <w:tcW w:w="92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B9EEF" w14:textId="77777777" w:rsidR="00D97E5A" w:rsidRPr="00D97E5A" w:rsidRDefault="00D97E5A" w:rsidP="00C948D5">
            <w:pPr>
              <w:pStyle w:val="Nivel2"/>
            </w:pPr>
            <w:r w:rsidRPr="00D97E5A">
              <w:t>Descrição</w:t>
            </w:r>
          </w:p>
        </w:tc>
      </w:tr>
      <w:tr w:rsidR="00D97E5A" w:rsidRPr="00D97E5A" w14:paraId="459E521C" w14:textId="77777777" w:rsidTr="00DF1A84">
        <w:trPr>
          <w:trHeight w:val="1"/>
          <w:jc w:val="center"/>
        </w:trPr>
        <w:tc>
          <w:tcPr>
            <w:tcW w:w="92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97E057" w14:textId="77777777" w:rsidR="00D97E5A" w:rsidRPr="00D97E5A" w:rsidRDefault="00424991" w:rsidP="007E7150">
            <w:pPr>
              <w:pStyle w:val="Nivel2"/>
            </w:pPr>
            <w:r w:rsidRPr="00D97E5A">
              <w:t xml:space="preserve">o </w:t>
            </w:r>
            <w:r w:rsidR="00D97E5A" w:rsidRPr="00D97E5A">
              <w:t>Permitir cadastrar os setores e salas dentro de cada unidade hospitalar.</w:t>
            </w:r>
          </w:p>
          <w:p w14:paraId="0D866C82" w14:textId="77777777" w:rsidR="00D97E5A" w:rsidRPr="00D97E5A" w:rsidRDefault="00424991" w:rsidP="007E7150">
            <w:pPr>
              <w:pStyle w:val="Nivel2"/>
            </w:pPr>
            <w:r w:rsidRPr="00D97E5A">
              <w:t xml:space="preserve">o </w:t>
            </w:r>
            <w:r>
              <w:t>P</w:t>
            </w:r>
            <w:r w:rsidR="00D97E5A" w:rsidRPr="00D97E5A">
              <w:t>ermitir realizar a importação das informações obrigatórias do CNES através do webservice do ministério da saúde.</w:t>
            </w:r>
          </w:p>
          <w:p w14:paraId="78FD7749" w14:textId="77777777" w:rsidR="00D97E5A" w:rsidRPr="00D97E5A" w:rsidRDefault="00424991" w:rsidP="007E7150">
            <w:pPr>
              <w:pStyle w:val="Nivel2"/>
            </w:pPr>
            <w:r w:rsidRPr="00D97E5A">
              <w:t xml:space="preserve">o </w:t>
            </w:r>
            <w:r w:rsidR="00D97E5A" w:rsidRPr="00D97E5A">
              <w:t>Permitir cadastrar profissionais com os mesmos campos obrigatórios do CNES no módulo hospital.</w:t>
            </w:r>
          </w:p>
          <w:p w14:paraId="2ED63756" w14:textId="77777777" w:rsidR="00D97E5A" w:rsidRPr="00D97E5A" w:rsidRDefault="00424991" w:rsidP="007E7150">
            <w:pPr>
              <w:pStyle w:val="Nivel2"/>
            </w:pPr>
            <w:r w:rsidRPr="00D97E5A">
              <w:t xml:space="preserve">o </w:t>
            </w:r>
            <w:r w:rsidR="00D97E5A" w:rsidRPr="00D97E5A">
              <w:t>Permitir realizar a alocação e distribuição dos profissionais no módulo hospital.</w:t>
            </w:r>
          </w:p>
          <w:p w14:paraId="6B15B5FB" w14:textId="77777777" w:rsidR="00D97E5A" w:rsidRPr="00D97E5A" w:rsidRDefault="00424991" w:rsidP="007E7150">
            <w:pPr>
              <w:pStyle w:val="Nivel2"/>
            </w:pPr>
            <w:r w:rsidRPr="00D97E5A">
              <w:t xml:space="preserve">o </w:t>
            </w:r>
            <w:r w:rsidR="00D97E5A" w:rsidRPr="00D97E5A">
              <w:t>Possibilitar utilizar a tabela de CBO para consulta e vinculação a profissionais.</w:t>
            </w:r>
          </w:p>
          <w:p w14:paraId="3AF352EC" w14:textId="77777777" w:rsidR="00D97E5A" w:rsidRPr="00D97E5A" w:rsidRDefault="00424991" w:rsidP="007E7150">
            <w:pPr>
              <w:pStyle w:val="Nivel2"/>
            </w:pPr>
            <w:r w:rsidRPr="00D97E5A">
              <w:t xml:space="preserve">o </w:t>
            </w:r>
            <w:r w:rsidR="00D97E5A" w:rsidRPr="00D97E5A">
              <w:t>Permitir identificar os CBO’s dos profissionais no módulo hospital.</w:t>
            </w:r>
          </w:p>
          <w:p w14:paraId="23C10193" w14:textId="77777777" w:rsidR="00D97E5A" w:rsidRPr="00D97E5A" w:rsidRDefault="00424991" w:rsidP="007E7150">
            <w:pPr>
              <w:pStyle w:val="Nivel2"/>
            </w:pPr>
            <w:r w:rsidRPr="00D97E5A">
              <w:t xml:space="preserve">o </w:t>
            </w:r>
            <w:r w:rsidR="00D97E5A" w:rsidRPr="00D97E5A">
              <w:t>Permitir realizar a importação da base de dados do SIA-SUS.</w:t>
            </w:r>
          </w:p>
          <w:p w14:paraId="3E663613" w14:textId="77777777" w:rsidR="00D97E5A" w:rsidRPr="00D97E5A" w:rsidRDefault="00424991" w:rsidP="007E7150">
            <w:pPr>
              <w:pStyle w:val="Nivel2"/>
            </w:pPr>
            <w:r w:rsidRPr="00D97E5A">
              <w:t xml:space="preserve">o </w:t>
            </w:r>
            <w:r w:rsidR="00D97E5A" w:rsidRPr="00D97E5A">
              <w:t>Permitir realizar a importação da base de dados do SIGTAP.</w:t>
            </w:r>
          </w:p>
          <w:p w14:paraId="7235504A" w14:textId="77777777" w:rsidR="00D97E5A" w:rsidRPr="00D97E5A" w:rsidRDefault="00424991" w:rsidP="007E7150">
            <w:pPr>
              <w:pStyle w:val="Nivel2"/>
            </w:pPr>
            <w:r w:rsidRPr="00D97E5A">
              <w:t xml:space="preserve">o </w:t>
            </w:r>
            <w:r w:rsidR="00D97E5A" w:rsidRPr="00D97E5A">
              <w:t>Permitir cadastrar usuário com geração do número do prontuário único realizando críticas às demais informações deste cadastro de acordo com o CADSUS e conforme portaria do Ministério da Saúde no modulo hospital.</w:t>
            </w:r>
          </w:p>
          <w:p w14:paraId="02561B7A" w14:textId="77777777" w:rsidR="00D97E5A" w:rsidRPr="00D97E5A" w:rsidRDefault="00424991" w:rsidP="007E7150">
            <w:pPr>
              <w:pStyle w:val="Nivel2"/>
            </w:pPr>
            <w:r w:rsidRPr="00D97E5A">
              <w:t xml:space="preserve">o </w:t>
            </w:r>
            <w:r w:rsidR="00D97E5A" w:rsidRPr="00D97E5A">
              <w:t>Permitir vincular o número de prontuário do usuário gerado pelo sistema ao número de prontuário físico na unidade hospitalar, podendo o operador pesquisar por qualquer um destes números.</w:t>
            </w:r>
          </w:p>
          <w:p w14:paraId="3C68BCB6" w14:textId="77777777" w:rsidR="00D97E5A" w:rsidRPr="00D97E5A" w:rsidRDefault="00424991" w:rsidP="007E7150">
            <w:pPr>
              <w:pStyle w:val="Nivel2"/>
            </w:pPr>
            <w:r w:rsidRPr="00D97E5A">
              <w:t xml:space="preserve">o </w:t>
            </w:r>
            <w:r w:rsidR="00D97E5A" w:rsidRPr="00D97E5A">
              <w:t>Permitir vincular o número do cadastro do usuário ao número do cartão nacional de saúde (CNS), permitindo a localização por ambos no mesmo campo.</w:t>
            </w:r>
          </w:p>
          <w:p w14:paraId="191C5E19" w14:textId="77777777" w:rsidR="00D97E5A" w:rsidRPr="00D97E5A" w:rsidRDefault="00424991" w:rsidP="007E7150">
            <w:pPr>
              <w:pStyle w:val="Nivel2"/>
            </w:pPr>
            <w:r w:rsidRPr="00D97E5A">
              <w:t xml:space="preserve">o </w:t>
            </w:r>
            <w:r w:rsidR="00D97E5A" w:rsidRPr="00D97E5A">
              <w:t>Recepcionar o usuário e informando o tipo de atendimento, sendo no mínimo os seguintes tipos: Urgência e Emergência, Triagem/Acolhimento, Procedimentos e Enfermaria.</w:t>
            </w:r>
          </w:p>
          <w:p w14:paraId="7052B69A" w14:textId="77777777" w:rsidR="00D97E5A" w:rsidRPr="00D97E5A" w:rsidRDefault="00424991" w:rsidP="007E7150">
            <w:pPr>
              <w:pStyle w:val="Nivel2"/>
            </w:pPr>
            <w:r w:rsidRPr="00D97E5A">
              <w:t xml:space="preserve">o </w:t>
            </w:r>
            <w:r w:rsidR="00D97E5A" w:rsidRPr="00D97E5A">
              <w:t>Permitir recepcionar o paciente encaminhando diretamente para fila de espera do médico.</w:t>
            </w:r>
          </w:p>
          <w:p w14:paraId="303423C3" w14:textId="77777777" w:rsidR="00D97E5A" w:rsidRPr="00D97E5A" w:rsidRDefault="00424991" w:rsidP="007E7150">
            <w:pPr>
              <w:pStyle w:val="Nivel2"/>
            </w:pPr>
            <w:r w:rsidRPr="00D97E5A">
              <w:t xml:space="preserve">o </w:t>
            </w:r>
            <w:r w:rsidR="00D97E5A" w:rsidRPr="00D97E5A">
              <w:t>Permitir o acolhimento a partir da fila de espera do hospital.</w:t>
            </w:r>
          </w:p>
          <w:p w14:paraId="5B4CC661" w14:textId="77777777" w:rsidR="00D97E5A" w:rsidRPr="00D97E5A" w:rsidRDefault="00CB6D4B" w:rsidP="007E7150">
            <w:pPr>
              <w:pStyle w:val="Nivel2"/>
            </w:pPr>
            <w:r w:rsidRPr="00D97E5A">
              <w:t xml:space="preserve">o </w:t>
            </w:r>
            <w:r w:rsidR="00D97E5A" w:rsidRPr="00D97E5A">
              <w:t>Permitir utilização de protocolos de classificação de risco, composto por fluxogramas e discriminadores criados pelo próprio município.</w:t>
            </w:r>
          </w:p>
          <w:p w14:paraId="2B636F93" w14:textId="77777777" w:rsidR="00D97E5A" w:rsidRPr="00D97E5A" w:rsidRDefault="00CB6D4B" w:rsidP="007E7150">
            <w:pPr>
              <w:pStyle w:val="Nivel2"/>
            </w:pPr>
            <w:r w:rsidRPr="00D97E5A">
              <w:t xml:space="preserve">o </w:t>
            </w:r>
            <w:r w:rsidR="00D97E5A" w:rsidRPr="00D97E5A">
              <w:t>Permitir que o profissional possa indicar seus fluxogramas mais utilizados conforme unidade e setor.</w:t>
            </w:r>
          </w:p>
          <w:p w14:paraId="20BC294E" w14:textId="77777777" w:rsidR="00D97E5A" w:rsidRPr="00D97E5A" w:rsidRDefault="00CB6D4B" w:rsidP="007E7150">
            <w:pPr>
              <w:pStyle w:val="Nivel2"/>
            </w:pPr>
            <w:r w:rsidRPr="00D97E5A">
              <w:t xml:space="preserve">o </w:t>
            </w:r>
            <w:r w:rsidR="00D97E5A" w:rsidRPr="00D97E5A">
              <w:t>Permitir no acolhimento o encaminhamento para um setor e CBO específico.</w:t>
            </w:r>
          </w:p>
          <w:p w14:paraId="6D895313" w14:textId="77777777" w:rsidR="00D97E5A" w:rsidRPr="00D97E5A" w:rsidRDefault="00CB6D4B" w:rsidP="007E7150">
            <w:pPr>
              <w:pStyle w:val="Nivel2"/>
            </w:pPr>
            <w:r w:rsidRPr="00D97E5A">
              <w:t xml:space="preserve">o </w:t>
            </w:r>
            <w:r w:rsidR="00D97E5A" w:rsidRPr="00D97E5A">
              <w:t>Permitir que o operador possa liberar o usuário no momento do acolhimento, caso não necessite do atendimento médico.</w:t>
            </w:r>
          </w:p>
          <w:p w14:paraId="4844F384" w14:textId="77777777" w:rsidR="00D97E5A" w:rsidRPr="00D97E5A" w:rsidRDefault="00CB6D4B" w:rsidP="007E7150">
            <w:pPr>
              <w:pStyle w:val="Nivel2"/>
            </w:pPr>
            <w:r w:rsidRPr="00D97E5A">
              <w:t xml:space="preserve">o </w:t>
            </w:r>
            <w:r w:rsidR="00D97E5A" w:rsidRPr="00D97E5A">
              <w:t>Permitir o atendimento a partir da fila de espera do hospital.</w:t>
            </w:r>
          </w:p>
          <w:p w14:paraId="183EF349" w14:textId="77777777" w:rsidR="00D97E5A" w:rsidRPr="00D97E5A" w:rsidRDefault="00CB6D4B" w:rsidP="007E7150">
            <w:pPr>
              <w:pStyle w:val="Nivel2"/>
            </w:pPr>
            <w:r w:rsidRPr="00D97E5A">
              <w:lastRenderedPageBreak/>
              <w:t xml:space="preserve">o </w:t>
            </w:r>
            <w:r w:rsidR="00D97E5A" w:rsidRPr="00D97E5A">
              <w:t>Permitir visualizar no atendimento os dados registrados durante o acolhimento.</w:t>
            </w:r>
          </w:p>
          <w:p w14:paraId="4207F350" w14:textId="77777777" w:rsidR="00D97E5A" w:rsidRPr="00D97E5A" w:rsidRDefault="00CB6D4B" w:rsidP="007E7150">
            <w:pPr>
              <w:pStyle w:val="Nivel2"/>
            </w:pPr>
            <w:r w:rsidRPr="00D97E5A">
              <w:t xml:space="preserve">o </w:t>
            </w:r>
            <w:r w:rsidR="00D97E5A" w:rsidRPr="00D97E5A">
              <w:t>Permitir cadastro de formulário evolução clínica para agilidade durante o atendimento dos pacientes. O modelo cadastrado após selecionado será carregado na tela de prontuário.</w:t>
            </w:r>
          </w:p>
          <w:p w14:paraId="460E1BF4" w14:textId="77777777" w:rsidR="00D97E5A" w:rsidRPr="00D97E5A" w:rsidRDefault="00CB6D4B" w:rsidP="007E7150">
            <w:pPr>
              <w:pStyle w:val="Nivel2"/>
            </w:pPr>
            <w:r w:rsidRPr="00D97E5A">
              <w:t xml:space="preserve">o </w:t>
            </w:r>
            <w:r w:rsidR="00D97E5A" w:rsidRPr="00D97E5A">
              <w:t>Permitir registrar informações de atendimento de profissionais de saúde, contemplando pelo menos as seguintes informações: anamnese, história pregressa individual e familiar, exame físico, peso, altura, diagnóstico ou hipótese diagnóstica.</w:t>
            </w:r>
          </w:p>
          <w:p w14:paraId="26533BF4" w14:textId="77777777" w:rsidR="00D97E5A" w:rsidRPr="00D97E5A" w:rsidRDefault="00CB6D4B" w:rsidP="007E7150">
            <w:pPr>
              <w:pStyle w:val="Nivel2"/>
            </w:pPr>
            <w:r w:rsidRPr="00D97E5A">
              <w:t xml:space="preserve">o </w:t>
            </w:r>
            <w:r w:rsidR="00D97E5A" w:rsidRPr="00D97E5A">
              <w:t>Controle dos processos de prescrição médica.</w:t>
            </w:r>
          </w:p>
          <w:p w14:paraId="622FD116" w14:textId="77777777" w:rsidR="00D97E5A" w:rsidRPr="00D97E5A" w:rsidRDefault="00CB6D4B" w:rsidP="007E7150">
            <w:pPr>
              <w:pStyle w:val="Nivel2"/>
            </w:pPr>
            <w:r w:rsidRPr="00D97E5A">
              <w:t xml:space="preserve">o </w:t>
            </w:r>
            <w:r w:rsidR="00D97E5A" w:rsidRPr="00D97E5A">
              <w:t>Encaminhamento eletrônico dos pedidos de medicamentos à farmácia.</w:t>
            </w:r>
          </w:p>
          <w:p w14:paraId="5F7523D7" w14:textId="77777777" w:rsidR="00D97E5A" w:rsidRPr="00D97E5A" w:rsidRDefault="00CB6D4B" w:rsidP="007E7150">
            <w:pPr>
              <w:pStyle w:val="Nivel2"/>
            </w:pPr>
            <w:r w:rsidRPr="00D97E5A">
              <w:t xml:space="preserve">o </w:t>
            </w:r>
            <w:r w:rsidR="00D97E5A" w:rsidRPr="00D97E5A">
              <w:t>Evolução do paciente em leito de observação.</w:t>
            </w:r>
          </w:p>
          <w:p w14:paraId="2BECC9B2" w14:textId="77777777" w:rsidR="00D97E5A" w:rsidRPr="00D97E5A" w:rsidRDefault="00CB6D4B" w:rsidP="007E7150">
            <w:pPr>
              <w:pStyle w:val="Nivel2"/>
            </w:pPr>
            <w:r w:rsidRPr="00D97E5A">
              <w:t xml:space="preserve">o </w:t>
            </w:r>
            <w:r w:rsidR="00D97E5A" w:rsidRPr="00D97E5A">
              <w:t>Solicitação de exames de imagens e patologia.</w:t>
            </w:r>
          </w:p>
          <w:p w14:paraId="36027C4B" w14:textId="77777777" w:rsidR="00D97E5A" w:rsidRPr="00D97E5A" w:rsidRDefault="00CB6D4B" w:rsidP="007E7150">
            <w:pPr>
              <w:pStyle w:val="Nivel2"/>
            </w:pPr>
            <w:r w:rsidRPr="00D97E5A">
              <w:t xml:space="preserve">o </w:t>
            </w:r>
            <w:r w:rsidR="00D97E5A" w:rsidRPr="00D97E5A">
              <w:t>Visualização de procedimentos de enfermagem.</w:t>
            </w:r>
          </w:p>
          <w:p w14:paraId="18671FCA" w14:textId="77777777" w:rsidR="00D97E5A" w:rsidRPr="00D97E5A" w:rsidRDefault="00CB6D4B" w:rsidP="007E7150">
            <w:pPr>
              <w:pStyle w:val="Nivel2"/>
            </w:pPr>
            <w:r w:rsidRPr="00D97E5A">
              <w:t xml:space="preserve">o </w:t>
            </w:r>
            <w:r w:rsidR="00D97E5A" w:rsidRPr="00D97E5A">
              <w:t>Encaminhamentos e/ou espera de remoção para outras unidades de saúde.</w:t>
            </w:r>
          </w:p>
          <w:p w14:paraId="473B5A5B" w14:textId="77777777" w:rsidR="00D97E5A" w:rsidRPr="00D97E5A" w:rsidRDefault="00CB6D4B" w:rsidP="007E7150">
            <w:pPr>
              <w:pStyle w:val="Nivel2"/>
            </w:pPr>
            <w:r w:rsidRPr="00D97E5A">
              <w:t xml:space="preserve">o </w:t>
            </w:r>
            <w:r w:rsidR="00D97E5A" w:rsidRPr="00D97E5A">
              <w:t>Chamadas para reavaliação após prescrição e/ou realização de exames.</w:t>
            </w:r>
          </w:p>
          <w:p w14:paraId="4B0623F5" w14:textId="77777777" w:rsidR="00D97E5A" w:rsidRPr="00D97E5A" w:rsidRDefault="00CB6D4B" w:rsidP="007E7150">
            <w:pPr>
              <w:pStyle w:val="Nivel2"/>
            </w:pPr>
            <w:r w:rsidRPr="00D97E5A">
              <w:t xml:space="preserve">o </w:t>
            </w:r>
            <w:r w:rsidR="00D97E5A" w:rsidRPr="00D97E5A">
              <w:t>Interação de chamado com todos os setores internos com o totem de chamado de atendimento.</w:t>
            </w:r>
          </w:p>
        </w:tc>
      </w:tr>
    </w:tbl>
    <w:p w14:paraId="34F4C874" w14:textId="77777777" w:rsidR="004E51D1" w:rsidRDefault="004E51D1" w:rsidP="00A66C76">
      <w:pPr>
        <w:pStyle w:val="Nivel2"/>
        <w:jc w:val="center"/>
      </w:pPr>
    </w:p>
    <w:p w14:paraId="7192F65A" w14:textId="77777777" w:rsidR="004E51D1" w:rsidRDefault="004E51D1">
      <w:pPr>
        <w:spacing w:after="160" w:line="259" w:lineRule="auto"/>
        <w:rPr>
          <w:rFonts w:eastAsia="Arial MT"/>
          <w:bCs/>
          <w:lang w:val="pt-PT" w:eastAsia="en-US"/>
        </w:rPr>
      </w:pPr>
      <w:r>
        <w:br w:type="page"/>
      </w:r>
    </w:p>
    <w:p w14:paraId="2FAD2C21" w14:textId="2DBAC7E2" w:rsidR="00A66C76" w:rsidRPr="006A2420" w:rsidRDefault="00A66C76" w:rsidP="00A66C76">
      <w:pPr>
        <w:pStyle w:val="Nivel2"/>
        <w:jc w:val="center"/>
      </w:pPr>
      <w:r w:rsidRPr="006A2420">
        <w:lastRenderedPageBreak/>
        <w:t>ANEXO II – PROVA DE CONCEITO</w:t>
      </w:r>
    </w:p>
    <w:p w14:paraId="2182C415" w14:textId="77777777" w:rsidR="00A66C76" w:rsidRPr="006A2420" w:rsidRDefault="00A66C76" w:rsidP="00A66C76">
      <w:pPr>
        <w:pStyle w:val="Nivel2"/>
        <w:jc w:val="center"/>
        <w:rPr>
          <w:highlight w:val="yellow"/>
        </w:rPr>
      </w:pPr>
    </w:p>
    <w:p w14:paraId="30A92828" w14:textId="77777777" w:rsidR="00A66C76" w:rsidRPr="006A2420" w:rsidRDefault="00A66C76" w:rsidP="00A66C76">
      <w:pPr>
        <w:pStyle w:val="Nivel2"/>
        <w:numPr>
          <w:ilvl w:val="0"/>
          <w:numId w:val="35"/>
        </w:numPr>
        <w:jc w:val="left"/>
        <w:rPr>
          <w:b/>
          <w:bCs w:val="0"/>
        </w:rPr>
      </w:pPr>
      <w:r w:rsidRPr="006A2420">
        <w:rPr>
          <w:b/>
          <w:bCs w:val="0"/>
        </w:rPr>
        <w:t>ROTEIRO DA PROVA DE CONCEITO</w:t>
      </w:r>
    </w:p>
    <w:p w14:paraId="647647CB" w14:textId="77777777" w:rsidR="00A66C76" w:rsidRPr="006A2420" w:rsidRDefault="00A66C76" w:rsidP="00A66C76">
      <w:pPr>
        <w:pStyle w:val="Nivel2"/>
      </w:pPr>
    </w:p>
    <w:p w14:paraId="28AD189B" w14:textId="77777777" w:rsidR="00A66C76" w:rsidRPr="006A2420" w:rsidRDefault="00A66C76" w:rsidP="00A66C76">
      <w:pPr>
        <w:pStyle w:val="Nivel2"/>
        <w:numPr>
          <w:ilvl w:val="1"/>
          <w:numId w:val="35"/>
        </w:numPr>
      </w:pPr>
      <w:r w:rsidRPr="006A2420">
        <w:t>Havendo o aceite da proposta quanto ao valor e a regularidade da documentação de habilitação, o licitante classificado provisoriamente em primeiro lugar deverá passar por uma avaliação prática (Prova de Conceito), no prazo de 05 (cinco) dias úteis contados a partir do primeiro dia útil subsequente à convocação realizada pelo pregoeiro, sem hipótese de prorrogação, sob pena de desclassificação, em local, dia e horário de início da apresentação definidos na convocação.</w:t>
      </w:r>
    </w:p>
    <w:p w14:paraId="1395AE54" w14:textId="77777777" w:rsidR="00A66C76" w:rsidRPr="006A2420" w:rsidRDefault="00A66C76" w:rsidP="00A66C76">
      <w:pPr>
        <w:pStyle w:val="Nivel2"/>
        <w:numPr>
          <w:ilvl w:val="1"/>
          <w:numId w:val="35"/>
        </w:numPr>
      </w:pPr>
      <w:r w:rsidRPr="006A2420">
        <w:t>A Prova de Conceito consistirá em:</w:t>
      </w:r>
    </w:p>
    <w:p w14:paraId="704D92F2" w14:textId="77777777" w:rsidR="00A66C76" w:rsidRPr="006A2420" w:rsidRDefault="00A66C76" w:rsidP="00A66C76">
      <w:pPr>
        <w:pStyle w:val="Nivel2"/>
        <w:numPr>
          <w:ilvl w:val="2"/>
          <w:numId w:val="35"/>
        </w:numPr>
      </w:pPr>
      <w:r w:rsidRPr="006A2420">
        <w:t>A demonstração das funcionalidades do software, fazendo uso da solução ofertada;</w:t>
      </w:r>
    </w:p>
    <w:p w14:paraId="6B0B4439" w14:textId="77777777" w:rsidR="00A66C76" w:rsidRPr="006A2420" w:rsidRDefault="00A66C76" w:rsidP="00A66C76">
      <w:pPr>
        <w:pStyle w:val="Nivel2"/>
        <w:numPr>
          <w:ilvl w:val="2"/>
          <w:numId w:val="35"/>
        </w:numPr>
      </w:pPr>
      <w:r w:rsidRPr="006A2420">
        <w:t>Uma lista de checagem para fins de comprovação de atendimento a pelo menos 95% (noventa e cinco por cento) das especificações e funcionalidades definidas neste termo de referência da solução de software a ser fornecida, sendo obrigatorio a apresentação do totem de reconhecimento facial, sendo as empresas que deixarem de apresentar reprovadas;</w:t>
      </w:r>
    </w:p>
    <w:p w14:paraId="2A4537B8" w14:textId="77777777" w:rsidR="00A66C76" w:rsidRPr="006A2420" w:rsidRDefault="00A66C76" w:rsidP="00A66C76">
      <w:pPr>
        <w:pStyle w:val="Nivel2"/>
        <w:numPr>
          <w:ilvl w:val="2"/>
          <w:numId w:val="35"/>
        </w:numPr>
      </w:pPr>
      <w:r w:rsidRPr="006A2420">
        <w:t>Caso os prazos definidos acima não sejam cumpridos, será feita a convocação do licitante classificado em segundo lugar e assim sucessivamente.</w:t>
      </w:r>
    </w:p>
    <w:p w14:paraId="3C774ECF" w14:textId="77777777" w:rsidR="00A66C76" w:rsidRPr="006A2420" w:rsidRDefault="00A66C76" w:rsidP="00A66C76">
      <w:pPr>
        <w:pStyle w:val="Nivel2"/>
        <w:numPr>
          <w:ilvl w:val="2"/>
          <w:numId w:val="35"/>
        </w:numPr>
      </w:pPr>
      <w:r w:rsidRPr="006A2420">
        <w:t>A prova de conceito será acompanhada, examinada e avaliada pela Comissão Técnica de Avaliação, composta por agentes públicos designados., através do ato administrativo da competência dele.</w:t>
      </w:r>
    </w:p>
    <w:p w14:paraId="4817212F" w14:textId="77777777" w:rsidR="00A66C76" w:rsidRPr="006A2420" w:rsidRDefault="00A66C76" w:rsidP="00A66C76">
      <w:pPr>
        <w:pStyle w:val="Nivel2"/>
        <w:numPr>
          <w:ilvl w:val="2"/>
          <w:numId w:val="35"/>
        </w:numPr>
      </w:pPr>
      <w:r w:rsidRPr="006A2420">
        <w:t>Considerar-se-á eliminado na prova de conceito o licitante que:</w:t>
      </w:r>
    </w:p>
    <w:p w14:paraId="3A60D494" w14:textId="77777777" w:rsidR="00A66C76" w:rsidRPr="006A2420" w:rsidRDefault="00A66C76" w:rsidP="00A66C76">
      <w:pPr>
        <w:pStyle w:val="Nivel2"/>
        <w:numPr>
          <w:ilvl w:val="3"/>
          <w:numId w:val="35"/>
        </w:numPr>
      </w:pPr>
      <w:r w:rsidRPr="006A2420">
        <w:t>Deixar de satisfazer, no mínimo, 95% (noventa e cinco por cento) dos requisitos solicitados;</w:t>
      </w:r>
    </w:p>
    <w:p w14:paraId="2FC7F6B3" w14:textId="77777777" w:rsidR="00A66C76" w:rsidRPr="006A2420" w:rsidRDefault="00A66C76" w:rsidP="00A66C76">
      <w:pPr>
        <w:pStyle w:val="Nivel2"/>
        <w:numPr>
          <w:ilvl w:val="3"/>
          <w:numId w:val="35"/>
        </w:numPr>
      </w:pPr>
      <w:r w:rsidRPr="006A2420">
        <w:t>Para contagem dos pontos cada item e subitem do módulo em demonstração valerá 1 (um) ponto.</w:t>
      </w:r>
    </w:p>
    <w:p w14:paraId="25500F10" w14:textId="77777777" w:rsidR="00A66C76" w:rsidRPr="006A2420" w:rsidRDefault="00A66C76" w:rsidP="00A66C76">
      <w:pPr>
        <w:pStyle w:val="Nivel2"/>
        <w:numPr>
          <w:ilvl w:val="2"/>
          <w:numId w:val="35"/>
        </w:numPr>
      </w:pPr>
      <w:r w:rsidRPr="006A2420">
        <w:t>No caso de eliminação da licitante, será chamada a segunda colocada e, assim sucessivamente, até que seja encontrada licitante aprovada ou não haja mais licitantes a serem avaliadas;</w:t>
      </w:r>
    </w:p>
    <w:p w14:paraId="0B5EB115" w14:textId="77777777" w:rsidR="00A66C76" w:rsidRPr="006A2420" w:rsidRDefault="00A66C76" w:rsidP="00A66C76">
      <w:pPr>
        <w:pStyle w:val="Nivel2"/>
        <w:numPr>
          <w:ilvl w:val="2"/>
          <w:numId w:val="35"/>
        </w:numPr>
      </w:pPr>
      <w:r w:rsidRPr="006A2420">
        <w:t>As licitantes poderão participar, na qualidade de observadores, do processo de prova de conceito das outras licitantes. Os representantes das empresas participantes não poderão interromper a prova de conceito de nenhum modo, sendo-lhes permitido, apenas, fazer constar um breve pronunciamento ao final da ata, se for o caso.</w:t>
      </w:r>
    </w:p>
    <w:p w14:paraId="4ABC250E" w14:textId="77777777" w:rsidR="00A66C76" w:rsidRPr="006A2420" w:rsidRDefault="00A66C76" w:rsidP="00A66C76">
      <w:pPr>
        <w:pStyle w:val="Nivel2"/>
        <w:numPr>
          <w:ilvl w:val="2"/>
          <w:numId w:val="35"/>
        </w:numPr>
      </w:pPr>
      <w:r w:rsidRPr="006A2420">
        <w:t>Tanto as funcionalidades e especificações do software deverão ser realizadas presencialmente nas instalações da contratante.</w:t>
      </w:r>
    </w:p>
    <w:p w14:paraId="2EE66D4B" w14:textId="77777777" w:rsidR="00A66C76" w:rsidRPr="006A2420" w:rsidRDefault="00A66C76" w:rsidP="00A66C76">
      <w:pPr>
        <w:pStyle w:val="Nivel2"/>
        <w:numPr>
          <w:ilvl w:val="2"/>
          <w:numId w:val="35"/>
        </w:numPr>
      </w:pPr>
      <w:r w:rsidRPr="006A2420">
        <w:t>A licitante deverá apresentar a prova de conceito em ambiente de nuvem de sua responsabilidade;</w:t>
      </w:r>
    </w:p>
    <w:p w14:paraId="58FB9C9A" w14:textId="77777777" w:rsidR="00A66C76" w:rsidRPr="006A2420" w:rsidRDefault="00A66C76" w:rsidP="00A66C76">
      <w:pPr>
        <w:pStyle w:val="Nivel2"/>
        <w:numPr>
          <w:ilvl w:val="2"/>
          <w:numId w:val="35"/>
        </w:numPr>
      </w:pPr>
      <w:r w:rsidRPr="006A2420">
        <w:t xml:space="preserve">A Comissão Técnica de Avaliação realizará avaliação da aplicação desenvolvida e apresentará, relatório técnico que demonstre o funcionamento da automação realizada, evidencie o atendimento a todos os requisitos funcionais exigidos e o aceite do projeto de </w:t>
      </w:r>
      <w:r w:rsidRPr="006A2420">
        <w:lastRenderedPageBreak/>
        <w:t>desenvolvimento dos requisitos de integração, prorrogável por igual período, a critério da própria comissão. Esse relatório conterá a conclusão final de aprovação ou reprovação da solução ofertada.</w:t>
      </w:r>
    </w:p>
    <w:p w14:paraId="47B3AF4A" w14:textId="77777777" w:rsidR="00A66C76" w:rsidRPr="006A2420" w:rsidRDefault="00A66C76" w:rsidP="00A66C76">
      <w:pPr>
        <w:pStyle w:val="Nivel2"/>
        <w:numPr>
          <w:ilvl w:val="2"/>
          <w:numId w:val="35"/>
        </w:numPr>
      </w:pPr>
      <w:r w:rsidRPr="006A2420">
        <w:t>No caso da reprovação da solução apresentada, o relatório técnico deverá apresentar as justificativas que fundamentaram a decisão, identificando as especificações e critérios objetivos definidos no instrumento convocatório que não foram atendidos.</w:t>
      </w:r>
    </w:p>
    <w:p w14:paraId="53588093" w14:textId="77777777" w:rsidR="00A66C76" w:rsidRPr="006A2420" w:rsidRDefault="00A66C76" w:rsidP="00A66C76">
      <w:pPr>
        <w:pStyle w:val="Nivel2"/>
        <w:numPr>
          <w:ilvl w:val="2"/>
          <w:numId w:val="35"/>
        </w:numPr>
      </w:pPr>
      <w:r w:rsidRPr="006A2420">
        <w:t>A aprovação ou reprovação da solução é de responsabilidade exclusiva da Comissão Técnica de Avaliação.</w:t>
      </w:r>
    </w:p>
    <w:p w14:paraId="05496751" w14:textId="77777777" w:rsidR="00A66C76" w:rsidRPr="006A2420" w:rsidRDefault="00A66C76" w:rsidP="00A66C76">
      <w:pPr>
        <w:pStyle w:val="Nivel2"/>
        <w:ind w:left="1080"/>
      </w:pPr>
    </w:p>
    <w:p w14:paraId="6C0D2EB8" w14:textId="77777777" w:rsidR="00A66C76" w:rsidRPr="006A2420" w:rsidRDefault="00A66C76" w:rsidP="00A66C76">
      <w:pPr>
        <w:pStyle w:val="Nivel2"/>
        <w:numPr>
          <w:ilvl w:val="0"/>
          <w:numId w:val="35"/>
        </w:numPr>
        <w:rPr>
          <w:b/>
          <w:bCs w:val="0"/>
        </w:rPr>
      </w:pPr>
      <w:r w:rsidRPr="006A2420">
        <w:rPr>
          <w:b/>
          <w:bCs w:val="0"/>
        </w:rPr>
        <w:t>TABELA DE AVALIAÇÃO DOS ITENS E SUBITENS DOS MÓDULOS DO SOFTWARE OFERTADO</w:t>
      </w:r>
    </w:p>
    <w:p w14:paraId="50C62DB2" w14:textId="77777777" w:rsidR="00A66C76" w:rsidRPr="006A2420" w:rsidRDefault="00A66C76" w:rsidP="00A66C76">
      <w:pPr>
        <w:pStyle w:val="Nivel2"/>
        <w:ind w:left="1080"/>
        <w:rPr>
          <w:b/>
          <w:bCs w:val="0"/>
        </w:rPr>
      </w:pPr>
    </w:p>
    <w:tbl>
      <w:tblPr>
        <w:tblStyle w:val="Tabelacomgrade"/>
        <w:tblW w:w="10065" w:type="dxa"/>
        <w:tblInd w:w="-318" w:type="dxa"/>
        <w:tblLook w:val="04A0" w:firstRow="1" w:lastRow="0" w:firstColumn="1" w:lastColumn="0" w:noHBand="0" w:noVBand="1"/>
      </w:tblPr>
      <w:tblGrid>
        <w:gridCol w:w="883"/>
        <w:gridCol w:w="6064"/>
        <w:gridCol w:w="1559"/>
        <w:gridCol w:w="1559"/>
      </w:tblGrid>
      <w:tr w:rsidR="006A2420" w:rsidRPr="006A2420" w14:paraId="345F5438" w14:textId="77777777" w:rsidTr="0021172C">
        <w:tc>
          <w:tcPr>
            <w:tcW w:w="883" w:type="dxa"/>
            <w:vMerge w:val="restart"/>
            <w:shd w:val="clear" w:color="auto" w:fill="D9D9D9" w:themeFill="background1" w:themeFillShade="D9"/>
            <w:vAlign w:val="center"/>
          </w:tcPr>
          <w:p w14:paraId="5DD3F262" w14:textId="77777777" w:rsidR="00A66C76" w:rsidRPr="006A2420" w:rsidRDefault="00A66C76" w:rsidP="0021172C">
            <w:pPr>
              <w:pStyle w:val="Nivel2"/>
              <w:jc w:val="center"/>
            </w:pPr>
            <w:r w:rsidRPr="006A2420">
              <w:t>Item</w:t>
            </w:r>
          </w:p>
        </w:tc>
        <w:tc>
          <w:tcPr>
            <w:tcW w:w="6064" w:type="dxa"/>
            <w:vMerge w:val="restart"/>
            <w:shd w:val="clear" w:color="auto" w:fill="D9D9D9" w:themeFill="background1" w:themeFillShade="D9"/>
            <w:vAlign w:val="center"/>
          </w:tcPr>
          <w:p w14:paraId="270688F2" w14:textId="77777777" w:rsidR="00A66C76" w:rsidRPr="006A2420" w:rsidRDefault="00A66C76" w:rsidP="0021172C">
            <w:pPr>
              <w:pStyle w:val="Nivel2"/>
              <w:jc w:val="center"/>
            </w:pPr>
            <w:r w:rsidRPr="006A2420">
              <w:t>Descritivo dos módulo do Software</w:t>
            </w:r>
          </w:p>
        </w:tc>
        <w:tc>
          <w:tcPr>
            <w:tcW w:w="3118" w:type="dxa"/>
            <w:gridSpan w:val="2"/>
            <w:shd w:val="clear" w:color="auto" w:fill="D9D9D9" w:themeFill="background1" w:themeFillShade="D9"/>
            <w:vAlign w:val="center"/>
          </w:tcPr>
          <w:p w14:paraId="40C0829B" w14:textId="77777777" w:rsidR="00A66C76" w:rsidRPr="006A2420" w:rsidRDefault="00A66C76" w:rsidP="0021172C">
            <w:pPr>
              <w:pStyle w:val="Nivel2"/>
              <w:jc w:val="center"/>
            </w:pPr>
            <w:r w:rsidRPr="006A2420">
              <w:t>Demonstrou os itens e subitens do módulo solicitado</w:t>
            </w:r>
          </w:p>
        </w:tc>
      </w:tr>
      <w:tr w:rsidR="006A2420" w:rsidRPr="006A2420" w14:paraId="032A619C" w14:textId="77777777" w:rsidTr="0021172C">
        <w:tc>
          <w:tcPr>
            <w:tcW w:w="883" w:type="dxa"/>
            <w:vMerge/>
          </w:tcPr>
          <w:p w14:paraId="482EAF00" w14:textId="77777777" w:rsidR="00A66C76" w:rsidRPr="006A2420" w:rsidRDefault="00A66C76" w:rsidP="0021172C">
            <w:pPr>
              <w:pStyle w:val="Nivel2"/>
              <w:rPr>
                <w:b/>
                <w:bCs w:val="0"/>
              </w:rPr>
            </w:pPr>
          </w:p>
        </w:tc>
        <w:tc>
          <w:tcPr>
            <w:tcW w:w="6064" w:type="dxa"/>
            <w:vMerge/>
          </w:tcPr>
          <w:p w14:paraId="41FC77DB" w14:textId="77777777" w:rsidR="00A66C76" w:rsidRPr="006A2420" w:rsidRDefault="00A66C76" w:rsidP="0021172C">
            <w:pPr>
              <w:pStyle w:val="Nivel2"/>
              <w:rPr>
                <w:b/>
                <w:bCs w:val="0"/>
              </w:rPr>
            </w:pPr>
          </w:p>
        </w:tc>
        <w:tc>
          <w:tcPr>
            <w:tcW w:w="1559" w:type="dxa"/>
            <w:shd w:val="clear" w:color="auto" w:fill="D9D9D9" w:themeFill="background1" w:themeFillShade="D9"/>
          </w:tcPr>
          <w:p w14:paraId="0D8ED2C5" w14:textId="77777777" w:rsidR="00A66C76" w:rsidRPr="006A2420" w:rsidRDefault="00A66C76" w:rsidP="0021172C">
            <w:pPr>
              <w:pStyle w:val="Nivel2"/>
              <w:jc w:val="center"/>
            </w:pPr>
            <w:r w:rsidRPr="006A2420">
              <w:t>Sim</w:t>
            </w:r>
          </w:p>
        </w:tc>
        <w:tc>
          <w:tcPr>
            <w:tcW w:w="1559" w:type="dxa"/>
            <w:shd w:val="clear" w:color="auto" w:fill="D9D9D9" w:themeFill="background1" w:themeFillShade="D9"/>
          </w:tcPr>
          <w:p w14:paraId="3B388A9C" w14:textId="77777777" w:rsidR="00A66C76" w:rsidRPr="006A2420" w:rsidRDefault="00A66C76" w:rsidP="0021172C">
            <w:pPr>
              <w:pStyle w:val="Nivel2"/>
              <w:jc w:val="center"/>
            </w:pPr>
            <w:r w:rsidRPr="006A2420">
              <w:t>Não</w:t>
            </w:r>
          </w:p>
        </w:tc>
      </w:tr>
      <w:tr w:rsidR="006A2420" w:rsidRPr="006A2420" w14:paraId="77618F09" w14:textId="77777777" w:rsidTr="0021172C">
        <w:trPr>
          <w:trHeight w:val="510"/>
        </w:trPr>
        <w:tc>
          <w:tcPr>
            <w:tcW w:w="883" w:type="dxa"/>
            <w:vAlign w:val="center"/>
          </w:tcPr>
          <w:p w14:paraId="0BEF5679" w14:textId="77777777" w:rsidR="00A66C76" w:rsidRPr="006A2420" w:rsidRDefault="00A66C76" w:rsidP="0021172C">
            <w:pPr>
              <w:pStyle w:val="Nivel2"/>
              <w:jc w:val="center"/>
            </w:pPr>
            <w:r w:rsidRPr="006A2420">
              <w:t>1</w:t>
            </w:r>
          </w:p>
        </w:tc>
        <w:tc>
          <w:tcPr>
            <w:tcW w:w="6064" w:type="dxa"/>
            <w:vAlign w:val="center"/>
          </w:tcPr>
          <w:p w14:paraId="77D5074B" w14:textId="77777777" w:rsidR="00A66C76" w:rsidRPr="006A2420" w:rsidRDefault="00A66C76" w:rsidP="0021172C">
            <w:pPr>
              <w:pStyle w:val="Nivel2"/>
            </w:pPr>
            <w:r w:rsidRPr="006A2420">
              <w:t>Módulo Complexo de Regulação/Agenda de Consulta / Agenda de Exames</w:t>
            </w:r>
          </w:p>
        </w:tc>
        <w:tc>
          <w:tcPr>
            <w:tcW w:w="1559" w:type="dxa"/>
            <w:vAlign w:val="center"/>
          </w:tcPr>
          <w:p w14:paraId="4285C6F1" w14:textId="77777777" w:rsidR="00A66C76" w:rsidRPr="006A2420" w:rsidRDefault="00A66C76" w:rsidP="0021172C">
            <w:pPr>
              <w:pStyle w:val="Nivel2"/>
              <w:jc w:val="center"/>
            </w:pPr>
          </w:p>
        </w:tc>
        <w:tc>
          <w:tcPr>
            <w:tcW w:w="1559" w:type="dxa"/>
            <w:vAlign w:val="center"/>
          </w:tcPr>
          <w:p w14:paraId="212DDC1A" w14:textId="77777777" w:rsidR="00A66C76" w:rsidRPr="006A2420" w:rsidRDefault="00A66C76" w:rsidP="0021172C">
            <w:pPr>
              <w:pStyle w:val="Nivel2"/>
              <w:jc w:val="center"/>
            </w:pPr>
          </w:p>
        </w:tc>
      </w:tr>
      <w:tr w:rsidR="006A2420" w:rsidRPr="006A2420" w14:paraId="642C35D2" w14:textId="77777777" w:rsidTr="0021172C">
        <w:trPr>
          <w:trHeight w:val="510"/>
        </w:trPr>
        <w:tc>
          <w:tcPr>
            <w:tcW w:w="883" w:type="dxa"/>
            <w:vAlign w:val="center"/>
          </w:tcPr>
          <w:p w14:paraId="74B931F2" w14:textId="77777777" w:rsidR="00A66C76" w:rsidRPr="006A2420" w:rsidRDefault="00A66C76" w:rsidP="0021172C">
            <w:pPr>
              <w:pStyle w:val="Nivel2"/>
              <w:jc w:val="center"/>
            </w:pPr>
            <w:r w:rsidRPr="006A2420">
              <w:t>2</w:t>
            </w:r>
          </w:p>
        </w:tc>
        <w:tc>
          <w:tcPr>
            <w:tcW w:w="6064" w:type="dxa"/>
            <w:vAlign w:val="center"/>
          </w:tcPr>
          <w:p w14:paraId="7FBDFD7B" w14:textId="77777777" w:rsidR="00A66C76" w:rsidRPr="006A2420" w:rsidRDefault="00A66C76" w:rsidP="0021172C">
            <w:pPr>
              <w:pStyle w:val="Nivel2"/>
            </w:pPr>
            <w:r w:rsidRPr="006A2420">
              <w:t>Módulo Controle de Viagens</w:t>
            </w:r>
          </w:p>
        </w:tc>
        <w:tc>
          <w:tcPr>
            <w:tcW w:w="1559" w:type="dxa"/>
            <w:vAlign w:val="center"/>
          </w:tcPr>
          <w:p w14:paraId="36B25F88" w14:textId="77777777" w:rsidR="00A66C76" w:rsidRPr="006A2420" w:rsidRDefault="00A66C76" w:rsidP="0021172C">
            <w:pPr>
              <w:pStyle w:val="Nivel2"/>
              <w:jc w:val="center"/>
            </w:pPr>
          </w:p>
        </w:tc>
        <w:tc>
          <w:tcPr>
            <w:tcW w:w="1559" w:type="dxa"/>
            <w:vAlign w:val="center"/>
          </w:tcPr>
          <w:p w14:paraId="7407A404" w14:textId="77777777" w:rsidR="00A66C76" w:rsidRPr="006A2420" w:rsidRDefault="00A66C76" w:rsidP="0021172C">
            <w:pPr>
              <w:pStyle w:val="Nivel2"/>
              <w:jc w:val="center"/>
            </w:pPr>
          </w:p>
        </w:tc>
      </w:tr>
      <w:tr w:rsidR="006A2420" w:rsidRPr="006A2420" w14:paraId="0F841657" w14:textId="77777777" w:rsidTr="0021172C">
        <w:trPr>
          <w:trHeight w:val="510"/>
        </w:trPr>
        <w:tc>
          <w:tcPr>
            <w:tcW w:w="883" w:type="dxa"/>
            <w:vAlign w:val="center"/>
          </w:tcPr>
          <w:p w14:paraId="0F19A99C" w14:textId="77777777" w:rsidR="00A66C76" w:rsidRPr="006A2420" w:rsidRDefault="00A66C76" w:rsidP="0021172C">
            <w:pPr>
              <w:pStyle w:val="Nivel2"/>
              <w:jc w:val="center"/>
            </w:pPr>
            <w:r w:rsidRPr="006A2420">
              <w:t>3</w:t>
            </w:r>
          </w:p>
        </w:tc>
        <w:tc>
          <w:tcPr>
            <w:tcW w:w="6064" w:type="dxa"/>
            <w:vAlign w:val="center"/>
          </w:tcPr>
          <w:p w14:paraId="668C83DC" w14:textId="77777777" w:rsidR="00A66C76" w:rsidRPr="006A2420" w:rsidRDefault="00A66C76" w:rsidP="0021172C">
            <w:pPr>
              <w:pStyle w:val="Nivel2"/>
            </w:pPr>
            <w:r w:rsidRPr="006A2420">
              <w:t>Módulo Fármacia Municipal e Almoxarifado</w:t>
            </w:r>
          </w:p>
        </w:tc>
        <w:tc>
          <w:tcPr>
            <w:tcW w:w="1559" w:type="dxa"/>
            <w:vAlign w:val="center"/>
          </w:tcPr>
          <w:p w14:paraId="37AB85FC" w14:textId="77777777" w:rsidR="00A66C76" w:rsidRPr="006A2420" w:rsidRDefault="00A66C76" w:rsidP="0021172C">
            <w:pPr>
              <w:pStyle w:val="Nivel2"/>
              <w:jc w:val="center"/>
            </w:pPr>
          </w:p>
        </w:tc>
        <w:tc>
          <w:tcPr>
            <w:tcW w:w="1559" w:type="dxa"/>
            <w:vAlign w:val="center"/>
          </w:tcPr>
          <w:p w14:paraId="4A3FE013" w14:textId="77777777" w:rsidR="00A66C76" w:rsidRPr="006A2420" w:rsidRDefault="00A66C76" w:rsidP="0021172C">
            <w:pPr>
              <w:pStyle w:val="Nivel2"/>
              <w:jc w:val="center"/>
            </w:pPr>
          </w:p>
        </w:tc>
      </w:tr>
      <w:tr w:rsidR="006A2420" w:rsidRPr="006A2420" w14:paraId="46B5626A" w14:textId="77777777" w:rsidTr="0021172C">
        <w:trPr>
          <w:trHeight w:val="510"/>
        </w:trPr>
        <w:tc>
          <w:tcPr>
            <w:tcW w:w="883" w:type="dxa"/>
            <w:vAlign w:val="center"/>
          </w:tcPr>
          <w:p w14:paraId="5959CE7D" w14:textId="77777777" w:rsidR="00A66C76" w:rsidRPr="006A2420" w:rsidRDefault="00A66C76" w:rsidP="0021172C">
            <w:pPr>
              <w:pStyle w:val="Nivel2"/>
              <w:jc w:val="center"/>
            </w:pPr>
            <w:r w:rsidRPr="006A2420">
              <w:t>4</w:t>
            </w:r>
          </w:p>
        </w:tc>
        <w:tc>
          <w:tcPr>
            <w:tcW w:w="6064" w:type="dxa"/>
            <w:vAlign w:val="center"/>
          </w:tcPr>
          <w:p w14:paraId="655364CE" w14:textId="77777777" w:rsidR="00A66C76" w:rsidRPr="006A2420" w:rsidRDefault="00A66C76" w:rsidP="0021172C">
            <w:pPr>
              <w:pStyle w:val="Nivel2"/>
            </w:pPr>
            <w:r w:rsidRPr="006A2420">
              <w:t xml:space="preserve">Módulo Controle de Unidade de Saúde Ambulatorial </w:t>
            </w:r>
          </w:p>
        </w:tc>
        <w:tc>
          <w:tcPr>
            <w:tcW w:w="1559" w:type="dxa"/>
            <w:vAlign w:val="center"/>
          </w:tcPr>
          <w:p w14:paraId="4B4F130B" w14:textId="77777777" w:rsidR="00A66C76" w:rsidRPr="006A2420" w:rsidRDefault="00A66C76" w:rsidP="0021172C">
            <w:pPr>
              <w:pStyle w:val="Nivel2"/>
              <w:jc w:val="center"/>
            </w:pPr>
          </w:p>
        </w:tc>
        <w:tc>
          <w:tcPr>
            <w:tcW w:w="1559" w:type="dxa"/>
            <w:vAlign w:val="center"/>
          </w:tcPr>
          <w:p w14:paraId="339A6F87" w14:textId="77777777" w:rsidR="00A66C76" w:rsidRPr="006A2420" w:rsidRDefault="00A66C76" w:rsidP="0021172C">
            <w:pPr>
              <w:pStyle w:val="Nivel2"/>
              <w:jc w:val="center"/>
            </w:pPr>
          </w:p>
        </w:tc>
      </w:tr>
      <w:tr w:rsidR="006A2420" w:rsidRPr="006A2420" w14:paraId="640A050F" w14:textId="77777777" w:rsidTr="0021172C">
        <w:trPr>
          <w:trHeight w:val="510"/>
        </w:trPr>
        <w:tc>
          <w:tcPr>
            <w:tcW w:w="883" w:type="dxa"/>
            <w:vAlign w:val="center"/>
          </w:tcPr>
          <w:p w14:paraId="378D4437" w14:textId="77777777" w:rsidR="00A66C76" w:rsidRPr="006A2420" w:rsidRDefault="00A66C76" w:rsidP="0021172C">
            <w:pPr>
              <w:pStyle w:val="Nivel2"/>
              <w:jc w:val="center"/>
            </w:pPr>
            <w:r w:rsidRPr="006A2420">
              <w:t>5</w:t>
            </w:r>
          </w:p>
        </w:tc>
        <w:tc>
          <w:tcPr>
            <w:tcW w:w="6064" w:type="dxa"/>
            <w:vAlign w:val="center"/>
          </w:tcPr>
          <w:p w14:paraId="417EC54D" w14:textId="77777777" w:rsidR="00A66C76" w:rsidRPr="006A2420" w:rsidRDefault="00A66C76" w:rsidP="0021172C">
            <w:pPr>
              <w:pStyle w:val="Nivel2"/>
            </w:pPr>
            <w:r w:rsidRPr="006A2420">
              <w:t>Módulo Ouvidoria em Saúde</w:t>
            </w:r>
          </w:p>
        </w:tc>
        <w:tc>
          <w:tcPr>
            <w:tcW w:w="1559" w:type="dxa"/>
            <w:vAlign w:val="center"/>
          </w:tcPr>
          <w:p w14:paraId="3763F437" w14:textId="77777777" w:rsidR="00A66C76" w:rsidRPr="006A2420" w:rsidRDefault="00A66C76" w:rsidP="0021172C">
            <w:pPr>
              <w:pStyle w:val="Nivel2"/>
              <w:jc w:val="center"/>
            </w:pPr>
          </w:p>
        </w:tc>
        <w:tc>
          <w:tcPr>
            <w:tcW w:w="1559" w:type="dxa"/>
            <w:vAlign w:val="center"/>
          </w:tcPr>
          <w:p w14:paraId="109CA246" w14:textId="77777777" w:rsidR="00A66C76" w:rsidRPr="006A2420" w:rsidRDefault="00A66C76" w:rsidP="0021172C">
            <w:pPr>
              <w:pStyle w:val="Nivel2"/>
              <w:jc w:val="center"/>
            </w:pPr>
          </w:p>
        </w:tc>
      </w:tr>
      <w:tr w:rsidR="006A2420" w:rsidRPr="006A2420" w14:paraId="0B787521" w14:textId="77777777" w:rsidTr="0021172C">
        <w:trPr>
          <w:trHeight w:val="510"/>
        </w:trPr>
        <w:tc>
          <w:tcPr>
            <w:tcW w:w="883" w:type="dxa"/>
            <w:vAlign w:val="center"/>
          </w:tcPr>
          <w:p w14:paraId="6F71020A" w14:textId="77777777" w:rsidR="00A66C76" w:rsidRPr="006A2420" w:rsidRDefault="00A66C76" w:rsidP="0021172C">
            <w:pPr>
              <w:pStyle w:val="Nivel2"/>
              <w:jc w:val="center"/>
            </w:pPr>
            <w:r w:rsidRPr="006A2420">
              <w:t>6</w:t>
            </w:r>
          </w:p>
        </w:tc>
        <w:tc>
          <w:tcPr>
            <w:tcW w:w="6064" w:type="dxa"/>
            <w:vAlign w:val="center"/>
          </w:tcPr>
          <w:p w14:paraId="5D68218F" w14:textId="77777777" w:rsidR="00A66C76" w:rsidRPr="006A2420" w:rsidRDefault="00A66C76" w:rsidP="0021172C">
            <w:pPr>
              <w:pStyle w:val="Nivel2"/>
            </w:pPr>
            <w:r w:rsidRPr="006A2420">
              <w:t>Módulo PPI</w:t>
            </w:r>
          </w:p>
        </w:tc>
        <w:tc>
          <w:tcPr>
            <w:tcW w:w="1559" w:type="dxa"/>
            <w:vAlign w:val="center"/>
          </w:tcPr>
          <w:p w14:paraId="7EDC4263" w14:textId="77777777" w:rsidR="00A66C76" w:rsidRPr="006A2420" w:rsidRDefault="00A66C76" w:rsidP="0021172C">
            <w:pPr>
              <w:pStyle w:val="Nivel2"/>
              <w:jc w:val="center"/>
            </w:pPr>
          </w:p>
        </w:tc>
        <w:tc>
          <w:tcPr>
            <w:tcW w:w="1559" w:type="dxa"/>
            <w:vAlign w:val="center"/>
          </w:tcPr>
          <w:p w14:paraId="62EBCF31" w14:textId="77777777" w:rsidR="00A66C76" w:rsidRPr="006A2420" w:rsidRDefault="00A66C76" w:rsidP="0021172C">
            <w:pPr>
              <w:pStyle w:val="Nivel2"/>
              <w:jc w:val="center"/>
            </w:pPr>
          </w:p>
        </w:tc>
      </w:tr>
      <w:tr w:rsidR="006A2420" w:rsidRPr="006A2420" w14:paraId="29131040" w14:textId="77777777" w:rsidTr="0021172C">
        <w:trPr>
          <w:trHeight w:val="510"/>
        </w:trPr>
        <w:tc>
          <w:tcPr>
            <w:tcW w:w="883" w:type="dxa"/>
            <w:vAlign w:val="center"/>
          </w:tcPr>
          <w:p w14:paraId="27321CCD" w14:textId="77777777" w:rsidR="00A66C76" w:rsidRPr="006A2420" w:rsidRDefault="00A66C76" w:rsidP="0021172C">
            <w:pPr>
              <w:pStyle w:val="Nivel2"/>
              <w:jc w:val="center"/>
            </w:pPr>
            <w:r w:rsidRPr="006A2420">
              <w:t>7</w:t>
            </w:r>
          </w:p>
        </w:tc>
        <w:tc>
          <w:tcPr>
            <w:tcW w:w="6064" w:type="dxa"/>
            <w:vAlign w:val="center"/>
          </w:tcPr>
          <w:p w14:paraId="4887A596" w14:textId="77777777" w:rsidR="00A66C76" w:rsidRPr="006A2420" w:rsidRDefault="00A66C76" w:rsidP="0021172C">
            <w:pPr>
              <w:pStyle w:val="Nivel2"/>
            </w:pPr>
            <w:r w:rsidRPr="006A2420">
              <w:t>Módulo Vacina</w:t>
            </w:r>
          </w:p>
        </w:tc>
        <w:tc>
          <w:tcPr>
            <w:tcW w:w="1559" w:type="dxa"/>
            <w:vAlign w:val="center"/>
          </w:tcPr>
          <w:p w14:paraId="16E83F6A" w14:textId="77777777" w:rsidR="00A66C76" w:rsidRPr="006A2420" w:rsidRDefault="00A66C76" w:rsidP="0021172C">
            <w:pPr>
              <w:pStyle w:val="Nivel2"/>
              <w:jc w:val="center"/>
            </w:pPr>
          </w:p>
        </w:tc>
        <w:tc>
          <w:tcPr>
            <w:tcW w:w="1559" w:type="dxa"/>
            <w:vAlign w:val="center"/>
          </w:tcPr>
          <w:p w14:paraId="66D589C4" w14:textId="77777777" w:rsidR="00A66C76" w:rsidRPr="006A2420" w:rsidRDefault="00A66C76" w:rsidP="0021172C">
            <w:pPr>
              <w:pStyle w:val="Nivel2"/>
              <w:jc w:val="center"/>
            </w:pPr>
          </w:p>
        </w:tc>
      </w:tr>
      <w:tr w:rsidR="006A2420" w:rsidRPr="006A2420" w14:paraId="060CBB76" w14:textId="77777777" w:rsidTr="0021172C">
        <w:trPr>
          <w:trHeight w:val="510"/>
        </w:trPr>
        <w:tc>
          <w:tcPr>
            <w:tcW w:w="883" w:type="dxa"/>
            <w:vAlign w:val="center"/>
          </w:tcPr>
          <w:p w14:paraId="5B633E3E" w14:textId="77777777" w:rsidR="00A66C76" w:rsidRPr="006A2420" w:rsidRDefault="00A66C76" w:rsidP="0021172C">
            <w:pPr>
              <w:pStyle w:val="Nivel2"/>
              <w:jc w:val="center"/>
            </w:pPr>
            <w:r w:rsidRPr="006A2420">
              <w:t>8</w:t>
            </w:r>
          </w:p>
        </w:tc>
        <w:tc>
          <w:tcPr>
            <w:tcW w:w="6064" w:type="dxa"/>
            <w:vAlign w:val="center"/>
          </w:tcPr>
          <w:p w14:paraId="0957A5F2" w14:textId="77777777" w:rsidR="00A66C76" w:rsidRPr="006A2420" w:rsidRDefault="00A66C76" w:rsidP="0021172C">
            <w:pPr>
              <w:pStyle w:val="Nivel2"/>
            </w:pPr>
            <w:r w:rsidRPr="006A2420">
              <w:t>Módulo Exames Laboratoriais</w:t>
            </w:r>
          </w:p>
        </w:tc>
        <w:tc>
          <w:tcPr>
            <w:tcW w:w="1559" w:type="dxa"/>
            <w:vAlign w:val="center"/>
          </w:tcPr>
          <w:p w14:paraId="0285EB17" w14:textId="77777777" w:rsidR="00A66C76" w:rsidRPr="006A2420" w:rsidRDefault="00A66C76" w:rsidP="0021172C">
            <w:pPr>
              <w:pStyle w:val="Nivel2"/>
              <w:jc w:val="center"/>
            </w:pPr>
          </w:p>
        </w:tc>
        <w:tc>
          <w:tcPr>
            <w:tcW w:w="1559" w:type="dxa"/>
            <w:vAlign w:val="center"/>
          </w:tcPr>
          <w:p w14:paraId="66989158" w14:textId="77777777" w:rsidR="00A66C76" w:rsidRPr="006A2420" w:rsidRDefault="00A66C76" w:rsidP="0021172C">
            <w:pPr>
              <w:pStyle w:val="Nivel2"/>
              <w:jc w:val="center"/>
            </w:pPr>
          </w:p>
        </w:tc>
      </w:tr>
      <w:tr w:rsidR="006A2420" w:rsidRPr="006A2420" w14:paraId="18B9B120" w14:textId="77777777" w:rsidTr="0021172C">
        <w:trPr>
          <w:trHeight w:val="510"/>
        </w:trPr>
        <w:tc>
          <w:tcPr>
            <w:tcW w:w="883" w:type="dxa"/>
            <w:vAlign w:val="center"/>
          </w:tcPr>
          <w:p w14:paraId="318043DB" w14:textId="77777777" w:rsidR="00A66C76" w:rsidRPr="006A2420" w:rsidRDefault="00A66C76" w:rsidP="0021172C">
            <w:pPr>
              <w:pStyle w:val="Nivel2"/>
              <w:jc w:val="center"/>
            </w:pPr>
            <w:r w:rsidRPr="006A2420">
              <w:t>9</w:t>
            </w:r>
          </w:p>
        </w:tc>
        <w:tc>
          <w:tcPr>
            <w:tcW w:w="6064" w:type="dxa"/>
            <w:vAlign w:val="center"/>
          </w:tcPr>
          <w:p w14:paraId="20B805EC" w14:textId="77777777" w:rsidR="00A66C76" w:rsidRPr="006A2420" w:rsidRDefault="00A66C76" w:rsidP="0021172C">
            <w:pPr>
              <w:pStyle w:val="Nivel2"/>
            </w:pPr>
            <w:r w:rsidRPr="006A2420">
              <w:t>Módulo Gerenciamento de Senhas de Atendimento – Recepçao e Totem Facial</w:t>
            </w:r>
          </w:p>
        </w:tc>
        <w:tc>
          <w:tcPr>
            <w:tcW w:w="1559" w:type="dxa"/>
            <w:vAlign w:val="center"/>
          </w:tcPr>
          <w:p w14:paraId="4EC7EEA6" w14:textId="77777777" w:rsidR="00A66C76" w:rsidRPr="006A2420" w:rsidRDefault="00A66C76" w:rsidP="0021172C">
            <w:pPr>
              <w:pStyle w:val="Nivel2"/>
            </w:pPr>
          </w:p>
        </w:tc>
        <w:tc>
          <w:tcPr>
            <w:tcW w:w="1559" w:type="dxa"/>
            <w:vAlign w:val="center"/>
          </w:tcPr>
          <w:p w14:paraId="671B2DD2" w14:textId="77777777" w:rsidR="00A66C76" w:rsidRPr="006A2420" w:rsidRDefault="00A66C76" w:rsidP="0021172C">
            <w:pPr>
              <w:pStyle w:val="Nivel2"/>
            </w:pPr>
          </w:p>
        </w:tc>
      </w:tr>
      <w:tr w:rsidR="006A2420" w:rsidRPr="006A2420" w14:paraId="6C4E8725" w14:textId="77777777" w:rsidTr="0021172C">
        <w:trPr>
          <w:trHeight w:val="510"/>
        </w:trPr>
        <w:tc>
          <w:tcPr>
            <w:tcW w:w="883" w:type="dxa"/>
            <w:vAlign w:val="center"/>
          </w:tcPr>
          <w:p w14:paraId="26CCD851" w14:textId="77777777" w:rsidR="00A66C76" w:rsidRPr="006A2420" w:rsidRDefault="00A66C76" w:rsidP="0021172C">
            <w:pPr>
              <w:pStyle w:val="Nivel2"/>
              <w:jc w:val="center"/>
            </w:pPr>
            <w:r w:rsidRPr="006A2420">
              <w:t>10</w:t>
            </w:r>
          </w:p>
        </w:tc>
        <w:tc>
          <w:tcPr>
            <w:tcW w:w="6064" w:type="dxa"/>
            <w:vAlign w:val="center"/>
          </w:tcPr>
          <w:p w14:paraId="1B935E0A" w14:textId="77777777" w:rsidR="00A66C76" w:rsidRPr="006A2420" w:rsidRDefault="00A66C76" w:rsidP="0021172C">
            <w:pPr>
              <w:pStyle w:val="Nivel2"/>
            </w:pPr>
            <w:r w:rsidRPr="006A2420">
              <w:t>Módulo Envio Automático de Torpedo para pacientes - SMS</w:t>
            </w:r>
          </w:p>
        </w:tc>
        <w:tc>
          <w:tcPr>
            <w:tcW w:w="1559" w:type="dxa"/>
            <w:vAlign w:val="center"/>
          </w:tcPr>
          <w:p w14:paraId="7F8B6B76" w14:textId="77777777" w:rsidR="00A66C76" w:rsidRPr="006A2420" w:rsidRDefault="00A66C76" w:rsidP="0021172C">
            <w:pPr>
              <w:pStyle w:val="Nivel2"/>
            </w:pPr>
          </w:p>
        </w:tc>
        <w:tc>
          <w:tcPr>
            <w:tcW w:w="1559" w:type="dxa"/>
            <w:vAlign w:val="center"/>
          </w:tcPr>
          <w:p w14:paraId="22A69929" w14:textId="77777777" w:rsidR="00A66C76" w:rsidRPr="006A2420" w:rsidRDefault="00A66C76" w:rsidP="0021172C">
            <w:pPr>
              <w:pStyle w:val="Nivel2"/>
            </w:pPr>
          </w:p>
        </w:tc>
      </w:tr>
      <w:tr w:rsidR="006A2420" w:rsidRPr="006A2420" w14:paraId="7FDD822C" w14:textId="77777777" w:rsidTr="0021172C">
        <w:trPr>
          <w:trHeight w:val="510"/>
        </w:trPr>
        <w:tc>
          <w:tcPr>
            <w:tcW w:w="883" w:type="dxa"/>
            <w:vAlign w:val="center"/>
          </w:tcPr>
          <w:p w14:paraId="1BA37AB3" w14:textId="77777777" w:rsidR="00A66C76" w:rsidRPr="006A2420" w:rsidRDefault="00A66C76" w:rsidP="0021172C">
            <w:pPr>
              <w:pStyle w:val="Nivel2"/>
              <w:jc w:val="center"/>
            </w:pPr>
            <w:r w:rsidRPr="006A2420">
              <w:t>11</w:t>
            </w:r>
          </w:p>
        </w:tc>
        <w:tc>
          <w:tcPr>
            <w:tcW w:w="6064" w:type="dxa"/>
            <w:vAlign w:val="center"/>
          </w:tcPr>
          <w:p w14:paraId="69A6DA00" w14:textId="77777777" w:rsidR="00A66C76" w:rsidRPr="006A2420" w:rsidRDefault="00A66C76" w:rsidP="0021172C">
            <w:pPr>
              <w:pStyle w:val="Nivel2"/>
            </w:pPr>
            <w:r w:rsidRPr="006A2420">
              <w:t>Módulo Georreferenciamento</w:t>
            </w:r>
          </w:p>
        </w:tc>
        <w:tc>
          <w:tcPr>
            <w:tcW w:w="1559" w:type="dxa"/>
            <w:vAlign w:val="center"/>
          </w:tcPr>
          <w:p w14:paraId="41061BF3" w14:textId="77777777" w:rsidR="00A66C76" w:rsidRPr="006A2420" w:rsidRDefault="00A66C76" w:rsidP="0021172C">
            <w:pPr>
              <w:pStyle w:val="Nivel2"/>
            </w:pPr>
          </w:p>
        </w:tc>
        <w:tc>
          <w:tcPr>
            <w:tcW w:w="1559" w:type="dxa"/>
            <w:vAlign w:val="center"/>
          </w:tcPr>
          <w:p w14:paraId="226B0CF9" w14:textId="77777777" w:rsidR="00A66C76" w:rsidRPr="006A2420" w:rsidRDefault="00A66C76" w:rsidP="0021172C">
            <w:pPr>
              <w:pStyle w:val="Nivel2"/>
            </w:pPr>
          </w:p>
        </w:tc>
      </w:tr>
      <w:tr w:rsidR="006A2420" w:rsidRPr="006A2420" w14:paraId="635373C0" w14:textId="77777777" w:rsidTr="0021172C">
        <w:trPr>
          <w:trHeight w:val="510"/>
        </w:trPr>
        <w:tc>
          <w:tcPr>
            <w:tcW w:w="883" w:type="dxa"/>
            <w:vAlign w:val="center"/>
          </w:tcPr>
          <w:p w14:paraId="6FD7CA64" w14:textId="77777777" w:rsidR="00A66C76" w:rsidRPr="006A2420" w:rsidRDefault="00A66C76" w:rsidP="0021172C">
            <w:pPr>
              <w:pStyle w:val="Nivel2"/>
              <w:jc w:val="center"/>
            </w:pPr>
            <w:r w:rsidRPr="006A2420">
              <w:t>12</w:t>
            </w:r>
          </w:p>
        </w:tc>
        <w:tc>
          <w:tcPr>
            <w:tcW w:w="6064" w:type="dxa"/>
            <w:vAlign w:val="center"/>
          </w:tcPr>
          <w:p w14:paraId="447C5AA2" w14:textId="77777777" w:rsidR="00A66C76" w:rsidRPr="006A2420" w:rsidRDefault="00A66C76" w:rsidP="0021172C">
            <w:pPr>
              <w:pStyle w:val="Nivel2"/>
            </w:pPr>
            <w:r w:rsidRPr="006A2420">
              <w:t>Módulo Relátorios BI (Business Intelligence)</w:t>
            </w:r>
          </w:p>
        </w:tc>
        <w:tc>
          <w:tcPr>
            <w:tcW w:w="1559" w:type="dxa"/>
            <w:vAlign w:val="center"/>
          </w:tcPr>
          <w:p w14:paraId="71ADDFE0" w14:textId="77777777" w:rsidR="00A66C76" w:rsidRPr="006A2420" w:rsidRDefault="00A66C76" w:rsidP="0021172C">
            <w:pPr>
              <w:pStyle w:val="Nivel2"/>
            </w:pPr>
          </w:p>
        </w:tc>
        <w:tc>
          <w:tcPr>
            <w:tcW w:w="1559" w:type="dxa"/>
            <w:vAlign w:val="center"/>
          </w:tcPr>
          <w:p w14:paraId="36728B36" w14:textId="77777777" w:rsidR="00A66C76" w:rsidRPr="006A2420" w:rsidRDefault="00A66C76" w:rsidP="0021172C">
            <w:pPr>
              <w:pStyle w:val="Nivel2"/>
            </w:pPr>
          </w:p>
        </w:tc>
      </w:tr>
      <w:tr w:rsidR="006A2420" w:rsidRPr="006A2420" w14:paraId="2E4A7D35" w14:textId="77777777" w:rsidTr="0021172C">
        <w:trPr>
          <w:trHeight w:val="510"/>
        </w:trPr>
        <w:tc>
          <w:tcPr>
            <w:tcW w:w="883" w:type="dxa"/>
            <w:vAlign w:val="center"/>
          </w:tcPr>
          <w:p w14:paraId="138C847D" w14:textId="77777777" w:rsidR="00A66C76" w:rsidRPr="006A2420" w:rsidRDefault="00A66C76" w:rsidP="0021172C">
            <w:pPr>
              <w:pStyle w:val="Nivel2"/>
              <w:jc w:val="center"/>
            </w:pPr>
            <w:r w:rsidRPr="006A2420">
              <w:t>13</w:t>
            </w:r>
          </w:p>
        </w:tc>
        <w:tc>
          <w:tcPr>
            <w:tcW w:w="6064" w:type="dxa"/>
            <w:vAlign w:val="center"/>
          </w:tcPr>
          <w:p w14:paraId="10C36CEE" w14:textId="77777777" w:rsidR="00A66C76" w:rsidRPr="006A2420" w:rsidRDefault="00A66C76" w:rsidP="0021172C">
            <w:pPr>
              <w:pStyle w:val="Nivel2"/>
            </w:pPr>
            <w:r w:rsidRPr="006A2420">
              <w:t>Módulo Prontuário Eletrônico</w:t>
            </w:r>
          </w:p>
        </w:tc>
        <w:tc>
          <w:tcPr>
            <w:tcW w:w="1559" w:type="dxa"/>
            <w:vAlign w:val="center"/>
          </w:tcPr>
          <w:p w14:paraId="34369ECF" w14:textId="77777777" w:rsidR="00A66C76" w:rsidRPr="006A2420" w:rsidRDefault="00A66C76" w:rsidP="0021172C">
            <w:pPr>
              <w:pStyle w:val="Nivel2"/>
            </w:pPr>
          </w:p>
        </w:tc>
        <w:tc>
          <w:tcPr>
            <w:tcW w:w="1559" w:type="dxa"/>
            <w:vAlign w:val="center"/>
          </w:tcPr>
          <w:p w14:paraId="2E773574" w14:textId="77777777" w:rsidR="00A66C76" w:rsidRPr="006A2420" w:rsidRDefault="00A66C76" w:rsidP="0021172C">
            <w:pPr>
              <w:pStyle w:val="Nivel2"/>
            </w:pPr>
          </w:p>
        </w:tc>
      </w:tr>
      <w:tr w:rsidR="006A2420" w:rsidRPr="006A2420" w14:paraId="72E6C618" w14:textId="77777777" w:rsidTr="0021172C">
        <w:trPr>
          <w:trHeight w:val="510"/>
        </w:trPr>
        <w:tc>
          <w:tcPr>
            <w:tcW w:w="883" w:type="dxa"/>
            <w:vAlign w:val="center"/>
          </w:tcPr>
          <w:p w14:paraId="7AB21A77" w14:textId="77777777" w:rsidR="00A66C76" w:rsidRPr="006A2420" w:rsidRDefault="00A66C76" w:rsidP="0021172C">
            <w:pPr>
              <w:pStyle w:val="Nivel2"/>
              <w:jc w:val="center"/>
            </w:pPr>
            <w:r w:rsidRPr="006A2420">
              <w:t>14</w:t>
            </w:r>
          </w:p>
        </w:tc>
        <w:tc>
          <w:tcPr>
            <w:tcW w:w="6064" w:type="dxa"/>
            <w:vAlign w:val="center"/>
          </w:tcPr>
          <w:p w14:paraId="1DAE3A9F" w14:textId="77777777" w:rsidR="00A66C76" w:rsidRPr="006A2420" w:rsidRDefault="00A66C76" w:rsidP="0021172C">
            <w:pPr>
              <w:pStyle w:val="Nivel2"/>
            </w:pPr>
            <w:r w:rsidRPr="006A2420">
              <w:t>Módulo Atenção Básica E-SUS</w:t>
            </w:r>
          </w:p>
        </w:tc>
        <w:tc>
          <w:tcPr>
            <w:tcW w:w="1559" w:type="dxa"/>
            <w:vAlign w:val="center"/>
          </w:tcPr>
          <w:p w14:paraId="400BB51C" w14:textId="77777777" w:rsidR="00A66C76" w:rsidRPr="006A2420" w:rsidRDefault="00A66C76" w:rsidP="0021172C">
            <w:pPr>
              <w:pStyle w:val="Nivel2"/>
            </w:pPr>
          </w:p>
        </w:tc>
        <w:tc>
          <w:tcPr>
            <w:tcW w:w="1559" w:type="dxa"/>
            <w:vAlign w:val="center"/>
          </w:tcPr>
          <w:p w14:paraId="1C2FDABA" w14:textId="77777777" w:rsidR="00A66C76" w:rsidRPr="006A2420" w:rsidRDefault="00A66C76" w:rsidP="0021172C">
            <w:pPr>
              <w:pStyle w:val="Nivel2"/>
            </w:pPr>
          </w:p>
        </w:tc>
      </w:tr>
      <w:tr w:rsidR="006A2420" w:rsidRPr="006A2420" w14:paraId="2574D9CE" w14:textId="77777777" w:rsidTr="0021172C">
        <w:trPr>
          <w:trHeight w:val="510"/>
        </w:trPr>
        <w:tc>
          <w:tcPr>
            <w:tcW w:w="883" w:type="dxa"/>
            <w:vAlign w:val="center"/>
          </w:tcPr>
          <w:p w14:paraId="1A4A6D39" w14:textId="77777777" w:rsidR="00A66C76" w:rsidRPr="006A2420" w:rsidRDefault="00A66C76" w:rsidP="0021172C">
            <w:pPr>
              <w:pStyle w:val="Nivel2"/>
              <w:jc w:val="center"/>
            </w:pPr>
            <w:r w:rsidRPr="006A2420">
              <w:t>15</w:t>
            </w:r>
          </w:p>
        </w:tc>
        <w:tc>
          <w:tcPr>
            <w:tcW w:w="6064" w:type="dxa"/>
            <w:vAlign w:val="center"/>
          </w:tcPr>
          <w:p w14:paraId="344CE9C4" w14:textId="77777777" w:rsidR="00A66C76" w:rsidRPr="006A2420" w:rsidRDefault="00A66C76" w:rsidP="0021172C">
            <w:pPr>
              <w:pStyle w:val="Nivel2"/>
            </w:pPr>
            <w:r w:rsidRPr="006A2420">
              <w:t>Módulo Integração com Dispostivos Móveis – Aplicativo Mobile para ACS / ACE</w:t>
            </w:r>
          </w:p>
        </w:tc>
        <w:tc>
          <w:tcPr>
            <w:tcW w:w="1559" w:type="dxa"/>
            <w:vAlign w:val="center"/>
          </w:tcPr>
          <w:p w14:paraId="05B0D7AD" w14:textId="77777777" w:rsidR="00A66C76" w:rsidRPr="006A2420" w:rsidRDefault="00A66C76" w:rsidP="0021172C">
            <w:pPr>
              <w:pStyle w:val="Nivel2"/>
            </w:pPr>
          </w:p>
        </w:tc>
        <w:tc>
          <w:tcPr>
            <w:tcW w:w="1559" w:type="dxa"/>
            <w:vAlign w:val="center"/>
          </w:tcPr>
          <w:p w14:paraId="6C4EC8A9" w14:textId="77777777" w:rsidR="00A66C76" w:rsidRPr="006A2420" w:rsidRDefault="00A66C76" w:rsidP="0021172C">
            <w:pPr>
              <w:pStyle w:val="Nivel2"/>
            </w:pPr>
          </w:p>
        </w:tc>
      </w:tr>
      <w:tr w:rsidR="006A2420" w:rsidRPr="006A2420" w14:paraId="42435ED8" w14:textId="77777777" w:rsidTr="0021172C">
        <w:trPr>
          <w:trHeight w:val="510"/>
        </w:trPr>
        <w:tc>
          <w:tcPr>
            <w:tcW w:w="883" w:type="dxa"/>
            <w:vAlign w:val="center"/>
          </w:tcPr>
          <w:p w14:paraId="0ED48895" w14:textId="77777777" w:rsidR="00A66C76" w:rsidRPr="006A2420" w:rsidRDefault="00A66C76" w:rsidP="0021172C">
            <w:pPr>
              <w:pStyle w:val="Nivel2"/>
              <w:jc w:val="center"/>
            </w:pPr>
            <w:r w:rsidRPr="006A2420">
              <w:lastRenderedPageBreak/>
              <w:t>16</w:t>
            </w:r>
          </w:p>
        </w:tc>
        <w:tc>
          <w:tcPr>
            <w:tcW w:w="6064" w:type="dxa"/>
            <w:vAlign w:val="center"/>
          </w:tcPr>
          <w:p w14:paraId="0A888051" w14:textId="77777777" w:rsidR="00A66C76" w:rsidRPr="006A2420" w:rsidRDefault="00A66C76" w:rsidP="0021172C">
            <w:pPr>
              <w:pStyle w:val="Nivel2"/>
            </w:pPr>
            <w:r w:rsidRPr="006A2420">
              <w:t>Módulo Aplicativo Mobile Cidadão</w:t>
            </w:r>
          </w:p>
        </w:tc>
        <w:tc>
          <w:tcPr>
            <w:tcW w:w="1559" w:type="dxa"/>
            <w:vAlign w:val="center"/>
          </w:tcPr>
          <w:p w14:paraId="31AF6224" w14:textId="77777777" w:rsidR="00A66C76" w:rsidRPr="006A2420" w:rsidRDefault="00A66C76" w:rsidP="0021172C">
            <w:pPr>
              <w:pStyle w:val="Nivel2"/>
            </w:pPr>
          </w:p>
        </w:tc>
        <w:tc>
          <w:tcPr>
            <w:tcW w:w="1559" w:type="dxa"/>
            <w:vAlign w:val="center"/>
          </w:tcPr>
          <w:p w14:paraId="3054DA31" w14:textId="77777777" w:rsidR="00A66C76" w:rsidRPr="006A2420" w:rsidRDefault="00A66C76" w:rsidP="0021172C">
            <w:pPr>
              <w:pStyle w:val="Nivel2"/>
            </w:pPr>
          </w:p>
        </w:tc>
      </w:tr>
      <w:tr w:rsidR="006A2420" w:rsidRPr="006A2420" w14:paraId="76D2E9D1" w14:textId="77777777" w:rsidTr="0021172C">
        <w:trPr>
          <w:trHeight w:val="510"/>
        </w:trPr>
        <w:tc>
          <w:tcPr>
            <w:tcW w:w="883" w:type="dxa"/>
            <w:vAlign w:val="center"/>
          </w:tcPr>
          <w:p w14:paraId="2D9A6487" w14:textId="77777777" w:rsidR="00A66C76" w:rsidRPr="006A2420" w:rsidRDefault="00A66C76" w:rsidP="0021172C">
            <w:pPr>
              <w:pStyle w:val="Nivel2"/>
              <w:jc w:val="center"/>
            </w:pPr>
            <w:r w:rsidRPr="006A2420">
              <w:t>17</w:t>
            </w:r>
          </w:p>
        </w:tc>
        <w:tc>
          <w:tcPr>
            <w:tcW w:w="6064" w:type="dxa"/>
            <w:vAlign w:val="center"/>
          </w:tcPr>
          <w:p w14:paraId="170F63A4" w14:textId="77777777" w:rsidR="00A66C76" w:rsidRPr="006A2420" w:rsidRDefault="00A66C76" w:rsidP="0021172C">
            <w:pPr>
              <w:pStyle w:val="Nivel2"/>
            </w:pPr>
            <w:r w:rsidRPr="006A2420">
              <w:t>Módulo Vigilância Sanítária / Zoonoses / Epidemiológica</w:t>
            </w:r>
          </w:p>
        </w:tc>
        <w:tc>
          <w:tcPr>
            <w:tcW w:w="1559" w:type="dxa"/>
            <w:vAlign w:val="center"/>
          </w:tcPr>
          <w:p w14:paraId="446E40D4" w14:textId="77777777" w:rsidR="00A66C76" w:rsidRPr="006A2420" w:rsidRDefault="00A66C76" w:rsidP="0021172C">
            <w:pPr>
              <w:pStyle w:val="Nivel2"/>
            </w:pPr>
          </w:p>
        </w:tc>
        <w:tc>
          <w:tcPr>
            <w:tcW w:w="1559" w:type="dxa"/>
            <w:vAlign w:val="center"/>
          </w:tcPr>
          <w:p w14:paraId="54B9CBF9" w14:textId="77777777" w:rsidR="00A66C76" w:rsidRPr="006A2420" w:rsidRDefault="00A66C76" w:rsidP="0021172C">
            <w:pPr>
              <w:pStyle w:val="Nivel2"/>
            </w:pPr>
          </w:p>
        </w:tc>
      </w:tr>
      <w:tr w:rsidR="006A2420" w:rsidRPr="006A2420" w14:paraId="1DB1E4EA" w14:textId="77777777" w:rsidTr="0021172C">
        <w:trPr>
          <w:trHeight w:val="510"/>
        </w:trPr>
        <w:tc>
          <w:tcPr>
            <w:tcW w:w="883" w:type="dxa"/>
            <w:vAlign w:val="center"/>
          </w:tcPr>
          <w:p w14:paraId="1460F961" w14:textId="77777777" w:rsidR="00A66C76" w:rsidRPr="006A2420" w:rsidRDefault="00A66C76" w:rsidP="0021172C">
            <w:pPr>
              <w:pStyle w:val="Nivel2"/>
              <w:jc w:val="center"/>
            </w:pPr>
            <w:r w:rsidRPr="006A2420">
              <w:t>18</w:t>
            </w:r>
          </w:p>
        </w:tc>
        <w:tc>
          <w:tcPr>
            <w:tcW w:w="6064" w:type="dxa"/>
            <w:vAlign w:val="center"/>
          </w:tcPr>
          <w:p w14:paraId="674BBADA" w14:textId="77777777" w:rsidR="00A66C76" w:rsidRPr="006A2420" w:rsidRDefault="00A66C76" w:rsidP="0021172C">
            <w:pPr>
              <w:pStyle w:val="Nivel2"/>
            </w:pPr>
            <w:r w:rsidRPr="006A2420">
              <w:t>Módulo SAMU</w:t>
            </w:r>
          </w:p>
        </w:tc>
        <w:tc>
          <w:tcPr>
            <w:tcW w:w="1559" w:type="dxa"/>
            <w:vAlign w:val="center"/>
          </w:tcPr>
          <w:p w14:paraId="5F4C3B5F" w14:textId="77777777" w:rsidR="00A66C76" w:rsidRPr="006A2420" w:rsidRDefault="00A66C76" w:rsidP="0021172C">
            <w:pPr>
              <w:pStyle w:val="Nivel2"/>
            </w:pPr>
          </w:p>
        </w:tc>
        <w:tc>
          <w:tcPr>
            <w:tcW w:w="1559" w:type="dxa"/>
            <w:vAlign w:val="center"/>
          </w:tcPr>
          <w:p w14:paraId="0A8EA739" w14:textId="77777777" w:rsidR="00A66C76" w:rsidRPr="006A2420" w:rsidRDefault="00A66C76" w:rsidP="0021172C">
            <w:pPr>
              <w:pStyle w:val="Nivel2"/>
            </w:pPr>
          </w:p>
        </w:tc>
      </w:tr>
      <w:tr w:rsidR="006A2420" w:rsidRPr="006A2420" w14:paraId="14AF7244" w14:textId="77777777" w:rsidTr="0021172C">
        <w:trPr>
          <w:trHeight w:val="510"/>
        </w:trPr>
        <w:tc>
          <w:tcPr>
            <w:tcW w:w="883" w:type="dxa"/>
            <w:vAlign w:val="center"/>
          </w:tcPr>
          <w:p w14:paraId="5A89BB2B" w14:textId="66245B99" w:rsidR="009E5612" w:rsidRPr="006A2420" w:rsidRDefault="009E5612" w:rsidP="0021172C">
            <w:pPr>
              <w:pStyle w:val="Nivel2"/>
              <w:jc w:val="center"/>
            </w:pPr>
            <w:r w:rsidRPr="006A2420">
              <w:t xml:space="preserve">19 </w:t>
            </w:r>
          </w:p>
        </w:tc>
        <w:tc>
          <w:tcPr>
            <w:tcW w:w="6064" w:type="dxa"/>
            <w:vAlign w:val="center"/>
          </w:tcPr>
          <w:p w14:paraId="70DE4D1D" w14:textId="743D5471" w:rsidR="009E5612" w:rsidRPr="006A2420" w:rsidRDefault="009E5612" w:rsidP="0021172C">
            <w:pPr>
              <w:pStyle w:val="Nivel2"/>
            </w:pPr>
            <w:r w:rsidRPr="006A2420">
              <w:t>Módulo UPA</w:t>
            </w:r>
          </w:p>
        </w:tc>
        <w:tc>
          <w:tcPr>
            <w:tcW w:w="1559" w:type="dxa"/>
            <w:vAlign w:val="center"/>
          </w:tcPr>
          <w:p w14:paraId="1B415257" w14:textId="77777777" w:rsidR="009E5612" w:rsidRPr="006A2420" w:rsidRDefault="009E5612" w:rsidP="0021172C">
            <w:pPr>
              <w:pStyle w:val="Nivel2"/>
            </w:pPr>
          </w:p>
        </w:tc>
        <w:tc>
          <w:tcPr>
            <w:tcW w:w="1559" w:type="dxa"/>
            <w:vAlign w:val="center"/>
          </w:tcPr>
          <w:p w14:paraId="34009060" w14:textId="77777777" w:rsidR="009E5612" w:rsidRPr="006A2420" w:rsidRDefault="009E5612" w:rsidP="0021172C">
            <w:pPr>
              <w:pStyle w:val="Nivel2"/>
            </w:pPr>
          </w:p>
        </w:tc>
      </w:tr>
    </w:tbl>
    <w:p w14:paraId="102D29E7" w14:textId="77777777" w:rsidR="00A66C76" w:rsidRPr="006A2420" w:rsidRDefault="00A66C76" w:rsidP="004E51D1">
      <w:pPr>
        <w:pStyle w:val="Nivel2"/>
        <w:ind w:left="1080"/>
      </w:pPr>
    </w:p>
    <w:sectPr w:rsidR="00A66C76" w:rsidRPr="006A2420" w:rsidSect="00B33EEE">
      <w:headerReference w:type="default" r:id="rId9"/>
      <w:footerReference w:type="default" r:id="rId10"/>
      <w:pgSz w:w="11906" w:h="16838"/>
      <w:pgMar w:top="22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BBB9B" w14:textId="77777777" w:rsidR="008E4AAB" w:rsidRDefault="008E4AAB" w:rsidP="00301388">
      <w:r>
        <w:separator/>
      </w:r>
    </w:p>
  </w:endnote>
  <w:endnote w:type="continuationSeparator" w:id="0">
    <w:p w14:paraId="78FEC3F8" w14:textId="77777777" w:rsidR="008E4AAB" w:rsidRDefault="008E4AAB" w:rsidP="0030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Liberation Sans">
    <w:charset w:val="00"/>
    <w:family w:val="roman"/>
    <w:pitch w:val="variable"/>
  </w:font>
  <w:font w:name="Noto Sans CJK SC">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DejaVu Sans">
    <w:charset w:val="00"/>
    <w:family w:val="swiss"/>
    <w:pitch w:val="variable"/>
    <w:sig w:usb0="E7002EFF" w:usb1="D200FDFF" w:usb2="0A246029" w:usb3="00000000" w:csb0="000001FF" w:csb1="00000000"/>
  </w:font>
  <w:font w:name="MS Mincho">
    <w:altName w:val="ＭＳ 明朝"/>
    <w:panose1 w:val="02020609040205080304"/>
    <w:charset w:val="80"/>
    <w:family w:val="roman"/>
    <w:pitch w:val="fixed"/>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5303119"/>
      <w:docPartObj>
        <w:docPartGallery w:val="Page Numbers (Bottom of Page)"/>
        <w:docPartUnique/>
      </w:docPartObj>
    </w:sdtPr>
    <w:sdtContent>
      <w:sdt>
        <w:sdtPr>
          <w:id w:val="-1769616900"/>
          <w:docPartObj>
            <w:docPartGallery w:val="Page Numbers (Top of Page)"/>
            <w:docPartUnique/>
          </w:docPartObj>
        </w:sdtPr>
        <w:sdtContent>
          <w:p w14:paraId="5ED0DCA9" w14:textId="77777777" w:rsidR="0021172C" w:rsidRDefault="0021172C">
            <w:pPr>
              <w:pStyle w:val="Rodap"/>
              <w:jc w:val="right"/>
            </w:pPr>
            <w:r w:rsidRPr="00496B2E">
              <w:rPr>
                <w:rFonts w:ascii="Arial" w:hAnsi="Arial" w:cs="Arial"/>
                <w:noProof/>
                <w:sz w:val="16"/>
                <w:szCs w:val="16"/>
              </w:rPr>
              <w:drawing>
                <wp:anchor distT="0" distB="0" distL="114300" distR="114300" simplePos="0" relativeHeight="251659264" behindDoc="0" locked="0" layoutInCell="1" allowOverlap="1" wp14:anchorId="2DEC7AB5" wp14:editId="5E95798C">
                  <wp:simplePos x="0" y="0"/>
                  <wp:positionH relativeFrom="margin">
                    <wp:posOffset>1910537</wp:posOffset>
                  </wp:positionH>
                  <wp:positionV relativeFrom="paragraph">
                    <wp:posOffset>1270</wp:posOffset>
                  </wp:positionV>
                  <wp:extent cx="1252623" cy="180000"/>
                  <wp:effectExtent l="0" t="0" r="5080" b="0"/>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pic:nvPicPr>
                        <pic:blipFill>
                          <a:blip r:embed="rId1">
                            <a:extLst>
                              <a:ext uri="{28A0092B-C50C-407E-A947-70E740481C1C}">
                                <a14:useLocalDpi xmlns:a14="http://schemas.microsoft.com/office/drawing/2010/main" val="0"/>
                              </a:ext>
                            </a:extLst>
                          </a:blip>
                          <a:stretch>
                            <a:fillRect/>
                          </a:stretch>
                        </pic:blipFill>
                        <pic:spPr>
                          <a:xfrm>
                            <a:off x="0" y="0"/>
                            <a:ext cx="1252623" cy="180000"/>
                          </a:xfrm>
                          <a:prstGeom prst="rect">
                            <a:avLst/>
                          </a:prstGeom>
                        </pic:spPr>
                      </pic:pic>
                    </a:graphicData>
                  </a:graphic>
                  <wp14:sizeRelH relativeFrom="page">
                    <wp14:pctWidth>0</wp14:pctWidth>
                  </wp14:sizeRelH>
                  <wp14:sizeRelV relativeFrom="page">
                    <wp14:pctHeight>0</wp14:pctHeight>
                  </wp14:sizeRelV>
                </wp:anchor>
              </w:drawing>
            </w:r>
            <w:r w:rsidRPr="00496B2E">
              <w:rPr>
                <w:rFonts w:ascii="Arial" w:hAnsi="Arial" w:cs="Arial"/>
                <w:sz w:val="16"/>
                <w:szCs w:val="16"/>
              </w:rPr>
              <w:t xml:space="preserve">Página </w:t>
            </w:r>
            <w:r w:rsidRPr="00496B2E">
              <w:rPr>
                <w:rFonts w:ascii="Arial" w:hAnsi="Arial" w:cs="Arial"/>
                <w:b/>
                <w:bCs/>
                <w:sz w:val="16"/>
                <w:szCs w:val="16"/>
              </w:rPr>
              <w:fldChar w:fldCharType="begin"/>
            </w:r>
            <w:r w:rsidRPr="00496B2E">
              <w:rPr>
                <w:rFonts w:ascii="Arial" w:hAnsi="Arial" w:cs="Arial"/>
                <w:b/>
                <w:bCs/>
                <w:sz w:val="16"/>
                <w:szCs w:val="16"/>
              </w:rPr>
              <w:instrText>PAGE</w:instrText>
            </w:r>
            <w:r w:rsidRPr="00496B2E">
              <w:rPr>
                <w:rFonts w:ascii="Arial" w:hAnsi="Arial" w:cs="Arial"/>
                <w:b/>
                <w:bCs/>
                <w:sz w:val="16"/>
                <w:szCs w:val="16"/>
              </w:rPr>
              <w:fldChar w:fldCharType="separate"/>
            </w:r>
            <w:r w:rsidR="00C94554">
              <w:rPr>
                <w:rFonts w:ascii="Arial" w:hAnsi="Arial" w:cs="Arial"/>
                <w:b/>
                <w:bCs/>
                <w:noProof/>
                <w:sz w:val="16"/>
                <w:szCs w:val="16"/>
              </w:rPr>
              <w:t>30</w:t>
            </w:r>
            <w:r w:rsidRPr="00496B2E">
              <w:rPr>
                <w:rFonts w:ascii="Arial" w:hAnsi="Arial" w:cs="Arial"/>
                <w:b/>
                <w:bCs/>
                <w:sz w:val="16"/>
                <w:szCs w:val="16"/>
              </w:rPr>
              <w:fldChar w:fldCharType="end"/>
            </w:r>
            <w:r w:rsidRPr="00496B2E">
              <w:rPr>
                <w:rFonts w:ascii="Arial" w:hAnsi="Arial" w:cs="Arial"/>
                <w:sz w:val="16"/>
                <w:szCs w:val="16"/>
              </w:rPr>
              <w:t xml:space="preserve"> de </w:t>
            </w:r>
            <w:r w:rsidRPr="00496B2E">
              <w:rPr>
                <w:rFonts w:ascii="Arial" w:hAnsi="Arial" w:cs="Arial"/>
                <w:b/>
                <w:bCs/>
                <w:sz w:val="16"/>
                <w:szCs w:val="16"/>
              </w:rPr>
              <w:fldChar w:fldCharType="begin"/>
            </w:r>
            <w:r w:rsidRPr="00496B2E">
              <w:rPr>
                <w:rFonts w:ascii="Arial" w:hAnsi="Arial" w:cs="Arial"/>
                <w:b/>
                <w:bCs/>
                <w:sz w:val="16"/>
                <w:szCs w:val="16"/>
              </w:rPr>
              <w:instrText>NUMPAGES</w:instrText>
            </w:r>
            <w:r w:rsidRPr="00496B2E">
              <w:rPr>
                <w:rFonts w:ascii="Arial" w:hAnsi="Arial" w:cs="Arial"/>
                <w:b/>
                <w:bCs/>
                <w:sz w:val="16"/>
                <w:szCs w:val="16"/>
              </w:rPr>
              <w:fldChar w:fldCharType="separate"/>
            </w:r>
            <w:r w:rsidR="00C94554">
              <w:rPr>
                <w:rFonts w:ascii="Arial" w:hAnsi="Arial" w:cs="Arial"/>
                <w:b/>
                <w:bCs/>
                <w:noProof/>
                <w:sz w:val="16"/>
                <w:szCs w:val="16"/>
              </w:rPr>
              <w:t>83</w:t>
            </w:r>
            <w:r w:rsidRPr="00496B2E">
              <w:rPr>
                <w:rFonts w:ascii="Arial" w:hAnsi="Arial" w:cs="Arial"/>
                <w:b/>
                <w:bCs/>
                <w:sz w:val="16"/>
                <w:szCs w:val="16"/>
              </w:rPr>
              <w:fldChar w:fldCharType="end"/>
            </w:r>
          </w:p>
        </w:sdtContent>
      </w:sdt>
    </w:sdtContent>
  </w:sdt>
  <w:p w14:paraId="0DAE3483" w14:textId="77777777" w:rsidR="0021172C" w:rsidRDefault="0021172C">
    <w:pPr>
      <w:pStyle w:val="Rodap"/>
    </w:pPr>
    <w:r w:rsidRPr="00D41014">
      <w:rPr>
        <w:rFonts w:ascii="Arial" w:hAnsi="Arial" w:cs="Arial"/>
        <w:sz w:val="12"/>
        <w:szCs w:val="12"/>
      </w:rPr>
      <w:t>Modelo v0</w:t>
    </w:r>
    <w:r>
      <w:rPr>
        <w:rFonts w:ascii="Arial" w:hAnsi="Arial" w:cs="Arial"/>
        <w:sz w:val="12"/>
        <w:szCs w:val="12"/>
      </w:rPr>
      <w:t>3</w:t>
    </w:r>
    <w:r w:rsidRPr="00D41014">
      <w:rPr>
        <w:rFonts w:ascii="Arial" w:hAnsi="Arial" w:cs="Arial"/>
        <w:sz w:val="12"/>
        <w:szCs w:val="12"/>
      </w:rPr>
      <w:t>.0</w:t>
    </w:r>
    <w:r>
      <w:rPr>
        <w:rFonts w:ascii="Arial" w:hAnsi="Arial" w:cs="Arial"/>
        <w:sz w:val="12"/>
        <w:szCs w:val="12"/>
      </w:rPr>
      <w:t>5</w:t>
    </w:r>
    <w:r w:rsidRPr="00D41014">
      <w:rPr>
        <w:rFonts w:ascii="Arial" w:hAnsi="Arial" w:cs="Arial"/>
        <w:sz w:val="12"/>
        <w:szCs w:val="12"/>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F13D6" w14:textId="77777777" w:rsidR="008E4AAB" w:rsidRDefault="008E4AAB" w:rsidP="00301388">
      <w:r>
        <w:separator/>
      </w:r>
    </w:p>
  </w:footnote>
  <w:footnote w:type="continuationSeparator" w:id="0">
    <w:p w14:paraId="62B84756" w14:textId="77777777" w:rsidR="008E4AAB" w:rsidRDefault="008E4AAB" w:rsidP="0030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CCCB6" w14:textId="77777777" w:rsidR="0021172C" w:rsidRPr="00301388" w:rsidRDefault="0021172C" w:rsidP="00301388">
    <w:pPr>
      <w:pStyle w:val="Cabealho"/>
      <w:jc w:val="center"/>
    </w:pPr>
    <w:r>
      <w:rPr>
        <w:noProof/>
      </w:rPr>
      <mc:AlternateContent>
        <mc:Choice Requires="wps">
          <w:drawing>
            <wp:anchor distT="0" distB="0" distL="114300" distR="114300" simplePos="0" relativeHeight="251663360" behindDoc="0" locked="0" layoutInCell="1" allowOverlap="1" wp14:anchorId="6B40A3A7" wp14:editId="29D326DE">
              <wp:simplePos x="0" y="0"/>
              <wp:positionH relativeFrom="column">
                <wp:posOffset>4501515</wp:posOffset>
              </wp:positionH>
              <wp:positionV relativeFrom="paragraph">
                <wp:posOffset>55245</wp:posOffset>
              </wp:positionV>
              <wp:extent cx="1504950" cy="657225"/>
              <wp:effectExtent l="0" t="0" r="19050" b="2857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657225"/>
                      </a:xfrm>
                      <a:prstGeom prst="rect">
                        <a:avLst/>
                      </a:prstGeom>
                      <a:solidFill>
                        <a:srgbClr val="FFFFFF"/>
                      </a:solidFill>
                      <a:ln w="9525">
                        <a:solidFill>
                          <a:srgbClr val="000000"/>
                        </a:solidFill>
                        <a:miter lim="800000"/>
                        <a:headEnd/>
                        <a:tailEnd/>
                      </a:ln>
                    </wps:spPr>
                    <wps:txbx>
                      <w:txbxContent>
                        <w:p w14:paraId="06151D2F" w14:textId="77777777" w:rsidR="0021172C" w:rsidRPr="005118D2" w:rsidRDefault="0021172C" w:rsidP="004846DE">
                          <w:r w:rsidRPr="005118D2">
                            <w:t>Processo nº ____</w:t>
                          </w:r>
                        </w:p>
                        <w:p w14:paraId="730D4839" w14:textId="77777777" w:rsidR="0021172C" w:rsidRPr="005118D2" w:rsidRDefault="0021172C" w:rsidP="004846DE">
                          <w:r w:rsidRPr="005118D2">
                            <w:t>Folha nº _______</w:t>
                          </w:r>
                        </w:p>
                        <w:p w14:paraId="5F989CBB" w14:textId="77777777" w:rsidR="0021172C" w:rsidRPr="005118D2" w:rsidRDefault="0021172C" w:rsidP="004846DE">
                          <w:r w:rsidRPr="005118D2">
                            <w:t>Rubrica: 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40A3A7" id="_x0000_t202" coordsize="21600,21600" o:spt="202" path="m,l,21600r21600,l21600,xe">
              <v:stroke joinstyle="miter"/>
              <v:path gradientshapeok="t" o:connecttype="rect"/>
            </v:shapetype>
            <v:shape id="Caixa de texto 1" o:spid="_x0000_s1027" type="#_x0000_t202" style="position:absolute;left:0;text-align:left;margin-left:354.45pt;margin-top:4.35pt;width:118.5pt;height:5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">
              <v:textbox>
                <w:txbxContent>
                  <w:p w14:paraId="06151D2F" w14:textId="77777777" w:rsidR="0021172C" w:rsidRPr="005118D2" w:rsidRDefault="0021172C" w:rsidP="004846DE">
                    <w:r w:rsidRPr="005118D2">
                      <w:t>Processo nº ____</w:t>
                    </w:r>
                  </w:p>
                  <w:p w14:paraId="730D4839" w14:textId="77777777" w:rsidR="0021172C" w:rsidRPr="005118D2" w:rsidRDefault="0021172C" w:rsidP="004846DE">
                    <w:r w:rsidRPr="005118D2">
                      <w:t>Folha nº _______</w:t>
                    </w:r>
                  </w:p>
                  <w:p w14:paraId="5F989CBB" w14:textId="77777777" w:rsidR="0021172C" w:rsidRPr="005118D2" w:rsidRDefault="0021172C" w:rsidP="004846DE">
                    <w:r w:rsidRPr="005118D2">
                      <w:t>Rubrica: _______</w:t>
                    </w:r>
                  </w:p>
                </w:txbxContent>
              </v:textbox>
            </v:shape>
          </w:pict>
        </mc:Fallback>
      </mc:AlternateContent>
    </w:r>
    <w:r>
      <w:rPr>
        <w:noProof/>
      </w:rPr>
      <w:drawing>
        <wp:anchor distT="0" distB="0" distL="0" distR="0" simplePos="0" relativeHeight="251661312" behindDoc="1" locked="0" layoutInCell="0" allowOverlap="1" wp14:anchorId="2486ED63" wp14:editId="674DC787">
          <wp:simplePos x="0" y="0"/>
          <wp:positionH relativeFrom="page">
            <wp:posOffset>1442085</wp:posOffset>
          </wp:positionH>
          <wp:positionV relativeFrom="page">
            <wp:posOffset>505460</wp:posOffset>
          </wp:positionV>
          <wp:extent cx="3159760" cy="685165"/>
          <wp:effectExtent l="0" t="0" r="2540" b="635"/>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3159760" cy="685165"/>
                  </a:xfrm>
                  <a:prstGeom prst="rect">
                    <a:avLst/>
                  </a:prstGeom>
                </pic:spPr>
              </pic:pic>
            </a:graphicData>
          </a:graphic>
        </wp:anchor>
      </w:drawing>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574F"/>
    <w:multiLevelType w:val="hybridMultilevel"/>
    <w:tmpl w:val="79BEDC20"/>
    <w:lvl w:ilvl="0" w:tplc="89F852AC">
      <w:start w:val="11"/>
      <w:numFmt w:val="decimal"/>
      <w:lvlText w:val="4.%1"/>
      <w:lvlJc w:val="left"/>
      <w:pPr>
        <w:ind w:left="76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5D7980"/>
    <w:multiLevelType w:val="hybridMultilevel"/>
    <w:tmpl w:val="D93EE222"/>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 w15:restartNumberingAfterBreak="0">
    <w:nsid w:val="06646CB7"/>
    <w:multiLevelType w:val="hybridMultilevel"/>
    <w:tmpl w:val="CF5EE5EC"/>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 w15:restartNumberingAfterBreak="0">
    <w:nsid w:val="07E224F9"/>
    <w:multiLevelType w:val="hybridMultilevel"/>
    <w:tmpl w:val="4FAAA4E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0EEE627C"/>
    <w:multiLevelType w:val="multilevel"/>
    <w:tmpl w:val="227EB40E"/>
    <w:lvl w:ilvl="0">
      <w:start w:val="4"/>
      <w:numFmt w:val="decimal"/>
      <w:lvlText w:val="%1."/>
      <w:lvlJc w:val="left"/>
      <w:pPr>
        <w:ind w:left="360" w:hanging="360"/>
      </w:pPr>
      <w:rPr>
        <w:rFonts w:hint="default"/>
        <w:sz w:val="24"/>
      </w:rPr>
    </w:lvl>
    <w:lvl w:ilvl="1">
      <w:start w:val="1"/>
      <w:numFmt w:val="decimal"/>
      <w:lvlText w:val="5.%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5" w15:restartNumberingAfterBreak="0">
    <w:nsid w:val="0F4A4D44"/>
    <w:multiLevelType w:val="multilevel"/>
    <w:tmpl w:val="BA8E812A"/>
    <w:lvl w:ilvl="0">
      <w:start w:val="5"/>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6" w15:restartNumberingAfterBreak="0">
    <w:nsid w:val="103E5988"/>
    <w:multiLevelType w:val="hybridMultilevel"/>
    <w:tmpl w:val="04405EF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124E7E2D"/>
    <w:multiLevelType w:val="multilevel"/>
    <w:tmpl w:val="69DA5CCE"/>
    <w:lvl w:ilvl="0">
      <w:start w:val="4"/>
      <w:numFmt w:val="decimal"/>
      <w:lvlText w:val="%1."/>
      <w:lvlJc w:val="left"/>
      <w:pPr>
        <w:ind w:left="435" w:hanging="435"/>
      </w:pPr>
      <w:rPr>
        <w:rFonts w:hint="default"/>
      </w:rPr>
    </w:lvl>
    <w:lvl w:ilvl="1">
      <w:start w:val="10"/>
      <w:numFmt w:val="decimal"/>
      <w:lvlText w:val="%1.%2."/>
      <w:lvlJc w:val="left"/>
      <w:pPr>
        <w:ind w:left="777" w:hanging="435"/>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8" w15:restartNumberingAfterBreak="0">
    <w:nsid w:val="173A3F90"/>
    <w:multiLevelType w:val="multilevel"/>
    <w:tmpl w:val="5CFE182C"/>
    <w:lvl w:ilvl="0">
      <w:start w:val="4"/>
      <w:numFmt w:val="decimal"/>
      <w:lvlText w:val="%1"/>
      <w:lvlJc w:val="left"/>
      <w:pPr>
        <w:ind w:left="360" w:hanging="360"/>
      </w:pPr>
      <w:rPr>
        <w:rFonts w:hint="default"/>
      </w:rPr>
    </w:lvl>
    <w:lvl w:ilvl="1">
      <w:start w:val="9"/>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9" w15:restartNumberingAfterBreak="0">
    <w:nsid w:val="1D5C100D"/>
    <w:multiLevelType w:val="multilevel"/>
    <w:tmpl w:val="7BAAB91A"/>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788" w:hanging="504"/>
      </w:pPr>
      <w:rPr>
        <w:rFonts w:hint="default"/>
        <w:b w:val="0"/>
        <w:i w:val="0"/>
        <w:color w:val="auto"/>
        <w:sz w:val="20"/>
        <w:szCs w:val="20"/>
      </w:rPr>
    </w:lvl>
    <w:lvl w:ilvl="3">
      <w:start w:val="1"/>
      <w:numFmt w:val="decimal"/>
      <w:lvlText w:val="%1.%2.%3.%4."/>
      <w:lvlJc w:val="left"/>
      <w:pPr>
        <w:ind w:left="2491"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9C7F9D"/>
    <w:multiLevelType w:val="hybridMultilevel"/>
    <w:tmpl w:val="CFEC1EC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235D505A"/>
    <w:multiLevelType w:val="hybridMultilevel"/>
    <w:tmpl w:val="D020EED4"/>
    <w:lvl w:ilvl="0" w:tplc="04160001">
      <w:start w:val="1"/>
      <w:numFmt w:val="bullet"/>
      <w:lvlText w:val=""/>
      <w:lvlJc w:val="left"/>
      <w:pPr>
        <w:ind w:left="916" w:hanging="360"/>
      </w:pPr>
      <w:rPr>
        <w:rFonts w:ascii="Symbol" w:hAnsi="Symbol" w:hint="default"/>
      </w:rPr>
    </w:lvl>
    <w:lvl w:ilvl="1" w:tplc="04160003" w:tentative="1">
      <w:start w:val="1"/>
      <w:numFmt w:val="bullet"/>
      <w:lvlText w:val="o"/>
      <w:lvlJc w:val="left"/>
      <w:pPr>
        <w:ind w:left="1636" w:hanging="360"/>
      </w:pPr>
      <w:rPr>
        <w:rFonts w:ascii="Courier New" w:hAnsi="Courier New" w:cs="Courier New" w:hint="default"/>
      </w:rPr>
    </w:lvl>
    <w:lvl w:ilvl="2" w:tplc="04160005" w:tentative="1">
      <w:start w:val="1"/>
      <w:numFmt w:val="bullet"/>
      <w:lvlText w:val=""/>
      <w:lvlJc w:val="left"/>
      <w:pPr>
        <w:ind w:left="2356" w:hanging="360"/>
      </w:pPr>
      <w:rPr>
        <w:rFonts w:ascii="Wingdings" w:hAnsi="Wingdings" w:hint="default"/>
      </w:rPr>
    </w:lvl>
    <w:lvl w:ilvl="3" w:tplc="04160001" w:tentative="1">
      <w:start w:val="1"/>
      <w:numFmt w:val="bullet"/>
      <w:lvlText w:val=""/>
      <w:lvlJc w:val="left"/>
      <w:pPr>
        <w:ind w:left="3076" w:hanging="360"/>
      </w:pPr>
      <w:rPr>
        <w:rFonts w:ascii="Symbol" w:hAnsi="Symbol" w:hint="default"/>
      </w:rPr>
    </w:lvl>
    <w:lvl w:ilvl="4" w:tplc="04160003" w:tentative="1">
      <w:start w:val="1"/>
      <w:numFmt w:val="bullet"/>
      <w:lvlText w:val="o"/>
      <w:lvlJc w:val="left"/>
      <w:pPr>
        <w:ind w:left="3796" w:hanging="360"/>
      </w:pPr>
      <w:rPr>
        <w:rFonts w:ascii="Courier New" w:hAnsi="Courier New" w:cs="Courier New" w:hint="default"/>
      </w:rPr>
    </w:lvl>
    <w:lvl w:ilvl="5" w:tplc="04160005" w:tentative="1">
      <w:start w:val="1"/>
      <w:numFmt w:val="bullet"/>
      <w:lvlText w:val=""/>
      <w:lvlJc w:val="left"/>
      <w:pPr>
        <w:ind w:left="4516" w:hanging="360"/>
      </w:pPr>
      <w:rPr>
        <w:rFonts w:ascii="Wingdings" w:hAnsi="Wingdings" w:hint="default"/>
      </w:rPr>
    </w:lvl>
    <w:lvl w:ilvl="6" w:tplc="04160001" w:tentative="1">
      <w:start w:val="1"/>
      <w:numFmt w:val="bullet"/>
      <w:lvlText w:val=""/>
      <w:lvlJc w:val="left"/>
      <w:pPr>
        <w:ind w:left="5236" w:hanging="360"/>
      </w:pPr>
      <w:rPr>
        <w:rFonts w:ascii="Symbol" w:hAnsi="Symbol" w:hint="default"/>
      </w:rPr>
    </w:lvl>
    <w:lvl w:ilvl="7" w:tplc="04160003" w:tentative="1">
      <w:start w:val="1"/>
      <w:numFmt w:val="bullet"/>
      <w:lvlText w:val="o"/>
      <w:lvlJc w:val="left"/>
      <w:pPr>
        <w:ind w:left="5956" w:hanging="360"/>
      </w:pPr>
      <w:rPr>
        <w:rFonts w:ascii="Courier New" w:hAnsi="Courier New" w:cs="Courier New" w:hint="default"/>
      </w:rPr>
    </w:lvl>
    <w:lvl w:ilvl="8" w:tplc="04160005" w:tentative="1">
      <w:start w:val="1"/>
      <w:numFmt w:val="bullet"/>
      <w:lvlText w:val=""/>
      <w:lvlJc w:val="left"/>
      <w:pPr>
        <w:ind w:left="6676" w:hanging="360"/>
      </w:pPr>
      <w:rPr>
        <w:rFonts w:ascii="Wingdings" w:hAnsi="Wingdings" w:hint="default"/>
      </w:rPr>
    </w:lvl>
  </w:abstractNum>
  <w:abstractNum w:abstractNumId="12" w15:restartNumberingAfterBreak="0">
    <w:nsid w:val="277D2EE5"/>
    <w:multiLevelType w:val="hybridMultilevel"/>
    <w:tmpl w:val="C97C2A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7544E5A"/>
    <w:multiLevelType w:val="hybridMultilevel"/>
    <w:tmpl w:val="46A23362"/>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4" w15:restartNumberingAfterBreak="0">
    <w:nsid w:val="386541FB"/>
    <w:multiLevelType w:val="hybridMultilevel"/>
    <w:tmpl w:val="F98047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8EE317C"/>
    <w:multiLevelType w:val="multilevel"/>
    <w:tmpl w:val="1BBEAAFC"/>
    <w:lvl w:ilvl="0">
      <w:start w:val="4"/>
      <w:numFmt w:val="decimal"/>
      <w:lvlText w:val="%1."/>
      <w:lvlJc w:val="left"/>
      <w:pPr>
        <w:ind w:left="360" w:hanging="360"/>
      </w:pPr>
      <w:rPr>
        <w:rFonts w:hint="default"/>
        <w:sz w:val="22"/>
      </w:rPr>
    </w:lvl>
    <w:lvl w:ilvl="1">
      <w:start w:val="2"/>
      <w:numFmt w:val="decimal"/>
      <w:lvlText w:val="%1.%2."/>
      <w:lvlJc w:val="left"/>
      <w:pPr>
        <w:ind w:left="1020" w:hanging="720"/>
      </w:pPr>
      <w:rPr>
        <w:rFonts w:hint="default"/>
        <w:sz w:val="22"/>
      </w:rPr>
    </w:lvl>
    <w:lvl w:ilvl="2">
      <w:start w:val="1"/>
      <w:numFmt w:val="decimal"/>
      <w:lvlText w:val="%1.%2.%3."/>
      <w:lvlJc w:val="left"/>
      <w:pPr>
        <w:ind w:left="720" w:hanging="720"/>
      </w:pPr>
      <w:rPr>
        <w:rFonts w:hint="default"/>
        <w:b/>
        <w:bCs/>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16" w15:restartNumberingAfterBreak="0">
    <w:nsid w:val="3D756BB9"/>
    <w:multiLevelType w:val="hybridMultilevel"/>
    <w:tmpl w:val="AE8482CC"/>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7" w15:restartNumberingAfterBreak="0">
    <w:nsid w:val="3DFE795B"/>
    <w:multiLevelType w:val="multilevel"/>
    <w:tmpl w:val="144E6CA2"/>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bCs/>
        <w:sz w:val="22"/>
        <w:szCs w:val="22"/>
      </w:rPr>
    </w:lvl>
    <w:lvl w:ilvl="2">
      <w:start w:val="1"/>
      <w:numFmt w:val="decimal"/>
      <w:isLgl/>
      <w:lvlText w:val="%1.%2.%3"/>
      <w:lvlJc w:val="left"/>
      <w:pPr>
        <w:ind w:left="1080" w:hanging="720"/>
      </w:pPr>
      <w:rPr>
        <w:rFonts w:hint="default"/>
        <w:b/>
        <w:bCs/>
        <w:sz w:val="22"/>
        <w:szCs w:val="22"/>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080" w:hanging="72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18" w15:restartNumberingAfterBreak="0">
    <w:nsid w:val="465C684B"/>
    <w:multiLevelType w:val="hybridMultilevel"/>
    <w:tmpl w:val="AD40ED58"/>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9" w15:restartNumberingAfterBreak="0">
    <w:nsid w:val="47B6527A"/>
    <w:multiLevelType w:val="hybridMultilevel"/>
    <w:tmpl w:val="D17070A0"/>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0" w15:restartNumberingAfterBreak="0">
    <w:nsid w:val="48E427A6"/>
    <w:multiLevelType w:val="hybridMultilevel"/>
    <w:tmpl w:val="72C0A056"/>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1" w15:restartNumberingAfterBreak="0">
    <w:nsid w:val="49E06D23"/>
    <w:multiLevelType w:val="hybridMultilevel"/>
    <w:tmpl w:val="6E4E1D64"/>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2" w15:restartNumberingAfterBreak="0">
    <w:nsid w:val="4E167A17"/>
    <w:multiLevelType w:val="multilevel"/>
    <w:tmpl w:val="1CE0222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F9262CE"/>
    <w:multiLevelType w:val="hybridMultilevel"/>
    <w:tmpl w:val="9B021A36"/>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4" w15:restartNumberingAfterBreak="0">
    <w:nsid w:val="50CA0AF1"/>
    <w:multiLevelType w:val="hybridMultilevel"/>
    <w:tmpl w:val="D67846CA"/>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5" w15:restartNumberingAfterBreak="0">
    <w:nsid w:val="5CEB5DDD"/>
    <w:multiLevelType w:val="hybridMultilevel"/>
    <w:tmpl w:val="764E25E4"/>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6" w15:restartNumberingAfterBreak="0">
    <w:nsid w:val="643C16E7"/>
    <w:multiLevelType w:val="hybridMultilevel"/>
    <w:tmpl w:val="93A80CF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648379C"/>
    <w:multiLevelType w:val="hybridMultilevel"/>
    <w:tmpl w:val="893425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6587FAC"/>
    <w:multiLevelType w:val="hybridMultilevel"/>
    <w:tmpl w:val="379EF8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7C6736D"/>
    <w:multiLevelType w:val="hybridMultilevel"/>
    <w:tmpl w:val="FB3A772C"/>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0" w15:restartNumberingAfterBreak="0">
    <w:nsid w:val="69B87F43"/>
    <w:multiLevelType w:val="hybridMultilevel"/>
    <w:tmpl w:val="F3605F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A755E95"/>
    <w:multiLevelType w:val="hybridMultilevel"/>
    <w:tmpl w:val="A412E1D8"/>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2" w15:restartNumberingAfterBreak="0">
    <w:nsid w:val="70036F39"/>
    <w:multiLevelType w:val="hybridMultilevel"/>
    <w:tmpl w:val="37C88214"/>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3" w15:restartNumberingAfterBreak="0">
    <w:nsid w:val="72614BB5"/>
    <w:multiLevelType w:val="hybridMultilevel"/>
    <w:tmpl w:val="679AFC58"/>
    <w:lvl w:ilvl="0" w:tplc="04160017">
      <w:start w:val="1"/>
      <w:numFmt w:val="lowerLetter"/>
      <w:lvlText w:val="%1)"/>
      <w:lvlJc w:val="left"/>
      <w:pPr>
        <w:ind w:left="916" w:hanging="360"/>
      </w:pPr>
    </w:lvl>
    <w:lvl w:ilvl="1" w:tplc="04160019" w:tentative="1">
      <w:start w:val="1"/>
      <w:numFmt w:val="lowerLetter"/>
      <w:lvlText w:val="%2."/>
      <w:lvlJc w:val="left"/>
      <w:pPr>
        <w:ind w:left="1636" w:hanging="360"/>
      </w:pPr>
    </w:lvl>
    <w:lvl w:ilvl="2" w:tplc="0416001B" w:tentative="1">
      <w:start w:val="1"/>
      <w:numFmt w:val="lowerRoman"/>
      <w:lvlText w:val="%3."/>
      <w:lvlJc w:val="right"/>
      <w:pPr>
        <w:ind w:left="2356" w:hanging="180"/>
      </w:pPr>
    </w:lvl>
    <w:lvl w:ilvl="3" w:tplc="0416000F" w:tentative="1">
      <w:start w:val="1"/>
      <w:numFmt w:val="decimal"/>
      <w:lvlText w:val="%4."/>
      <w:lvlJc w:val="left"/>
      <w:pPr>
        <w:ind w:left="3076" w:hanging="360"/>
      </w:pPr>
    </w:lvl>
    <w:lvl w:ilvl="4" w:tplc="04160019" w:tentative="1">
      <w:start w:val="1"/>
      <w:numFmt w:val="lowerLetter"/>
      <w:lvlText w:val="%5."/>
      <w:lvlJc w:val="left"/>
      <w:pPr>
        <w:ind w:left="3796" w:hanging="360"/>
      </w:pPr>
    </w:lvl>
    <w:lvl w:ilvl="5" w:tplc="0416001B" w:tentative="1">
      <w:start w:val="1"/>
      <w:numFmt w:val="lowerRoman"/>
      <w:lvlText w:val="%6."/>
      <w:lvlJc w:val="right"/>
      <w:pPr>
        <w:ind w:left="4516" w:hanging="180"/>
      </w:pPr>
    </w:lvl>
    <w:lvl w:ilvl="6" w:tplc="0416000F" w:tentative="1">
      <w:start w:val="1"/>
      <w:numFmt w:val="decimal"/>
      <w:lvlText w:val="%7."/>
      <w:lvlJc w:val="left"/>
      <w:pPr>
        <w:ind w:left="5236" w:hanging="360"/>
      </w:pPr>
    </w:lvl>
    <w:lvl w:ilvl="7" w:tplc="04160019" w:tentative="1">
      <w:start w:val="1"/>
      <w:numFmt w:val="lowerLetter"/>
      <w:lvlText w:val="%8."/>
      <w:lvlJc w:val="left"/>
      <w:pPr>
        <w:ind w:left="5956" w:hanging="360"/>
      </w:pPr>
    </w:lvl>
    <w:lvl w:ilvl="8" w:tplc="0416001B" w:tentative="1">
      <w:start w:val="1"/>
      <w:numFmt w:val="lowerRoman"/>
      <w:lvlText w:val="%9."/>
      <w:lvlJc w:val="right"/>
      <w:pPr>
        <w:ind w:left="6676" w:hanging="180"/>
      </w:pPr>
    </w:lvl>
  </w:abstractNum>
  <w:abstractNum w:abstractNumId="34" w15:restartNumberingAfterBreak="0">
    <w:nsid w:val="7B303D2F"/>
    <w:multiLevelType w:val="hybridMultilevel"/>
    <w:tmpl w:val="E08E4D82"/>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num w:numId="1" w16cid:durableId="1208953064">
    <w:abstractNumId w:val="26"/>
  </w:num>
  <w:num w:numId="2" w16cid:durableId="1640528382">
    <w:abstractNumId w:val="17"/>
  </w:num>
  <w:num w:numId="3" w16cid:durableId="798456560">
    <w:abstractNumId w:val="15"/>
  </w:num>
  <w:num w:numId="4" w16cid:durableId="1827625092">
    <w:abstractNumId w:val="4"/>
  </w:num>
  <w:num w:numId="5" w16cid:durableId="1303730335">
    <w:abstractNumId w:val="8"/>
  </w:num>
  <w:num w:numId="6" w16cid:durableId="1818645354">
    <w:abstractNumId w:val="7"/>
  </w:num>
  <w:num w:numId="7" w16cid:durableId="760685230">
    <w:abstractNumId w:val="33"/>
  </w:num>
  <w:num w:numId="8" w16cid:durableId="1698507526">
    <w:abstractNumId w:val="0"/>
  </w:num>
  <w:num w:numId="9" w16cid:durableId="205064931">
    <w:abstractNumId w:val="5"/>
  </w:num>
  <w:num w:numId="10" w16cid:durableId="1796479640">
    <w:abstractNumId w:val="9"/>
  </w:num>
  <w:num w:numId="11" w16cid:durableId="938561121">
    <w:abstractNumId w:val="12"/>
  </w:num>
  <w:num w:numId="12" w16cid:durableId="866793140">
    <w:abstractNumId w:val="28"/>
  </w:num>
  <w:num w:numId="13" w16cid:durableId="1716736202">
    <w:abstractNumId w:val="6"/>
  </w:num>
  <w:num w:numId="14" w16cid:durableId="1213924486">
    <w:abstractNumId w:val="11"/>
  </w:num>
  <w:num w:numId="15" w16cid:durableId="987825401">
    <w:abstractNumId w:val="3"/>
  </w:num>
  <w:num w:numId="16" w16cid:durableId="1038430414">
    <w:abstractNumId w:val="10"/>
  </w:num>
  <w:num w:numId="17" w16cid:durableId="1366060211">
    <w:abstractNumId w:val="32"/>
  </w:num>
  <w:num w:numId="18" w16cid:durableId="211232935">
    <w:abstractNumId w:val="2"/>
  </w:num>
  <w:num w:numId="19" w16cid:durableId="1624924981">
    <w:abstractNumId w:val="1"/>
  </w:num>
  <w:num w:numId="20" w16cid:durableId="567111859">
    <w:abstractNumId w:val="13"/>
  </w:num>
  <w:num w:numId="21" w16cid:durableId="506407050">
    <w:abstractNumId w:val="23"/>
  </w:num>
  <w:num w:numId="22" w16cid:durableId="1632782428">
    <w:abstractNumId w:val="16"/>
  </w:num>
  <w:num w:numId="23" w16cid:durableId="703556434">
    <w:abstractNumId w:val="19"/>
  </w:num>
  <w:num w:numId="24" w16cid:durableId="1039941570">
    <w:abstractNumId w:val="34"/>
  </w:num>
  <w:num w:numId="25" w16cid:durableId="401876417">
    <w:abstractNumId w:val="21"/>
  </w:num>
  <w:num w:numId="26" w16cid:durableId="1101680189">
    <w:abstractNumId w:val="14"/>
  </w:num>
  <w:num w:numId="27" w16cid:durableId="244193802">
    <w:abstractNumId w:val="31"/>
  </w:num>
  <w:num w:numId="28" w16cid:durableId="941107042">
    <w:abstractNumId w:val="25"/>
  </w:num>
  <w:num w:numId="29" w16cid:durableId="1456215399">
    <w:abstractNumId w:val="20"/>
  </w:num>
  <w:num w:numId="30" w16cid:durableId="437263895">
    <w:abstractNumId w:val="29"/>
  </w:num>
  <w:num w:numId="31" w16cid:durableId="20715037">
    <w:abstractNumId w:val="18"/>
  </w:num>
  <w:num w:numId="32" w16cid:durableId="884485443">
    <w:abstractNumId w:val="24"/>
  </w:num>
  <w:num w:numId="33" w16cid:durableId="1611165722">
    <w:abstractNumId w:val="30"/>
  </w:num>
  <w:num w:numId="34" w16cid:durableId="1733775138">
    <w:abstractNumId w:val="27"/>
  </w:num>
  <w:num w:numId="35" w16cid:durableId="41447199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5DA"/>
    <w:rsid w:val="00006BE4"/>
    <w:rsid w:val="00012707"/>
    <w:rsid w:val="00012A62"/>
    <w:rsid w:val="0002063C"/>
    <w:rsid w:val="00021624"/>
    <w:rsid w:val="00037F5B"/>
    <w:rsid w:val="0004178E"/>
    <w:rsid w:val="0004425A"/>
    <w:rsid w:val="0004763C"/>
    <w:rsid w:val="000500C9"/>
    <w:rsid w:val="00051E88"/>
    <w:rsid w:val="00052382"/>
    <w:rsid w:val="000531F6"/>
    <w:rsid w:val="000555DA"/>
    <w:rsid w:val="00056DF8"/>
    <w:rsid w:val="0006421C"/>
    <w:rsid w:val="00076754"/>
    <w:rsid w:val="000815E4"/>
    <w:rsid w:val="00081795"/>
    <w:rsid w:val="00083AF2"/>
    <w:rsid w:val="00084755"/>
    <w:rsid w:val="00091482"/>
    <w:rsid w:val="00092472"/>
    <w:rsid w:val="0009426E"/>
    <w:rsid w:val="0009556A"/>
    <w:rsid w:val="00096099"/>
    <w:rsid w:val="000B2E8F"/>
    <w:rsid w:val="000B4136"/>
    <w:rsid w:val="000C0F7B"/>
    <w:rsid w:val="000D0D03"/>
    <w:rsid w:val="00105ED0"/>
    <w:rsid w:val="00107EF6"/>
    <w:rsid w:val="00117461"/>
    <w:rsid w:val="00120F0E"/>
    <w:rsid w:val="001232E2"/>
    <w:rsid w:val="0013204B"/>
    <w:rsid w:val="00140924"/>
    <w:rsid w:val="0015063E"/>
    <w:rsid w:val="00150731"/>
    <w:rsid w:val="00151B87"/>
    <w:rsid w:val="00151C5D"/>
    <w:rsid w:val="001537BB"/>
    <w:rsid w:val="00160101"/>
    <w:rsid w:val="001614D2"/>
    <w:rsid w:val="00165BA8"/>
    <w:rsid w:val="0016631D"/>
    <w:rsid w:val="00172411"/>
    <w:rsid w:val="00190580"/>
    <w:rsid w:val="00192FC5"/>
    <w:rsid w:val="001960E8"/>
    <w:rsid w:val="001A0049"/>
    <w:rsid w:val="001B31C9"/>
    <w:rsid w:val="001B6657"/>
    <w:rsid w:val="001B7610"/>
    <w:rsid w:val="001C5712"/>
    <w:rsid w:val="001D0EF1"/>
    <w:rsid w:val="001D2383"/>
    <w:rsid w:val="001D541F"/>
    <w:rsid w:val="001D6980"/>
    <w:rsid w:val="001E7636"/>
    <w:rsid w:val="001F0CC3"/>
    <w:rsid w:val="001F7FD4"/>
    <w:rsid w:val="00202B8E"/>
    <w:rsid w:val="00205628"/>
    <w:rsid w:val="00205EF8"/>
    <w:rsid w:val="0021172C"/>
    <w:rsid w:val="00215277"/>
    <w:rsid w:val="00217F35"/>
    <w:rsid w:val="00232427"/>
    <w:rsid w:val="00240525"/>
    <w:rsid w:val="002543CF"/>
    <w:rsid w:val="0026530F"/>
    <w:rsid w:val="002658D9"/>
    <w:rsid w:val="002764EA"/>
    <w:rsid w:val="00276F85"/>
    <w:rsid w:val="00285558"/>
    <w:rsid w:val="002A1163"/>
    <w:rsid w:val="002A696A"/>
    <w:rsid w:val="002B7214"/>
    <w:rsid w:val="002C088B"/>
    <w:rsid w:val="002C4163"/>
    <w:rsid w:val="002C4528"/>
    <w:rsid w:val="002D1A09"/>
    <w:rsid w:val="002E58E6"/>
    <w:rsid w:val="00300307"/>
    <w:rsid w:val="00301388"/>
    <w:rsid w:val="00301E6E"/>
    <w:rsid w:val="003061FE"/>
    <w:rsid w:val="0031261F"/>
    <w:rsid w:val="00316E17"/>
    <w:rsid w:val="00326060"/>
    <w:rsid w:val="00330B44"/>
    <w:rsid w:val="003510A0"/>
    <w:rsid w:val="00357E00"/>
    <w:rsid w:val="0036474F"/>
    <w:rsid w:val="003701C7"/>
    <w:rsid w:val="00383529"/>
    <w:rsid w:val="00386C01"/>
    <w:rsid w:val="003931AE"/>
    <w:rsid w:val="00397CF8"/>
    <w:rsid w:val="003A38EF"/>
    <w:rsid w:val="003B10D0"/>
    <w:rsid w:val="003B337E"/>
    <w:rsid w:val="003B750A"/>
    <w:rsid w:val="003B79C8"/>
    <w:rsid w:val="003C7C3D"/>
    <w:rsid w:val="003E1869"/>
    <w:rsid w:val="003E4D5D"/>
    <w:rsid w:val="003E6B1E"/>
    <w:rsid w:val="003F16B6"/>
    <w:rsid w:val="00401366"/>
    <w:rsid w:val="00410F61"/>
    <w:rsid w:val="0041662D"/>
    <w:rsid w:val="0041742C"/>
    <w:rsid w:val="00424991"/>
    <w:rsid w:val="004276D0"/>
    <w:rsid w:val="00430B95"/>
    <w:rsid w:val="0043213E"/>
    <w:rsid w:val="004323D1"/>
    <w:rsid w:val="00435417"/>
    <w:rsid w:val="0045115D"/>
    <w:rsid w:val="004569F6"/>
    <w:rsid w:val="00462D5E"/>
    <w:rsid w:val="00481B91"/>
    <w:rsid w:val="004846DE"/>
    <w:rsid w:val="004852F3"/>
    <w:rsid w:val="004918AD"/>
    <w:rsid w:val="00492033"/>
    <w:rsid w:val="00496B2E"/>
    <w:rsid w:val="004A4D80"/>
    <w:rsid w:val="004A517F"/>
    <w:rsid w:val="004B2630"/>
    <w:rsid w:val="004C7E6F"/>
    <w:rsid w:val="004E51D1"/>
    <w:rsid w:val="004F11AB"/>
    <w:rsid w:val="004F1DE8"/>
    <w:rsid w:val="0050605A"/>
    <w:rsid w:val="005101C7"/>
    <w:rsid w:val="00512C9D"/>
    <w:rsid w:val="00513BA1"/>
    <w:rsid w:val="00514118"/>
    <w:rsid w:val="005207C0"/>
    <w:rsid w:val="00522A81"/>
    <w:rsid w:val="00526335"/>
    <w:rsid w:val="00533C40"/>
    <w:rsid w:val="00536365"/>
    <w:rsid w:val="00542B80"/>
    <w:rsid w:val="00545319"/>
    <w:rsid w:val="0054740E"/>
    <w:rsid w:val="00553E7D"/>
    <w:rsid w:val="00562AF8"/>
    <w:rsid w:val="00565C02"/>
    <w:rsid w:val="0057127E"/>
    <w:rsid w:val="00573F6C"/>
    <w:rsid w:val="00577B10"/>
    <w:rsid w:val="00581636"/>
    <w:rsid w:val="00582AF0"/>
    <w:rsid w:val="00595927"/>
    <w:rsid w:val="005A3123"/>
    <w:rsid w:val="005B0FFC"/>
    <w:rsid w:val="005B6204"/>
    <w:rsid w:val="005C0240"/>
    <w:rsid w:val="005C1AA2"/>
    <w:rsid w:val="005C31F1"/>
    <w:rsid w:val="005C41CF"/>
    <w:rsid w:val="005D01DE"/>
    <w:rsid w:val="00615C9C"/>
    <w:rsid w:val="006269CD"/>
    <w:rsid w:val="006308B1"/>
    <w:rsid w:val="00637344"/>
    <w:rsid w:val="00657723"/>
    <w:rsid w:val="00666BB7"/>
    <w:rsid w:val="00682686"/>
    <w:rsid w:val="006830B3"/>
    <w:rsid w:val="006834A5"/>
    <w:rsid w:val="00687E37"/>
    <w:rsid w:val="00693ADF"/>
    <w:rsid w:val="00696255"/>
    <w:rsid w:val="006A14C5"/>
    <w:rsid w:val="006A2026"/>
    <w:rsid w:val="006A2420"/>
    <w:rsid w:val="006B63C5"/>
    <w:rsid w:val="006C04EB"/>
    <w:rsid w:val="006C1AAD"/>
    <w:rsid w:val="006C3685"/>
    <w:rsid w:val="006D358D"/>
    <w:rsid w:val="006D3B03"/>
    <w:rsid w:val="006D3F90"/>
    <w:rsid w:val="006D6EB8"/>
    <w:rsid w:val="00702A92"/>
    <w:rsid w:val="00703B4F"/>
    <w:rsid w:val="00703FC5"/>
    <w:rsid w:val="007121EF"/>
    <w:rsid w:val="007128AD"/>
    <w:rsid w:val="00722399"/>
    <w:rsid w:val="00723E63"/>
    <w:rsid w:val="00724717"/>
    <w:rsid w:val="00736160"/>
    <w:rsid w:val="0073640D"/>
    <w:rsid w:val="007513CC"/>
    <w:rsid w:val="00755C22"/>
    <w:rsid w:val="0077136A"/>
    <w:rsid w:val="007742F9"/>
    <w:rsid w:val="0077696F"/>
    <w:rsid w:val="00791FB7"/>
    <w:rsid w:val="00793488"/>
    <w:rsid w:val="00793545"/>
    <w:rsid w:val="007B24BE"/>
    <w:rsid w:val="007B5B13"/>
    <w:rsid w:val="007D3742"/>
    <w:rsid w:val="007E7150"/>
    <w:rsid w:val="00813229"/>
    <w:rsid w:val="00815D42"/>
    <w:rsid w:val="00816B99"/>
    <w:rsid w:val="00820B49"/>
    <w:rsid w:val="0082165B"/>
    <w:rsid w:val="008273BD"/>
    <w:rsid w:val="00827ED3"/>
    <w:rsid w:val="00844893"/>
    <w:rsid w:val="008455E8"/>
    <w:rsid w:val="00847D44"/>
    <w:rsid w:val="00857789"/>
    <w:rsid w:val="00857DC4"/>
    <w:rsid w:val="008668B6"/>
    <w:rsid w:val="00877DEC"/>
    <w:rsid w:val="008813D3"/>
    <w:rsid w:val="00881A0E"/>
    <w:rsid w:val="008847CC"/>
    <w:rsid w:val="00886966"/>
    <w:rsid w:val="0089535F"/>
    <w:rsid w:val="008A2CE6"/>
    <w:rsid w:val="008A582D"/>
    <w:rsid w:val="008B1D1D"/>
    <w:rsid w:val="008B3101"/>
    <w:rsid w:val="008B38FB"/>
    <w:rsid w:val="008B4245"/>
    <w:rsid w:val="008C0E4E"/>
    <w:rsid w:val="008C6F5F"/>
    <w:rsid w:val="008D3FDA"/>
    <w:rsid w:val="008D3FDE"/>
    <w:rsid w:val="008E4AAB"/>
    <w:rsid w:val="008E6504"/>
    <w:rsid w:val="008F0F05"/>
    <w:rsid w:val="008F5D5E"/>
    <w:rsid w:val="009162B2"/>
    <w:rsid w:val="0092546D"/>
    <w:rsid w:val="009334C5"/>
    <w:rsid w:val="0093564B"/>
    <w:rsid w:val="00943574"/>
    <w:rsid w:val="00950B76"/>
    <w:rsid w:val="0095178E"/>
    <w:rsid w:val="009568EE"/>
    <w:rsid w:val="00956F0E"/>
    <w:rsid w:val="009612D3"/>
    <w:rsid w:val="00984842"/>
    <w:rsid w:val="00991036"/>
    <w:rsid w:val="00994763"/>
    <w:rsid w:val="009A34F2"/>
    <w:rsid w:val="009A47E5"/>
    <w:rsid w:val="009B00A4"/>
    <w:rsid w:val="009B0234"/>
    <w:rsid w:val="009B1FB1"/>
    <w:rsid w:val="009B4D51"/>
    <w:rsid w:val="009C2C52"/>
    <w:rsid w:val="009C4C80"/>
    <w:rsid w:val="009D136D"/>
    <w:rsid w:val="009D22A9"/>
    <w:rsid w:val="009D30AB"/>
    <w:rsid w:val="009E1B9B"/>
    <w:rsid w:val="009E5612"/>
    <w:rsid w:val="009F0AF9"/>
    <w:rsid w:val="009F1527"/>
    <w:rsid w:val="009F310C"/>
    <w:rsid w:val="009F3367"/>
    <w:rsid w:val="009F66BB"/>
    <w:rsid w:val="00A15E7B"/>
    <w:rsid w:val="00A20051"/>
    <w:rsid w:val="00A2016A"/>
    <w:rsid w:val="00A30221"/>
    <w:rsid w:val="00A34673"/>
    <w:rsid w:val="00A34A30"/>
    <w:rsid w:val="00A53A4C"/>
    <w:rsid w:val="00A5492C"/>
    <w:rsid w:val="00A62838"/>
    <w:rsid w:val="00A66C76"/>
    <w:rsid w:val="00A8064A"/>
    <w:rsid w:val="00A81DAC"/>
    <w:rsid w:val="00A90771"/>
    <w:rsid w:val="00AA0384"/>
    <w:rsid w:val="00AA1519"/>
    <w:rsid w:val="00AA18DB"/>
    <w:rsid w:val="00AA526E"/>
    <w:rsid w:val="00AA55B3"/>
    <w:rsid w:val="00AB6EE8"/>
    <w:rsid w:val="00AC43C3"/>
    <w:rsid w:val="00AC50DC"/>
    <w:rsid w:val="00AC5B29"/>
    <w:rsid w:val="00AD014A"/>
    <w:rsid w:val="00AD35CF"/>
    <w:rsid w:val="00AD4C48"/>
    <w:rsid w:val="00AE145E"/>
    <w:rsid w:val="00AE2997"/>
    <w:rsid w:val="00B00A91"/>
    <w:rsid w:val="00B14A6A"/>
    <w:rsid w:val="00B16C63"/>
    <w:rsid w:val="00B2087F"/>
    <w:rsid w:val="00B220D6"/>
    <w:rsid w:val="00B3054B"/>
    <w:rsid w:val="00B31F5F"/>
    <w:rsid w:val="00B33EEE"/>
    <w:rsid w:val="00B47ECF"/>
    <w:rsid w:val="00B546A5"/>
    <w:rsid w:val="00B550BF"/>
    <w:rsid w:val="00B62E5E"/>
    <w:rsid w:val="00B66249"/>
    <w:rsid w:val="00B7106F"/>
    <w:rsid w:val="00B72DCB"/>
    <w:rsid w:val="00B87879"/>
    <w:rsid w:val="00B90F7D"/>
    <w:rsid w:val="00B9152A"/>
    <w:rsid w:val="00B9477E"/>
    <w:rsid w:val="00B94E98"/>
    <w:rsid w:val="00B9669D"/>
    <w:rsid w:val="00B9670F"/>
    <w:rsid w:val="00BA1B3F"/>
    <w:rsid w:val="00BA2C61"/>
    <w:rsid w:val="00BB1666"/>
    <w:rsid w:val="00BB4049"/>
    <w:rsid w:val="00BC12D9"/>
    <w:rsid w:val="00BC6EEB"/>
    <w:rsid w:val="00BD4C98"/>
    <w:rsid w:val="00BD7286"/>
    <w:rsid w:val="00BF2AAC"/>
    <w:rsid w:val="00C036AB"/>
    <w:rsid w:val="00C03C89"/>
    <w:rsid w:val="00C11130"/>
    <w:rsid w:val="00C1741B"/>
    <w:rsid w:val="00C34A3E"/>
    <w:rsid w:val="00C3674D"/>
    <w:rsid w:val="00C40AB4"/>
    <w:rsid w:val="00C414B8"/>
    <w:rsid w:val="00C5489F"/>
    <w:rsid w:val="00C62F8A"/>
    <w:rsid w:val="00C64A4C"/>
    <w:rsid w:val="00C65FC3"/>
    <w:rsid w:val="00C66566"/>
    <w:rsid w:val="00C7115F"/>
    <w:rsid w:val="00C73BDE"/>
    <w:rsid w:val="00C75260"/>
    <w:rsid w:val="00C75713"/>
    <w:rsid w:val="00C75A7B"/>
    <w:rsid w:val="00C828E1"/>
    <w:rsid w:val="00C8369C"/>
    <w:rsid w:val="00C84289"/>
    <w:rsid w:val="00C86D92"/>
    <w:rsid w:val="00C877FE"/>
    <w:rsid w:val="00C911FF"/>
    <w:rsid w:val="00C94554"/>
    <w:rsid w:val="00C948D5"/>
    <w:rsid w:val="00CA2278"/>
    <w:rsid w:val="00CA258E"/>
    <w:rsid w:val="00CA7CE1"/>
    <w:rsid w:val="00CB2BDF"/>
    <w:rsid w:val="00CB6D4B"/>
    <w:rsid w:val="00CC2EC3"/>
    <w:rsid w:val="00CC69CC"/>
    <w:rsid w:val="00CC7B01"/>
    <w:rsid w:val="00CD1279"/>
    <w:rsid w:val="00CF5934"/>
    <w:rsid w:val="00CF7A6F"/>
    <w:rsid w:val="00D0365E"/>
    <w:rsid w:val="00D0504F"/>
    <w:rsid w:val="00D05C47"/>
    <w:rsid w:val="00D12482"/>
    <w:rsid w:val="00D16F3B"/>
    <w:rsid w:val="00D24482"/>
    <w:rsid w:val="00D25237"/>
    <w:rsid w:val="00D25408"/>
    <w:rsid w:val="00D401D5"/>
    <w:rsid w:val="00D418D7"/>
    <w:rsid w:val="00D50BC8"/>
    <w:rsid w:val="00D51C51"/>
    <w:rsid w:val="00D52073"/>
    <w:rsid w:val="00D5513B"/>
    <w:rsid w:val="00D63CDD"/>
    <w:rsid w:val="00D66876"/>
    <w:rsid w:val="00D67717"/>
    <w:rsid w:val="00D73E86"/>
    <w:rsid w:val="00D83844"/>
    <w:rsid w:val="00D94F85"/>
    <w:rsid w:val="00D97E5A"/>
    <w:rsid w:val="00DA0094"/>
    <w:rsid w:val="00DB0539"/>
    <w:rsid w:val="00DB10E9"/>
    <w:rsid w:val="00DC24CD"/>
    <w:rsid w:val="00DC3E50"/>
    <w:rsid w:val="00DF1A84"/>
    <w:rsid w:val="00DF43D9"/>
    <w:rsid w:val="00E148E4"/>
    <w:rsid w:val="00E16091"/>
    <w:rsid w:val="00E16642"/>
    <w:rsid w:val="00E176DA"/>
    <w:rsid w:val="00E17B3D"/>
    <w:rsid w:val="00E26116"/>
    <w:rsid w:val="00E31A4F"/>
    <w:rsid w:val="00E32ED5"/>
    <w:rsid w:val="00E37DB5"/>
    <w:rsid w:val="00E43A7B"/>
    <w:rsid w:val="00E445B6"/>
    <w:rsid w:val="00E468C7"/>
    <w:rsid w:val="00E653B7"/>
    <w:rsid w:val="00E709AF"/>
    <w:rsid w:val="00E7324D"/>
    <w:rsid w:val="00E74E36"/>
    <w:rsid w:val="00E75985"/>
    <w:rsid w:val="00E76FA7"/>
    <w:rsid w:val="00E812C9"/>
    <w:rsid w:val="00E8370E"/>
    <w:rsid w:val="00E8397F"/>
    <w:rsid w:val="00E8455C"/>
    <w:rsid w:val="00E94D39"/>
    <w:rsid w:val="00EA0D84"/>
    <w:rsid w:val="00EA2687"/>
    <w:rsid w:val="00EC3697"/>
    <w:rsid w:val="00EC5437"/>
    <w:rsid w:val="00EC5DC6"/>
    <w:rsid w:val="00EC7226"/>
    <w:rsid w:val="00EC7A0E"/>
    <w:rsid w:val="00EE54A1"/>
    <w:rsid w:val="00EF17BB"/>
    <w:rsid w:val="00EF2374"/>
    <w:rsid w:val="00EF26EB"/>
    <w:rsid w:val="00F02403"/>
    <w:rsid w:val="00F028F7"/>
    <w:rsid w:val="00F066E2"/>
    <w:rsid w:val="00F108DB"/>
    <w:rsid w:val="00F119BA"/>
    <w:rsid w:val="00F20DFE"/>
    <w:rsid w:val="00F21830"/>
    <w:rsid w:val="00F262D8"/>
    <w:rsid w:val="00F414B6"/>
    <w:rsid w:val="00F423A8"/>
    <w:rsid w:val="00F452F8"/>
    <w:rsid w:val="00F52967"/>
    <w:rsid w:val="00F61B44"/>
    <w:rsid w:val="00F663FA"/>
    <w:rsid w:val="00F66988"/>
    <w:rsid w:val="00F70ED0"/>
    <w:rsid w:val="00F715C8"/>
    <w:rsid w:val="00F726AF"/>
    <w:rsid w:val="00F82854"/>
    <w:rsid w:val="00F82BC4"/>
    <w:rsid w:val="00F87B54"/>
    <w:rsid w:val="00F91746"/>
    <w:rsid w:val="00F97A8B"/>
    <w:rsid w:val="00FA0963"/>
    <w:rsid w:val="00FA3A86"/>
    <w:rsid w:val="00FB6248"/>
    <w:rsid w:val="00FC1439"/>
    <w:rsid w:val="00FC2C08"/>
    <w:rsid w:val="00FC30AC"/>
    <w:rsid w:val="00FC34FE"/>
    <w:rsid w:val="00FC4DFF"/>
    <w:rsid w:val="00FD6668"/>
    <w:rsid w:val="00FE2373"/>
    <w:rsid w:val="00FE2587"/>
    <w:rsid w:val="00FE2862"/>
    <w:rsid w:val="00FE518C"/>
    <w:rsid w:val="00FF23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328A5"/>
  <w15:docId w15:val="{502AEA32-4CD7-4DD6-A0C3-C3819B59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D4C4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301388"/>
    <w:pPr>
      <w:ind w:left="1193" w:hanging="425"/>
      <w:outlineLvl w:val="0"/>
    </w:pPr>
    <w:rPr>
      <w:rFonts w:ascii="Arial" w:eastAsia="Arial" w:hAnsi="Arial" w:cs="Arial"/>
      <w:b/>
      <w:bCs/>
      <w:sz w:val="22"/>
      <w:szCs w:val="22"/>
      <w:lang w:val="pt-PT" w:eastAsia="en-US"/>
    </w:rPr>
  </w:style>
  <w:style w:type="paragraph" w:styleId="Ttulo2">
    <w:name w:val="heading 2"/>
    <w:basedOn w:val="Normal"/>
    <w:next w:val="Normal"/>
    <w:link w:val="Ttulo2Char"/>
    <w:uiPriority w:val="9"/>
    <w:qFormat/>
    <w:rsid w:val="00D97E5A"/>
    <w:pPr>
      <w:keepNext/>
      <w:keepLines/>
      <w:spacing w:before="360" w:after="80"/>
      <w:outlineLvl w:val="1"/>
    </w:pPr>
    <w:rPr>
      <w:b/>
      <w:sz w:val="36"/>
      <w:szCs w:val="36"/>
    </w:rPr>
  </w:style>
  <w:style w:type="paragraph" w:styleId="Ttulo3">
    <w:name w:val="heading 3"/>
    <w:basedOn w:val="Normal"/>
    <w:next w:val="Normal"/>
    <w:link w:val="Ttulo3Char"/>
    <w:uiPriority w:val="9"/>
    <w:qFormat/>
    <w:rsid w:val="00D97E5A"/>
    <w:pPr>
      <w:keepNext/>
      <w:keepLines/>
      <w:spacing w:before="280" w:after="80"/>
      <w:outlineLvl w:val="2"/>
    </w:pPr>
    <w:rPr>
      <w:b/>
      <w:sz w:val="28"/>
      <w:szCs w:val="28"/>
    </w:rPr>
  </w:style>
  <w:style w:type="paragraph" w:styleId="Ttulo4">
    <w:name w:val="heading 4"/>
    <w:basedOn w:val="Normal"/>
    <w:next w:val="Normal"/>
    <w:link w:val="Ttulo4Char"/>
    <w:uiPriority w:val="9"/>
    <w:qFormat/>
    <w:rsid w:val="00D97E5A"/>
    <w:pPr>
      <w:keepNext/>
      <w:keepLines/>
      <w:spacing w:before="240" w:after="40"/>
      <w:outlineLvl w:val="3"/>
    </w:pPr>
    <w:rPr>
      <w:b/>
    </w:rPr>
  </w:style>
  <w:style w:type="paragraph" w:styleId="Ttulo5">
    <w:name w:val="heading 5"/>
    <w:basedOn w:val="Normal"/>
    <w:next w:val="Normal"/>
    <w:link w:val="Ttulo5Char"/>
    <w:rsid w:val="00D97E5A"/>
    <w:pPr>
      <w:keepNext/>
      <w:keepLines/>
      <w:spacing w:before="220" w:after="40"/>
      <w:outlineLvl w:val="4"/>
    </w:pPr>
    <w:rPr>
      <w:b/>
      <w:sz w:val="22"/>
      <w:szCs w:val="22"/>
    </w:rPr>
  </w:style>
  <w:style w:type="paragraph" w:styleId="Ttulo6">
    <w:name w:val="heading 6"/>
    <w:basedOn w:val="Normal"/>
    <w:next w:val="Normal"/>
    <w:link w:val="Ttulo6Char"/>
    <w:rsid w:val="00D97E5A"/>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301388"/>
    <w:pPr>
      <w:tabs>
        <w:tab w:val="center" w:pos="4252"/>
        <w:tab w:val="right" w:pos="8504"/>
      </w:tabs>
    </w:pPr>
  </w:style>
  <w:style w:type="character" w:customStyle="1" w:styleId="CabealhoChar">
    <w:name w:val="Cabeçalho Char"/>
    <w:basedOn w:val="Fontepargpadro"/>
    <w:link w:val="Cabealho"/>
    <w:rsid w:val="00301388"/>
  </w:style>
  <w:style w:type="paragraph" w:styleId="Rodap">
    <w:name w:val="footer"/>
    <w:basedOn w:val="Normal"/>
    <w:link w:val="RodapChar"/>
    <w:uiPriority w:val="99"/>
    <w:unhideWhenUsed/>
    <w:rsid w:val="00301388"/>
    <w:pPr>
      <w:tabs>
        <w:tab w:val="center" w:pos="4252"/>
        <w:tab w:val="right" w:pos="8504"/>
      </w:tabs>
    </w:pPr>
  </w:style>
  <w:style w:type="character" w:customStyle="1" w:styleId="RodapChar">
    <w:name w:val="Rodapé Char"/>
    <w:basedOn w:val="Fontepargpadro"/>
    <w:link w:val="Rodap"/>
    <w:uiPriority w:val="99"/>
    <w:rsid w:val="00301388"/>
  </w:style>
  <w:style w:type="paragraph" w:styleId="Corpodetexto">
    <w:name w:val="Body Text"/>
    <w:basedOn w:val="Normal"/>
    <w:link w:val="CorpodetextoChar"/>
    <w:qFormat/>
    <w:rsid w:val="00301388"/>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rsid w:val="00301388"/>
    <w:rPr>
      <w:rFonts w:ascii="Arial MT" w:eastAsia="Arial MT" w:hAnsi="Arial MT" w:cs="Arial MT"/>
      <w:lang w:val="pt-PT"/>
    </w:rPr>
  </w:style>
  <w:style w:type="character" w:customStyle="1" w:styleId="Ttulo1Char">
    <w:name w:val="Título 1 Char"/>
    <w:basedOn w:val="Fontepargpadro"/>
    <w:link w:val="Ttulo1"/>
    <w:uiPriority w:val="9"/>
    <w:qFormat/>
    <w:rsid w:val="00301388"/>
    <w:rPr>
      <w:rFonts w:ascii="Arial" w:eastAsia="Arial" w:hAnsi="Arial" w:cs="Arial"/>
      <w:b/>
      <w:bCs/>
      <w:lang w:val="pt-PT"/>
    </w:rPr>
  </w:style>
  <w:style w:type="paragraph" w:styleId="PargrafodaLista">
    <w:name w:val="List Paragraph"/>
    <w:aliases w:val="Normal com bullets,Tópico1,DOCs_Paragrafo-1,Parágrafo da Lista11,Subtítulo Projeto Básico,Parágrafo da Lista111,List Paragraph1,Segundo,List I Paragraph,SheParágrafo da Lista"/>
    <w:basedOn w:val="Normal"/>
    <w:link w:val="PargrafodaListaChar"/>
    <w:uiPriority w:val="34"/>
    <w:qFormat/>
    <w:rsid w:val="00301388"/>
    <w:pPr>
      <w:ind w:left="720"/>
      <w:contextualSpacing/>
    </w:pPr>
  </w:style>
  <w:style w:type="character" w:customStyle="1" w:styleId="PargrafodaListaChar">
    <w:name w:val="Parágrafo da Lista Char"/>
    <w:aliases w:val="Normal com bullets Char,Tópico1 Char,DOCs_Paragrafo-1 Char,Parágrafo da Lista11 Char,Subtítulo Projeto Básico Char,Parágrafo da Lista111 Char,List Paragraph1 Char,Segundo Char,List I Paragraph Char,SheParágrafo da Lista Char"/>
    <w:basedOn w:val="Fontepargpadro"/>
    <w:link w:val="PargrafodaLista"/>
    <w:uiPriority w:val="34"/>
    <w:qFormat/>
    <w:rsid w:val="00984842"/>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qFormat/>
    <w:rsid w:val="00984842"/>
    <w:rPr>
      <w:sz w:val="20"/>
      <w:szCs w:val="20"/>
    </w:rPr>
  </w:style>
  <w:style w:type="character" w:customStyle="1" w:styleId="TextodecomentrioChar">
    <w:name w:val="Texto de comentário Char"/>
    <w:basedOn w:val="Fontepargpadro"/>
    <w:link w:val="Textodecomentrio"/>
    <w:uiPriority w:val="99"/>
    <w:qFormat/>
    <w:rsid w:val="00984842"/>
    <w:rPr>
      <w:rFonts w:ascii="Times New Roman" w:eastAsia="Times New Roman" w:hAnsi="Times New Roman" w:cs="Times New Roman"/>
      <w:sz w:val="20"/>
      <w:szCs w:val="20"/>
      <w:lang w:eastAsia="pt-BR"/>
    </w:rPr>
  </w:style>
  <w:style w:type="paragraph" w:customStyle="1" w:styleId="Default">
    <w:name w:val="Default"/>
    <w:rsid w:val="0092546D"/>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39"/>
    <w:rsid w:val="0092546D"/>
    <w:pPr>
      <w:spacing w:after="0" w:line="240" w:lineRule="auto"/>
    </w:pPr>
    <w:rPr>
      <w:rFonts w:ascii="Calibri" w:eastAsia="Calibri"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2546D"/>
    <w:rPr>
      <w:color w:val="0563C1"/>
      <w:u w:val="single"/>
    </w:rPr>
  </w:style>
  <w:style w:type="paragraph" w:customStyle="1" w:styleId="Nivel2">
    <w:name w:val="Nivel 2"/>
    <w:basedOn w:val="Normal"/>
    <w:link w:val="Nivel2Char"/>
    <w:autoRedefine/>
    <w:qFormat/>
    <w:rsid w:val="00C948D5"/>
    <w:pPr>
      <w:ind w:right="227"/>
      <w:jc w:val="both"/>
    </w:pPr>
    <w:rPr>
      <w:rFonts w:eastAsia="Arial MT"/>
      <w:bCs/>
      <w:lang w:val="pt-PT" w:eastAsia="en-US"/>
    </w:rPr>
  </w:style>
  <w:style w:type="character" w:customStyle="1" w:styleId="Nivel2Char">
    <w:name w:val="Nivel 2 Char"/>
    <w:basedOn w:val="Fontepargpadro"/>
    <w:link w:val="Nivel2"/>
    <w:locked/>
    <w:rsid w:val="00C948D5"/>
    <w:rPr>
      <w:rFonts w:ascii="Times New Roman" w:eastAsia="Arial MT" w:hAnsi="Times New Roman" w:cs="Times New Roman"/>
      <w:bCs/>
      <w:sz w:val="24"/>
      <w:szCs w:val="24"/>
      <w:lang w:val="pt-PT"/>
    </w:rPr>
  </w:style>
  <w:style w:type="paragraph" w:customStyle="1" w:styleId="Nvel1-SemNum">
    <w:name w:val="Nível 1-Sem Num"/>
    <w:basedOn w:val="Normal"/>
    <w:link w:val="Nvel1-SemNumChar"/>
    <w:autoRedefine/>
    <w:qFormat/>
    <w:rsid w:val="00D12482"/>
    <w:pPr>
      <w:keepNext/>
      <w:keepLines/>
      <w:tabs>
        <w:tab w:val="left" w:pos="284"/>
        <w:tab w:val="left" w:pos="567"/>
      </w:tabs>
      <w:spacing w:before="240" w:after="120" w:line="360" w:lineRule="auto"/>
      <w:jc w:val="both"/>
      <w:outlineLvl w:val="1"/>
    </w:pPr>
    <w:rPr>
      <w:rFonts w:eastAsiaTheme="majorEastAsia"/>
      <w:b/>
      <w:bCs/>
      <w:color w:val="000000" w:themeColor="text1"/>
    </w:rPr>
  </w:style>
  <w:style w:type="character" w:customStyle="1" w:styleId="Nvel1-SemNumChar">
    <w:name w:val="Nível 1-Sem Num Char"/>
    <w:basedOn w:val="Fontepargpadro"/>
    <w:link w:val="Nvel1-SemNum"/>
    <w:rsid w:val="00D12482"/>
    <w:rPr>
      <w:rFonts w:ascii="Times New Roman" w:eastAsiaTheme="majorEastAsia" w:hAnsi="Times New Roman" w:cs="Times New Roman"/>
      <w:b/>
      <w:bCs/>
      <w:color w:val="000000" w:themeColor="text1"/>
      <w:sz w:val="24"/>
      <w:szCs w:val="24"/>
      <w:lang w:eastAsia="pt-BR"/>
    </w:rPr>
  </w:style>
  <w:style w:type="paragraph" w:customStyle="1" w:styleId="Nvel3-R">
    <w:name w:val="Nível 3-R"/>
    <w:basedOn w:val="Normal"/>
    <w:link w:val="Nvel3-RChar"/>
    <w:autoRedefine/>
    <w:qFormat/>
    <w:rsid w:val="0092546D"/>
    <w:pPr>
      <w:framePr w:hSpace="141" w:wrap="around" w:vAnchor="text" w:hAnchor="text" w:xAlign="center" w:y="1"/>
      <w:spacing w:before="120" w:after="120" w:line="276" w:lineRule="auto"/>
      <w:ind w:left="284"/>
      <w:suppressOverlap/>
      <w:jc w:val="both"/>
    </w:pPr>
    <w:rPr>
      <w:rFonts w:ascii="Calibri" w:eastAsiaTheme="minorEastAsia" w:hAnsi="Calibri" w:cs="Calibri"/>
      <w:i/>
      <w:iCs/>
      <w:color w:val="000000" w:themeColor="text1"/>
      <w:sz w:val="22"/>
      <w:szCs w:val="22"/>
    </w:rPr>
  </w:style>
  <w:style w:type="character" w:customStyle="1" w:styleId="Nvel3-RChar">
    <w:name w:val="Nível 3-R Char"/>
    <w:basedOn w:val="Fontepargpadro"/>
    <w:link w:val="Nvel3-R"/>
    <w:rsid w:val="0092546D"/>
    <w:rPr>
      <w:rFonts w:ascii="Calibri" w:eastAsiaTheme="minorEastAsia" w:hAnsi="Calibri" w:cs="Calibri"/>
      <w:i/>
      <w:iCs/>
      <w:color w:val="000000" w:themeColor="text1"/>
      <w:lang w:eastAsia="pt-BR"/>
    </w:rPr>
  </w:style>
  <w:style w:type="paragraph" w:customStyle="1" w:styleId="TableParagraph">
    <w:name w:val="Table Paragraph"/>
    <w:basedOn w:val="Normal"/>
    <w:uiPriority w:val="1"/>
    <w:qFormat/>
    <w:rsid w:val="00A53A4C"/>
    <w:pPr>
      <w:ind w:left="177" w:right="168"/>
      <w:jc w:val="center"/>
    </w:pPr>
    <w:rPr>
      <w:rFonts w:ascii="Arial" w:eastAsia="Arial" w:hAnsi="Arial" w:cs="Arial"/>
      <w:lang w:val="pt-PT" w:eastAsia="en-US"/>
    </w:rPr>
  </w:style>
  <w:style w:type="character" w:styleId="Refdecomentrio">
    <w:name w:val="annotation reference"/>
    <w:unhideWhenUsed/>
    <w:rsid w:val="00FC30AC"/>
    <w:rPr>
      <w:sz w:val="16"/>
      <w:szCs w:val="16"/>
    </w:rPr>
  </w:style>
  <w:style w:type="paragraph" w:customStyle="1" w:styleId="Nivel01">
    <w:name w:val="Nivel 01"/>
    <w:basedOn w:val="Ttulo1"/>
    <w:next w:val="Normal"/>
    <w:link w:val="Nivel01Char"/>
    <w:qFormat/>
    <w:rsid w:val="00D418D7"/>
    <w:pPr>
      <w:keepNext/>
      <w:keepLines/>
      <w:tabs>
        <w:tab w:val="left" w:pos="567"/>
      </w:tabs>
      <w:spacing w:before="240"/>
      <w:ind w:left="360" w:hanging="360"/>
      <w:jc w:val="both"/>
    </w:pPr>
    <w:rPr>
      <w:rFonts w:eastAsia="Times New Roman"/>
      <w:sz w:val="20"/>
      <w:szCs w:val="20"/>
      <w:lang w:val="pt-BR" w:eastAsia="pt-BR"/>
    </w:rPr>
  </w:style>
  <w:style w:type="character" w:customStyle="1" w:styleId="Nivel01Char">
    <w:name w:val="Nivel 01 Char"/>
    <w:link w:val="Nivel01"/>
    <w:rsid w:val="00D418D7"/>
    <w:rPr>
      <w:rFonts w:ascii="Arial" w:eastAsia="Times New Roman" w:hAnsi="Arial" w:cs="Arial"/>
      <w:b/>
      <w:bCs/>
      <w:sz w:val="20"/>
      <w:szCs w:val="20"/>
      <w:lang w:eastAsia="pt-BR"/>
    </w:rPr>
  </w:style>
  <w:style w:type="paragraph" w:customStyle="1" w:styleId="Nivel01Titulo">
    <w:name w:val="Nivel_01_Titulo"/>
    <w:basedOn w:val="Ttulo1"/>
    <w:next w:val="Normal"/>
    <w:qFormat/>
    <w:rsid w:val="00D418D7"/>
    <w:pPr>
      <w:keepNext/>
      <w:keepLines/>
      <w:tabs>
        <w:tab w:val="left" w:pos="567"/>
      </w:tabs>
      <w:spacing w:before="240"/>
      <w:ind w:left="360" w:hanging="990"/>
      <w:jc w:val="both"/>
    </w:pPr>
    <w:rPr>
      <w:rFonts w:eastAsia="Times New Roman" w:cs="Times New Roman"/>
      <w:color w:val="2F5496"/>
      <w:sz w:val="20"/>
      <w:szCs w:val="20"/>
      <w:lang w:val="pt-BR" w:eastAsia="pt-BR"/>
    </w:rPr>
  </w:style>
  <w:style w:type="paragraph" w:customStyle="1" w:styleId="Nvel2-Red">
    <w:name w:val="Nível 2 -Red"/>
    <w:basedOn w:val="Nivel2"/>
    <w:link w:val="Nvel2-RedChar"/>
    <w:qFormat/>
    <w:rsid w:val="00D418D7"/>
    <w:pPr>
      <w:spacing w:before="120" w:after="120" w:line="276" w:lineRule="auto"/>
      <w:ind w:left="4969" w:right="0" w:hanging="360"/>
    </w:pPr>
    <w:rPr>
      <w:rFonts w:eastAsia="Times New Roman"/>
      <w:bCs w:val="0"/>
      <w:i/>
      <w:iCs/>
      <w:sz w:val="20"/>
      <w:szCs w:val="20"/>
      <w:lang w:val="pt-BR" w:eastAsia="pt-BR"/>
    </w:rPr>
  </w:style>
  <w:style w:type="paragraph" w:customStyle="1" w:styleId="Nvel4-R">
    <w:name w:val="Nível 4-R"/>
    <w:basedOn w:val="Normal"/>
    <w:qFormat/>
    <w:rsid w:val="00D418D7"/>
    <w:pPr>
      <w:spacing w:before="120" w:after="120" w:line="276" w:lineRule="auto"/>
      <w:ind w:left="2491" w:hanging="648"/>
      <w:jc w:val="both"/>
    </w:pPr>
    <w:rPr>
      <w:rFonts w:ascii="Arial" w:hAnsi="Arial" w:cs="Arial"/>
      <w:i/>
      <w:iCs/>
      <w:color w:val="FF0000"/>
      <w:sz w:val="20"/>
      <w:szCs w:val="20"/>
    </w:rPr>
  </w:style>
  <w:style w:type="character" w:customStyle="1" w:styleId="Nvel2-RedChar">
    <w:name w:val="Nível 2 -Red Char"/>
    <w:link w:val="Nvel2-Red"/>
    <w:rsid w:val="00D418D7"/>
    <w:rPr>
      <w:rFonts w:ascii="Arial" w:eastAsia="Times New Roman" w:hAnsi="Arial" w:cs="Arial"/>
      <w:i/>
      <w:iCs/>
      <w:color w:val="FF0000"/>
      <w:sz w:val="20"/>
      <w:szCs w:val="20"/>
      <w:lang w:eastAsia="pt-BR"/>
    </w:rPr>
  </w:style>
  <w:style w:type="paragraph" w:customStyle="1" w:styleId="textojustificadorecuoprimeiralinha">
    <w:name w:val="texto_justificado_recuo_primeira_linha"/>
    <w:basedOn w:val="Normal"/>
    <w:rsid w:val="00E75985"/>
    <w:pPr>
      <w:spacing w:before="100" w:beforeAutospacing="1" w:after="100" w:afterAutospacing="1"/>
    </w:pPr>
  </w:style>
  <w:style w:type="paragraph" w:customStyle="1" w:styleId="ou">
    <w:name w:val="ou"/>
    <w:basedOn w:val="PargrafodaLista"/>
    <w:link w:val="ouChar"/>
    <w:qFormat/>
    <w:rsid w:val="00C8369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C8369C"/>
    <w:rPr>
      <w:rFonts w:ascii="Arial" w:hAnsi="Arial" w:cs="Arial"/>
      <w:b/>
      <w:bCs/>
      <w:i/>
      <w:iCs/>
      <w:color w:val="FF0000"/>
      <w:sz w:val="20"/>
      <w:szCs w:val="24"/>
      <w:u w:val="single"/>
      <w:lang w:eastAsia="pt-BR"/>
    </w:rPr>
  </w:style>
  <w:style w:type="character" w:customStyle="1" w:styleId="Nivel1Char">
    <w:name w:val="Nivel1 Char"/>
    <w:basedOn w:val="Fontepargpadro"/>
    <w:link w:val="Nivel1"/>
    <w:locked/>
    <w:rsid w:val="00EC5DC6"/>
    <w:rPr>
      <w:rFonts w:ascii="Arial" w:eastAsiaTheme="majorEastAsia" w:hAnsi="Arial" w:cs="Arial"/>
      <w:b/>
      <w:color w:val="000000"/>
      <w:sz w:val="32"/>
      <w:szCs w:val="32"/>
    </w:rPr>
  </w:style>
  <w:style w:type="paragraph" w:customStyle="1" w:styleId="Nivel1">
    <w:name w:val="Nivel1"/>
    <w:basedOn w:val="Ttulo1"/>
    <w:next w:val="Normal"/>
    <w:link w:val="Nivel1Char"/>
    <w:qFormat/>
    <w:rsid w:val="00EC5DC6"/>
    <w:pPr>
      <w:keepNext/>
      <w:keepLines/>
      <w:numPr>
        <w:numId w:val="10"/>
      </w:numPr>
      <w:spacing w:before="480" w:after="120" w:line="276" w:lineRule="auto"/>
      <w:jc w:val="both"/>
    </w:pPr>
    <w:rPr>
      <w:rFonts w:eastAsiaTheme="majorEastAsia"/>
      <w:bCs w:val="0"/>
      <w:color w:val="000000"/>
      <w:sz w:val="32"/>
      <w:szCs w:val="32"/>
      <w:lang w:val="pt-BR"/>
    </w:rPr>
  </w:style>
  <w:style w:type="paragraph" w:styleId="Textodebalo">
    <w:name w:val="Balloon Text"/>
    <w:basedOn w:val="Normal"/>
    <w:link w:val="TextodebaloChar"/>
    <w:uiPriority w:val="99"/>
    <w:semiHidden/>
    <w:unhideWhenUsed/>
    <w:rsid w:val="00276F85"/>
    <w:rPr>
      <w:rFonts w:ascii="Tahoma" w:hAnsi="Tahoma" w:cs="Tahoma"/>
      <w:sz w:val="16"/>
      <w:szCs w:val="16"/>
    </w:rPr>
  </w:style>
  <w:style w:type="character" w:customStyle="1" w:styleId="TextodebaloChar">
    <w:name w:val="Texto de balão Char"/>
    <w:basedOn w:val="Fontepargpadro"/>
    <w:link w:val="Textodebalo"/>
    <w:uiPriority w:val="99"/>
    <w:semiHidden/>
    <w:rsid w:val="00276F85"/>
    <w:rPr>
      <w:rFonts w:ascii="Tahoma" w:eastAsia="Times New Roman" w:hAnsi="Tahoma" w:cs="Tahoma"/>
      <w:sz w:val="16"/>
      <w:szCs w:val="16"/>
      <w:lang w:eastAsia="pt-BR"/>
    </w:rPr>
  </w:style>
  <w:style w:type="paragraph" w:styleId="NormalWeb">
    <w:name w:val="Normal (Web)"/>
    <w:basedOn w:val="Normal"/>
    <w:uiPriority w:val="99"/>
    <w:unhideWhenUsed/>
    <w:rsid w:val="001537BB"/>
    <w:pPr>
      <w:spacing w:before="100" w:beforeAutospacing="1" w:after="100" w:afterAutospacing="1"/>
    </w:pPr>
  </w:style>
  <w:style w:type="character" w:customStyle="1" w:styleId="Ttulo2Char">
    <w:name w:val="Título 2 Char"/>
    <w:basedOn w:val="Fontepargpadro"/>
    <w:link w:val="Ttulo2"/>
    <w:uiPriority w:val="9"/>
    <w:qFormat/>
    <w:rsid w:val="00D97E5A"/>
    <w:rPr>
      <w:rFonts w:ascii="Times New Roman" w:eastAsia="Times New Roman" w:hAnsi="Times New Roman" w:cs="Times New Roman"/>
      <w:b/>
      <w:sz w:val="36"/>
      <w:szCs w:val="36"/>
      <w:lang w:eastAsia="pt-BR"/>
    </w:rPr>
  </w:style>
  <w:style w:type="character" w:customStyle="1" w:styleId="Ttulo3Char">
    <w:name w:val="Título 3 Char"/>
    <w:basedOn w:val="Fontepargpadro"/>
    <w:link w:val="Ttulo3"/>
    <w:uiPriority w:val="9"/>
    <w:qFormat/>
    <w:rsid w:val="00D97E5A"/>
    <w:rPr>
      <w:rFonts w:ascii="Times New Roman" w:eastAsia="Times New Roman" w:hAnsi="Times New Roman" w:cs="Times New Roman"/>
      <w:b/>
      <w:sz w:val="28"/>
      <w:szCs w:val="28"/>
      <w:lang w:eastAsia="pt-BR"/>
    </w:rPr>
  </w:style>
  <w:style w:type="character" w:customStyle="1" w:styleId="Ttulo4Char">
    <w:name w:val="Título 4 Char"/>
    <w:basedOn w:val="Fontepargpadro"/>
    <w:link w:val="Ttulo4"/>
    <w:uiPriority w:val="9"/>
    <w:qFormat/>
    <w:rsid w:val="00D97E5A"/>
    <w:rPr>
      <w:rFonts w:ascii="Times New Roman" w:eastAsia="Times New Roman" w:hAnsi="Times New Roman" w:cs="Times New Roman"/>
      <w:b/>
      <w:sz w:val="24"/>
      <w:szCs w:val="24"/>
      <w:lang w:eastAsia="pt-BR"/>
    </w:rPr>
  </w:style>
  <w:style w:type="character" w:customStyle="1" w:styleId="Ttulo5Char">
    <w:name w:val="Título 5 Char"/>
    <w:basedOn w:val="Fontepargpadro"/>
    <w:link w:val="Ttulo5"/>
    <w:rsid w:val="00D97E5A"/>
    <w:rPr>
      <w:rFonts w:ascii="Times New Roman" w:eastAsia="Times New Roman" w:hAnsi="Times New Roman" w:cs="Times New Roman"/>
      <w:b/>
      <w:lang w:eastAsia="pt-BR"/>
    </w:rPr>
  </w:style>
  <w:style w:type="character" w:customStyle="1" w:styleId="Ttulo6Char">
    <w:name w:val="Título 6 Char"/>
    <w:basedOn w:val="Fontepargpadro"/>
    <w:link w:val="Ttulo6"/>
    <w:rsid w:val="00D97E5A"/>
    <w:rPr>
      <w:rFonts w:ascii="Times New Roman" w:eastAsia="Times New Roman" w:hAnsi="Times New Roman" w:cs="Times New Roman"/>
      <w:b/>
      <w:sz w:val="20"/>
      <w:szCs w:val="20"/>
      <w:lang w:eastAsia="pt-BR"/>
    </w:rPr>
  </w:style>
  <w:style w:type="table" w:customStyle="1" w:styleId="TableNormal">
    <w:name w:val="Table Normal"/>
    <w:rsid w:val="00D97E5A"/>
    <w:pPr>
      <w:spacing w:after="0" w:line="240" w:lineRule="auto"/>
    </w:pPr>
    <w:rPr>
      <w:rFonts w:ascii="Times New Roman" w:eastAsia="Times New Roman" w:hAnsi="Times New Roman" w:cs="Times New Roman"/>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rsid w:val="00D97E5A"/>
    <w:pPr>
      <w:keepNext/>
      <w:keepLines/>
      <w:spacing w:before="480" w:after="120"/>
    </w:pPr>
    <w:rPr>
      <w:b/>
      <w:sz w:val="72"/>
      <w:szCs w:val="72"/>
    </w:rPr>
  </w:style>
  <w:style w:type="character" w:customStyle="1" w:styleId="TtuloChar">
    <w:name w:val="Título Char"/>
    <w:basedOn w:val="Fontepargpadro"/>
    <w:link w:val="Ttulo"/>
    <w:rsid w:val="00D97E5A"/>
    <w:rPr>
      <w:rFonts w:ascii="Times New Roman" w:eastAsia="Times New Roman" w:hAnsi="Times New Roman" w:cs="Times New Roman"/>
      <w:b/>
      <w:sz w:val="72"/>
      <w:szCs w:val="72"/>
      <w:lang w:eastAsia="pt-BR"/>
    </w:rPr>
  </w:style>
  <w:style w:type="table" w:customStyle="1" w:styleId="TableNormal1">
    <w:name w:val="Table Normal1"/>
    <w:rsid w:val="00D97E5A"/>
    <w:pPr>
      <w:spacing w:after="0" w:line="240" w:lineRule="auto"/>
    </w:pPr>
    <w:rPr>
      <w:rFonts w:ascii="Times New Roman" w:eastAsia="Times New Roman" w:hAnsi="Times New Roman" w:cs="Times New Roman"/>
      <w:sz w:val="24"/>
      <w:szCs w:val="24"/>
      <w:lang w:eastAsia="pt-BR"/>
    </w:rPr>
    <w:tblPr>
      <w:tblCellMar>
        <w:top w:w="0" w:type="dxa"/>
        <w:left w:w="0" w:type="dxa"/>
        <w:bottom w:w="0" w:type="dxa"/>
        <w:right w:w="0" w:type="dxa"/>
      </w:tblCellMar>
    </w:tblPr>
  </w:style>
  <w:style w:type="character" w:styleId="Forte">
    <w:name w:val="Strong"/>
    <w:basedOn w:val="Fontepargpadro"/>
    <w:uiPriority w:val="22"/>
    <w:qFormat/>
    <w:rsid w:val="00D97E5A"/>
    <w:rPr>
      <w:b/>
      <w:bCs/>
    </w:rPr>
  </w:style>
  <w:style w:type="paragraph" w:styleId="Subttulo">
    <w:name w:val="Subtitle"/>
    <w:basedOn w:val="Normal"/>
    <w:next w:val="Normal"/>
    <w:link w:val="SubttuloChar"/>
    <w:rsid w:val="00D97E5A"/>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D97E5A"/>
    <w:rPr>
      <w:rFonts w:ascii="Georgia" w:eastAsia="Georgia" w:hAnsi="Georgia" w:cs="Georgia"/>
      <w:i/>
      <w:color w:val="666666"/>
      <w:sz w:val="48"/>
      <w:szCs w:val="48"/>
      <w:lang w:eastAsia="pt-BR"/>
    </w:rPr>
  </w:style>
  <w:style w:type="table" w:customStyle="1" w:styleId="3">
    <w:name w:val="3"/>
    <w:basedOn w:val="TableNormal1"/>
    <w:rsid w:val="00D97E5A"/>
    <w:tblPr>
      <w:tblStyleRowBandSize w:val="1"/>
      <w:tblStyleColBandSize w:val="1"/>
      <w:tblCellMar>
        <w:top w:w="100" w:type="dxa"/>
        <w:left w:w="100" w:type="dxa"/>
        <w:bottom w:w="100" w:type="dxa"/>
        <w:right w:w="100" w:type="dxa"/>
      </w:tblCellMar>
    </w:tblPr>
  </w:style>
  <w:style w:type="table" w:customStyle="1" w:styleId="2">
    <w:name w:val="2"/>
    <w:basedOn w:val="TableNormal1"/>
    <w:rsid w:val="00D97E5A"/>
    <w:tblPr>
      <w:tblStyleRowBandSize w:val="1"/>
      <w:tblStyleColBandSize w:val="1"/>
      <w:tblCellMar>
        <w:top w:w="100" w:type="dxa"/>
        <w:left w:w="100" w:type="dxa"/>
        <w:bottom w:w="100" w:type="dxa"/>
        <w:right w:w="100" w:type="dxa"/>
      </w:tblCellMar>
    </w:tblPr>
  </w:style>
  <w:style w:type="table" w:customStyle="1" w:styleId="1">
    <w:name w:val="1"/>
    <w:basedOn w:val="TableNormal1"/>
    <w:rsid w:val="00D97E5A"/>
    <w:tblPr>
      <w:tblStyleRowBandSize w:val="1"/>
      <w:tblStyleColBandSize w:val="1"/>
      <w:tblCellMar>
        <w:left w:w="70" w:type="dxa"/>
        <w:right w:w="70" w:type="dxa"/>
      </w:tblCellMar>
    </w:tblPr>
  </w:style>
  <w:style w:type="character" w:customStyle="1" w:styleId="Smbolosdenumerao">
    <w:name w:val="Símbolos de numeração"/>
    <w:qFormat/>
    <w:rsid w:val="00D97E5A"/>
  </w:style>
  <w:style w:type="paragraph" w:customStyle="1" w:styleId="Heading">
    <w:name w:val="Heading"/>
    <w:basedOn w:val="Normal"/>
    <w:next w:val="Corpodetexto"/>
    <w:qFormat/>
    <w:rsid w:val="00D97E5A"/>
    <w:pPr>
      <w:keepNext/>
      <w:suppressAutoHyphens/>
      <w:spacing w:before="240" w:after="120" w:line="247" w:lineRule="auto"/>
      <w:ind w:left="24" w:right="7116" w:hanging="10"/>
      <w:jc w:val="both"/>
    </w:pPr>
    <w:rPr>
      <w:rFonts w:ascii="Liberation Sans" w:eastAsia="Noto Sans CJK SC" w:hAnsi="Liberation Sans" w:cs="Droid Sans Devanagari"/>
      <w:color w:val="000000"/>
      <w:sz w:val="28"/>
      <w:szCs w:val="28"/>
    </w:rPr>
  </w:style>
  <w:style w:type="paragraph" w:styleId="Lista">
    <w:name w:val="List"/>
    <w:basedOn w:val="Corpodetexto"/>
    <w:rsid w:val="00D97E5A"/>
    <w:pPr>
      <w:suppressAutoHyphens/>
      <w:spacing w:after="140" w:line="276" w:lineRule="auto"/>
      <w:ind w:left="24" w:right="7116" w:hanging="10"/>
      <w:jc w:val="both"/>
    </w:pPr>
    <w:rPr>
      <w:rFonts w:ascii="Arial" w:eastAsia="Arial" w:hAnsi="Arial" w:cs="Arial"/>
      <w:color w:val="000000"/>
      <w:lang w:val="pt-BR" w:eastAsia="pt-BR"/>
    </w:rPr>
  </w:style>
  <w:style w:type="paragraph" w:styleId="Legenda">
    <w:name w:val="caption"/>
    <w:basedOn w:val="Normal"/>
    <w:qFormat/>
    <w:rsid w:val="00D97E5A"/>
    <w:pPr>
      <w:suppressLineNumbers/>
      <w:suppressAutoHyphens/>
      <w:spacing w:before="120" w:after="120" w:line="247" w:lineRule="auto"/>
      <w:ind w:left="24" w:right="7116" w:hanging="10"/>
      <w:jc w:val="both"/>
    </w:pPr>
    <w:rPr>
      <w:rFonts w:ascii="Arial" w:eastAsia="Arial" w:hAnsi="Arial" w:cs="Arial"/>
      <w:i/>
      <w:iCs/>
      <w:color w:val="000000"/>
    </w:rPr>
  </w:style>
  <w:style w:type="paragraph" w:customStyle="1" w:styleId="Index">
    <w:name w:val="Index"/>
    <w:basedOn w:val="Normal"/>
    <w:qFormat/>
    <w:rsid w:val="00D97E5A"/>
    <w:pPr>
      <w:suppressLineNumbers/>
      <w:suppressAutoHyphens/>
      <w:spacing w:after="232" w:line="247" w:lineRule="auto"/>
      <w:ind w:left="24" w:right="7116" w:hanging="10"/>
      <w:jc w:val="both"/>
    </w:pPr>
    <w:rPr>
      <w:rFonts w:ascii="Arial" w:eastAsia="Arial" w:hAnsi="Arial" w:cs="Droid Sans Devanagari"/>
      <w:color w:val="000000"/>
      <w:sz w:val="22"/>
      <w:szCs w:val="22"/>
    </w:rPr>
  </w:style>
  <w:style w:type="paragraph" w:customStyle="1" w:styleId="Ttulo10">
    <w:name w:val="Título1"/>
    <w:basedOn w:val="Normal"/>
    <w:next w:val="Corpodetexto"/>
    <w:qFormat/>
    <w:rsid w:val="00D97E5A"/>
    <w:pPr>
      <w:keepNext/>
      <w:suppressAutoHyphens/>
      <w:spacing w:before="240" w:after="120" w:line="247" w:lineRule="auto"/>
      <w:ind w:left="24" w:right="7116" w:hanging="10"/>
      <w:jc w:val="both"/>
    </w:pPr>
    <w:rPr>
      <w:rFonts w:ascii="Liberation Sans" w:eastAsia="DejaVu Sans" w:hAnsi="Liberation Sans" w:cs="DejaVu Sans"/>
      <w:color w:val="000000"/>
      <w:sz w:val="28"/>
      <w:szCs w:val="28"/>
    </w:rPr>
  </w:style>
  <w:style w:type="paragraph" w:customStyle="1" w:styleId="ndice">
    <w:name w:val="Índice"/>
    <w:basedOn w:val="Normal"/>
    <w:qFormat/>
    <w:rsid w:val="00D97E5A"/>
    <w:pPr>
      <w:suppressLineNumbers/>
      <w:suppressAutoHyphens/>
      <w:spacing w:after="232" w:line="247" w:lineRule="auto"/>
      <w:ind w:left="24" w:right="7116" w:hanging="10"/>
      <w:jc w:val="both"/>
    </w:pPr>
    <w:rPr>
      <w:rFonts w:ascii="Arial" w:eastAsia="Arial" w:hAnsi="Arial" w:cs="Arial"/>
      <w:color w:val="000000"/>
      <w:sz w:val="22"/>
      <w:szCs w:val="22"/>
    </w:rPr>
  </w:style>
  <w:style w:type="paragraph" w:customStyle="1" w:styleId="CabealhoeRodap">
    <w:name w:val="Cabeçalho e Rodapé"/>
    <w:basedOn w:val="Normal"/>
    <w:qFormat/>
    <w:rsid w:val="00D97E5A"/>
    <w:pPr>
      <w:suppressAutoHyphens/>
      <w:spacing w:after="232" w:line="247" w:lineRule="auto"/>
      <w:ind w:left="24" w:right="7116" w:hanging="10"/>
      <w:jc w:val="both"/>
    </w:pPr>
    <w:rPr>
      <w:rFonts w:ascii="Arial" w:eastAsia="Arial" w:hAnsi="Arial" w:cs="Arial"/>
      <w:color w:val="000000"/>
      <w:sz w:val="22"/>
      <w:szCs w:val="22"/>
    </w:rPr>
  </w:style>
  <w:style w:type="paragraph" w:customStyle="1" w:styleId="HeaderandFooter">
    <w:name w:val="Header and Footer"/>
    <w:basedOn w:val="Normal"/>
    <w:qFormat/>
    <w:rsid w:val="00D97E5A"/>
    <w:pPr>
      <w:suppressAutoHyphens/>
      <w:spacing w:after="232" w:line="247" w:lineRule="auto"/>
      <w:ind w:left="24" w:right="7116" w:hanging="10"/>
      <w:jc w:val="both"/>
    </w:pPr>
    <w:rPr>
      <w:rFonts w:ascii="Arial" w:eastAsia="Arial" w:hAnsi="Arial" w:cs="Arial"/>
      <w:color w:val="000000"/>
      <w:sz w:val="22"/>
      <w:szCs w:val="22"/>
    </w:rPr>
  </w:style>
  <w:style w:type="paragraph" w:customStyle="1" w:styleId="Contedodatabela">
    <w:name w:val="Conteúdo da tabela"/>
    <w:basedOn w:val="Normal"/>
    <w:qFormat/>
    <w:rsid w:val="00D97E5A"/>
    <w:pPr>
      <w:suppressLineNumbers/>
      <w:suppressAutoHyphens/>
      <w:spacing w:after="232" w:line="247" w:lineRule="auto"/>
      <w:ind w:left="24" w:right="7116" w:hanging="10"/>
      <w:jc w:val="both"/>
    </w:pPr>
    <w:rPr>
      <w:rFonts w:ascii="Arial" w:eastAsia="Arial" w:hAnsi="Arial" w:cs="Arial"/>
      <w:color w:val="000000"/>
      <w:sz w:val="22"/>
      <w:szCs w:val="22"/>
    </w:rPr>
  </w:style>
  <w:style w:type="paragraph" w:customStyle="1" w:styleId="Ttulodetabela">
    <w:name w:val="Título de tabela"/>
    <w:basedOn w:val="Contedodatabela"/>
    <w:qFormat/>
    <w:rsid w:val="00D97E5A"/>
    <w:pPr>
      <w:jc w:val="center"/>
    </w:pPr>
    <w:rPr>
      <w:b/>
      <w:bCs/>
    </w:rPr>
  </w:style>
  <w:style w:type="numbering" w:customStyle="1" w:styleId="Semlista1">
    <w:name w:val="Sem lista1"/>
    <w:uiPriority w:val="99"/>
    <w:semiHidden/>
    <w:unhideWhenUsed/>
    <w:qFormat/>
    <w:rsid w:val="00D97E5A"/>
  </w:style>
  <w:style w:type="table" w:customStyle="1" w:styleId="TableGrid">
    <w:name w:val="TableGrid"/>
    <w:rsid w:val="00D97E5A"/>
    <w:pPr>
      <w:suppressAutoHyphens/>
      <w:spacing w:after="0" w:line="240" w:lineRule="auto"/>
    </w:pPr>
    <w:rPr>
      <w:rFonts w:ascii="Times New Roman" w:eastAsiaTheme="minorEastAsia" w:hAnsi="Times New Roman" w:cs="Times New Roman"/>
      <w:sz w:val="20"/>
      <w:szCs w:val="24"/>
      <w:lang w:eastAsia="pt-BR"/>
    </w:rPr>
    <w:tblPr>
      <w:tblCellMar>
        <w:top w:w="0" w:type="dxa"/>
        <w:left w:w="0" w:type="dxa"/>
        <w:bottom w:w="0" w:type="dxa"/>
        <w:right w:w="0" w:type="dxa"/>
      </w:tblCellMar>
    </w:tblPr>
  </w:style>
  <w:style w:type="paragraph" w:styleId="SemEspaamento">
    <w:name w:val="No Spacing"/>
    <w:uiPriority w:val="1"/>
    <w:qFormat/>
    <w:rsid w:val="00D97E5A"/>
    <w:pPr>
      <w:spacing w:after="0" w:line="240" w:lineRule="auto"/>
    </w:pPr>
    <w:rPr>
      <w:rFonts w:eastAsiaTheme="minorEastAsi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7599">
      <w:bodyDiv w:val="1"/>
      <w:marLeft w:val="0"/>
      <w:marRight w:val="0"/>
      <w:marTop w:val="0"/>
      <w:marBottom w:val="0"/>
      <w:divBdr>
        <w:top w:val="none" w:sz="0" w:space="0" w:color="auto"/>
        <w:left w:val="none" w:sz="0" w:space="0" w:color="auto"/>
        <w:bottom w:val="none" w:sz="0" w:space="0" w:color="auto"/>
        <w:right w:val="none" w:sz="0" w:space="0" w:color="auto"/>
      </w:divBdr>
    </w:div>
    <w:div w:id="309135095">
      <w:bodyDiv w:val="1"/>
      <w:marLeft w:val="0"/>
      <w:marRight w:val="0"/>
      <w:marTop w:val="0"/>
      <w:marBottom w:val="0"/>
      <w:divBdr>
        <w:top w:val="none" w:sz="0" w:space="0" w:color="auto"/>
        <w:left w:val="none" w:sz="0" w:space="0" w:color="auto"/>
        <w:bottom w:val="none" w:sz="0" w:space="0" w:color="auto"/>
        <w:right w:val="none" w:sz="0" w:space="0" w:color="auto"/>
      </w:divBdr>
    </w:div>
    <w:div w:id="636296167">
      <w:bodyDiv w:val="1"/>
      <w:marLeft w:val="0"/>
      <w:marRight w:val="0"/>
      <w:marTop w:val="0"/>
      <w:marBottom w:val="0"/>
      <w:divBdr>
        <w:top w:val="none" w:sz="0" w:space="0" w:color="auto"/>
        <w:left w:val="none" w:sz="0" w:space="0" w:color="auto"/>
        <w:bottom w:val="none" w:sz="0" w:space="0" w:color="auto"/>
        <w:right w:val="none" w:sz="0" w:space="0" w:color="auto"/>
      </w:divBdr>
    </w:div>
    <w:div w:id="1536388057">
      <w:bodyDiv w:val="1"/>
      <w:marLeft w:val="0"/>
      <w:marRight w:val="0"/>
      <w:marTop w:val="0"/>
      <w:marBottom w:val="0"/>
      <w:divBdr>
        <w:top w:val="none" w:sz="0" w:space="0" w:color="auto"/>
        <w:left w:val="none" w:sz="0" w:space="0" w:color="auto"/>
        <w:bottom w:val="none" w:sz="0" w:space="0" w:color="auto"/>
        <w:right w:val="none" w:sz="0" w:space="0" w:color="auto"/>
      </w:divBdr>
    </w:div>
    <w:div w:id="163421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u&#225;rio\Downloads\MODELO%20TERMO%20DE%20REFER&#202;NCIA%20-%20SERVI&#199;OS%20COMUNS%20-%20LICITA&#199;&#195;O%20-%20VERS&#195;O%20ATUALIZADA%20EM%20MAIO%20-%202024%20(4).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DD0E0-6914-463E-B496-B003BA914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TERMO DE REFERÊNCIA - SERVIÇOS COMUNS - LICITAÇÃO - VERSÃO ATUALIZADA EM MAIO - 2024 (4)</Template>
  <TotalTime>153</TotalTime>
  <Pages>81</Pages>
  <Words>24065</Words>
  <Characters>129952</Characters>
  <Application>Microsoft Office Word</Application>
  <DocSecurity>0</DocSecurity>
  <Lines>1082</Lines>
  <Paragraphs>307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dc:creator>
  <cp:lastModifiedBy>Douglas Prefeitura</cp:lastModifiedBy>
  <cp:revision>6</cp:revision>
  <cp:lastPrinted>2025-01-17T16:09:00Z</cp:lastPrinted>
  <dcterms:created xsi:type="dcterms:W3CDTF">2025-02-27T15:06:00Z</dcterms:created>
  <dcterms:modified xsi:type="dcterms:W3CDTF">2025-02-27T17:57:00Z</dcterms:modified>
</cp:coreProperties>
</file>